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lang w:val="sr-Latn-ME"/>
        </w:rPr>
        <w:id w:val="-388415555"/>
        <w:docPartObj>
          <w:docPartGallery w:val="Cover Pages"/>
          <w:docPartUnique/>
        </w:docPartObj>
      </w:sdtPr>
      <w:sdtContent>
        <w:p w14:paraId="4E195CD1" w14:textId="1862C802" w:rsidR="00003DE1" w:rsidRPr="002A60BD" w:rsidRDefault="008A1AF2" w:rsidP="00AE7CB9">
          <w:pPr>
            <w:pStyle w:val="Logo"/>
            <w:tabs>
              <w:tab w:val="right" w:pos="9027"/>
            </w:tabs>
            <w:ind w:firstLine="0"/>
            <w:rPr>
              <w:lang w:val="sr-Latn-ME"/>
            </w:rPr>
          </w:pPr>
          <w:r w:rsidRPr="002A60BD">
            <w:rPr>
              <w:noProof/>
              <w:lang w:val="en-US" w:eastAsia="en-US"/>
            </w:rPr>
            <w:drawing>
              <wp:anchor distT="0" distB="0" distL="114300" distR="114300" simplePos="0" relativeHeight="251664384" behindDoc="0" locked="0" layoutInCell="1" allowOverlap="1" wp14:anchorId="0F976260" wp14:editId="0F7F9074">
                <wp:simplePos x="0" y="0"/>
                <wp:positionH relativeFrom="margin">
                  <wp:align>right</wp:align>
                </wp:positionH>
                <wp:positionV relativeFrom="paragraph">
                  <wp:posOffset>262890</wp:posOffset>
                </wp:positionV>
                <wp:extent cx="2082800" cy="1137285"/>
                <wp:effectExtent l="0" t="0" r="0" b="5715"/>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topogis.eps"/>
                        <pic:cNvPicPr/>
                      </pic:nvPicPr>
                      <pic:blipFill>
                        <a:blip r:embed="rId10">
                          <a:extLst>
                            <a:ext uri="{28A0092B-C50C-407E-A947-70E740481C1C}">
                              <a14:useLocalDpi xmlns:a14="http://schemas.microsoft.com/office/drawing/2010/main" val="0"/>
                            </a:ext>
                          </a:extLst>
                        </a:blip>
                        <a:stretch>
                          <a:fillRect/>
                        </a:stretch>
                      </pic:blipFill>
                      <pic:spPr>
                        <a:xfrm>
                          <a:off x="0" y="0"/>
                          <a:ext cx="2082800" cy="1137285"/>
                        </a:xfrm>
                        <a:prstGeom prst="rect">
                          <a:avLst/>
                        </a:prstGeom>
                      </pic:spPr>
                    </pic:pic>
                  </a:graphicData>
                </a:graphic>
                <wp14:sizeRelH relativeFrom="margin">
                  <wp14:pctWidth>0</wp14:pctWidth>
                </wp14:sizeRelH>
                <wp14:sizeRelV relativeFrom="margin">
                  <wp14:pctHeight>0</wp14:pctHeight>
                </wp14:sizeRelV>
              </wp:anchor>
            </w:drawing>
          </w:r>
          <w:r w:rsidR="009B49EA" w:rsidRPr="002A60BD">
            <w:rPr>
              <w:noProof/>
              <w:lang w:val="en-US" w:eastAsia="en-US"/>
            </w:rPr>
            <w:drawing>
              <wp:inline distT="0" distB="0" distL="0" distR="0" wp14:anchorId="51173FF1" wp14:editId="2BD55F40">
                <wp:extent cx="1921103" cy="783219"/>
                <wp:effectExtent l="0" t="0" r="317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WIND_Logo.png"/>
                        <pic:cNvPicPr/>
                      </pic:nvPicPr>
                      <pic:blipFill>
                        <a:blip r:embed="rId11">
                          <a:extLst>
                            <a:ext uri="{28A0092B-C50C-407E-A947-70E740481C1C}">
                              <a14:useLocalDpi xmlns:a14="http://schemas.microsoft.com/office/drawing/2010/main" val="0"/>
                            </a:ext>
                          </a:extLst>
                        </a:blip>
                        <a:stretch>
                          <a:fillRect/>
                        </a:stretch>
                      </pic:blipFill>
                      <pic:spPr>
                        <a:xfrm>
                          <a:off x="0" y="0"/>
                          <a:ext cx="1934932" cy="788857"/>
                        </a:xfrm>
                        <a:prstGeom prst="rect">
                          <a:avLst/>
                        </a:prstGeom>
                      </pic:spPr>
                    </pic:pic>
                  </a:graphicData>
                </a:graphic>
              </wp:inline>
            </w:drawing>
          </w:r>
          <w:r w:rsidR="009B49EA" w:rsidRPr="002A60BD">
            <w:rPr>
              <w:lang w:val="sr-Latn-ME"/>
            </w:rPr>
            <w:tab/>
          </w:r>
        </w:p>
        <w:p w14:paraId="3E0AAFD1" w14:textId="77777777" w:rsidR="00003DE1" w:rsidRPr="002A60BD" w:rsidRDefault="00003DE1">
          <w:pPr>
            <w:rPr>
              <w:lang w:val="sr-Latn-ME"/>
            </w:rPr>
          </w:pPr>
        </w:p>
        <w:p w14:paraId="3B07C25D" w14:textId="080F1361" w:rsidR="00A65936" w:rsidRPr="002A60BD" w:rsidRDefault="00A65936">
          <w:pPr>
            <w:rPr>
              <w:lang w:val="sr-Latn-ME"/>
            </w:rPr>
          </w:pPr>
        </w:p>
        <w:p w14:paraId="33B830AB" w14:textId="77777777" w:rsidR="00A65936" w:rsidRPr="002A60BD" w:rsidRDefault="00A65936">
          <w:pPr>
            <w:rPr>
              <w:lang w:val="sr-Latn-ME"/>
            </w:rPr>
          </w:pPr>
        </w:p>
        <w:p w14:paraId="3C2FE384" w14:textId="77777777" w:rsidR="00A65936" w:rsidRPr="002A60BD" w:rsidRDefault="00A65936">
          <w:pPr>
            <w:rPr>
              <w:lang w:val="sr-Latn-ME"/>
            </w:rPr>
          </w:pPr>
        </w:p>
        <w:p w14:paraId="14381F2A" w14:textId="77777777" w:rsidR="00A65936" w:rsidRPr="002A60BD" w:rsidRDefault="00A65936" w:rsidP="00A65936">
          <w:pPr>
            <w:rPr>
              <w:lang w:val="sr-Latn-ME"/>
            </w:rPr>
          </w:pPr>
        </w:p>
        <w:p w14:paraId="48104A6D" w14:textId="136F6BC8" w:rsidR="00A65936" w:rsidRPr="002A60BD" w:rsidRDefault="002A60BD" w:rsidP="00D96E88">
          <w:pPr>
            <w:spacing w:after="0" w:line="240" w:lineRule="auto"/>
            <w:ind w:firstLine="0"/>
            <w:rPr>
              <w:rFonts w:asciiTheme="majorHAnsi" w:hAnsiTheme="majorHAnsi"/>
              <w:color w:val="0070C0"/>
              <w:sz w:val="66"/>
              <w:szCs w:val="66"/>
              <w:lang w:val="sr-Latn-ME"/>
            </w:rPr>
          </w:pPr>
          <w:r w:rsidRPr="002A60BD">
            <w:rPr>
              <w:rFonts w:asciiTheme="majorHAnsi" w:hAnsiTheme="majorHAnsi"/>
              <w:color w:val="0070C0"/>
              <w:sz w:val="66"/>
              <w:szCs w:val="66"/>
              <w:lang w:val="sr-Latn-ME"/>
            </w:rPr>
            <w:t>Uputs</w:t>
          </w:r>
          <w:r w:rsidR="00A65936" w:rsidRPr="002A60BD">
            <w:rPr>
              <w:rFonts w:asciiTheme="majorHAnsi" w:hAnsiTheme="majorHAnsi"/>
              <w:color w:val="0070C0"/>
              <w:sz w:val="66"/>
              <w:szCs w:val="66"/>
              <w:lang w:val="sr-Latn-ME"/>
            </w:rPr>
            <w:t>tvo za primjenu</w:t>
          </w:r>
        </w:p>
        <w:p w14:paraId="34040BF8" w14:textId="77777777" w:rsidR="00A65936" w:rsidRPr="002A60BD" w:rsidRDefault="00A65936" w:rsidP="00D96E88">
          <w:pPr>
            <w:ind w:firstLine="0"/>
            <w:jc w:val="left"/>
            <w:rPr>
              <w:rFonts w:asciiTheme="majorHAnsi" w:hAnsiTheme="majorHAnsi"/>
              <w:color w:val="0070C0"/>
              <w:sz w:val="66"/>
              <w:szCs w:val="66"/>
              <w:lang w:val="sr-Latn-ME"/>
            </w:rPr>
          </w:pPr>
          <w:r w:rsidRPr="002A60BD">
            <w:rPr>
              <w:rFonts w:asciiTheme="majorHAnsi" w:hAnsiTheme="majorHAnsi"/>
              <w:color w:val="0070C0"/>
              <w:sz w:val="66"/>
              <w:szCs w:val="66"/>
              <w:lang w:val="sr-Latn-ME"/>
            </w:rPr>
            <w:t>GIS Database MonPlanGML</w:t>
          </w:r>
        </w:p>
        <w:p w14:paraId="1A4BF0CE" w14:textId="4B9DF9C1" w:rsidR="00A65936" w:rsidRPr="002A60BD" w:rsidRDefault="002A60BD" w:rsidP="00D96E88">
          <w:pPr>
            <w:ind w:firstLine="0"/>
            <w:rPr>
              <w:sz w:val="32"/>
              <w:szCs w:val="32"/>
              <w:lang w:val="sr-Latn-ME"/>
            </w:rPr>
          </w:pPr>
          <w:r w:rsidRPr="002A60BD">
            <w:rPr>
              <w:sz w:val="32"/>
              <w:szCs w:val="32"/>
              <w:lang w:val="sr-Latn-ME"/>
            </w:rPr>
            <w:t xml:space="preserve">Development </w:t>
          </w:r>
          <w:r w:rsidR="00A65936" w:rsidRPr="002A60BD">
            <w:rPr>
              <w:sz w:val="32"/>
              <w:szCs w:val="32"/>
              <w:lang w:val="sr-Latn-ME"/>
            </w:rPr>
            <w:t>of Spatial database (GIS database) based on the data model MonPlanGML – MNE-LAMP-7647-CQ-CS-12-B.1.5.1</w:t>
          </w:r>
        </w:p>
        <w:p w14:paraId="6E61BBCA" w14:textId="1D7C3D22" w:rsidR="00A65936" w:rsidRPr="002A60BD" w:rsidRDefault="00985E68">
          <w:pPr>
            <w:rPr>
              <w:lang w:val="sr-Latn-ME"/>
            </w:rPr>
          </w:pPr>
          <w:r w:rsidRPr="002A60BD">
            <w:rPr>
              <w:noProof/>
              <w:lang w:val="en-US" w:eastAsia="en-US"/>
            </w:rPr>
            <mc:AlternateContent>
              <mc:Choice Requires="wps">
                <w:drawing>
                  <wp:anchor distT="45720" distB="45720" distL="114300" distR="114300" simplePos="0" relativeHeight="251660288" behindDoc="0" locked="0" layoutInCell="1" allowOverlap="1" wp14:anchorId="4FE13EA7" wp14:editId="33B3DB10">
                    <wp:simplePos x="0" y="0"/>
                    <wp:positionH relativeFrom="margin">
                      <wp:align>center</wp:align>
                    </wp:positionH>
                    <wp:positionV relativeFrom="paragraph">
                      <wp:posOffset>4019143</wp:posOffset>
                    </wp:positionV>
                    <wp:extent cx="2360930" cy="3238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323850"/>
                            </a:xfrm>
                            <a:prstGeom prst="rect">
                              <a:avLst/>
                            </a:prstGeom>
                            <a:solidFill>
                              <a:srgbClr val="FFFFFF"/>
                            </a:solidFill>
                            <a:ln w="9525">
                              <a:noFill/>
                              <a:miter lim="800000"/>
                              <a:headEnd/>
                              <a:tailEnd/>
                            </a:ln>
                          </wps:spPr>
                          <wps:txbx>
                            <w:txbxContent>
                              <w:p w14:paraId="7E7389F9" w14:textId="77777777" w:rsidR="00D31BA3" w:rsidRPr="00184574" w:rsidRDefault="00D31BA3" w:rsidP="00D96E88">
                                <w:pPr>
                                  <w:ind w:firstLine="0"/>
                                  <w:jc w:val="center"/>
                                  <w:rPr>
                                    <w:sz w:val="32"/>
                                    <w:szCs w:val="32"/>
                                    <w:lang w:val="sr-Latn-ME"/>
                                  </w:rPr>
                                </w:pPr>
                                <w:r>
                                  <w:rPr>
                                    <w:sz w:val="32"/>
                                    <w:szCs w:val="32"/>
                                    <w:lang w:val="sr-Latn-ME"/>
                                  </w:rPr>
                                  <w:t>Ok</w:t>
                                </w:r>
                                <w:r w:rsidRPr="00184574">
                                  <w:rPr>
                                    <w:sz w:val="32"/>
                                    <w:szCs w:val="32"/>
                                    <w:lang w:val="sr-Latn-ME"/>
                                  </w:rPr>
                                  <w:t>tobar, 2013.</w:t>
                                </w:r>
                                <w:r>
                                  <w:rPr>
                                    <w:sz w:val="32"/>
                                    <w:szCs w:val="32"/>
                                    <w:lang w:val="sr-Latn-ME"/>
                                  </w:rPr>
                                  <w:t xml:space="preserve"> godine</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4FE13EA7" id="_x0000_t202" coordsize="21600,21600" o:spt="202" path="m,l,21600r21600,l21600,xe">
                    <v:stroke joinstyle="miter"/>
                    <v:path gradientshapeok="t" o:connecttype="rect"/>
                  </v:shapetype>
                  <v:shape id="Text Box 2" o:spid="_x0000_s1026" type="#_x0000_t202" style="position:absolute;left:0;text-align:left;margin-left:0;margin-top:316.45pt;width:185.9pt;height:25.5pt;z-index:251660288;visibility:visible;mso-wrap-style:square;mso-width-percent:400;mso-height-percent:0;mso-wrap-distance-left:9pt;mso-wrap-distance-top:3.6pt;mso-wrap-distance-right:9pt;mso-wrap-distance-bottom:3.6pt;mso-position-horizontal:center;mso-position-horizontal-relative:margin;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" stroked="f">
                    <v:textbox>
                      <w:txbxContent>
                        <w:p w14:paraId="7E7389F9" w14:textId="77777777" w:rsidR="00D31BA3" w:rsidRPr="00184574" w:rsidRDefault="00D31BA3" w:rsidP="00D96E88">
                          <w:pPr>
                            <w:ind w:firstLine="0"/>
                            <w:jc w:val="center"/>
                            <w:rPr>
                              <w:sz w:val="32"/>
                              <w:szCs w:val="32"/>
                              <w:lang w:val="sr-Latn-ME"/>
                            </w:rPr>
                          </w:pPr>
                          <w:r>
                            <w:rPr>
                              <w:sz w:val="32"/>
                              <w:szCs w:val="32"/>
                              <w:lang w:val="sr-Latn-ME"/>
                            </w:rPr>
                            <w:t>Ok</w:t>
                          </w:r>
                          <w:r w:rsidRPr="00184574">
                            <w:rPr>
                              <w:sz w:val="32"/>
                              <w:szCs w:val="32"/>
                              <w:lang w:val="sr-Latn-ME"/>
                            </w:rPr>
                            <w:t>tobar, 2013.</w:t>
                          </w:r>
                          <w:r>
                            <w:rPr>
                              <w:sz w:val="32"/>
                              <w:szCs w:val="32"/>
                              <w:lang w:val="sr-Latn-ME"/>
                            </w:rPr>
                            <w:t xml:space="preserve"> godine</w:t>
                          </w:r>
                        </w:p>
                      </w:txbxContent>
                    </v:textbox>
                    <w10:wrap type="square" anchorx="margin"/>
                  </v:shape>
                </w:pict>
              </mc:Fallback>
            </mc:AlternateContent>
          </w:r>
          <w:r w:rsidR="003C0FB0" w:rsidRPr="002A60BD">
            <w:rPr>
              <w:noProof/>
              <w:lang w:val="en-US" w:eastAsia="en-US"/>
            </w:rPr>
            <mc:AlternateContent>
              <mc:Choice Requires="wps">
                <w:drawing>
                  <wp:anchor distT="0" distB="0" distL="114300" distR="114300" simplePos="0" relativeHeight="251658240" behindDoc="0" locked="0" layoutInCell="1" allowOverlap="1" wp14:anchorId="63A65ABE" wp14:editId="15E7D33A">
                    <wp:simplePos x="0" y="0"/>
                    <wp:positionH relativeFrom="margin">
                      <wp:align>right</wp:align>
                    </wp:positionH>
                    <wp:positionV relativeFrom="margin">
                      <wp:posOffset>8174990</wp:posOffset>
                    </wp:positionV>
                    <wp:extent cx="5943600" cy="621665"/>
                    <wp:effectExtent l="0" t="0" r="1905" b="6985"/>
                    <wp:wrapTopAndBottom/>
                    <wp:docPr id="1" name="Text Box 1" descr="Text box displaying company contact information"/>
                    <wp:cNvGraphicFramePr/>
                    <a:graphic xmlns:a="http://schemas.openxmlformats.org/drawingml/2006/main">
                      <a:graphicData uri="http://schemas.microsoft.com/office/word/2010/wordprocessingShape">
                        <wps:wsp>
                          <wps:cNvSpPr txBox="1"/>
                          <wps:spPr>
                            <a:xfrm>
                              <a:off x="0" y="0"/>
                              <a:ext cx="5943600" cy="621665"/>
                            </a:xfrm>
                            <a:prstGeom prst="rect">
                              <a:avLst/>
                            </a:prstGeom>
                            <a:solidFill>
                              <a:srgbClr val="0070C0"/>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5108" w:type="pct"/>
                                  <w:tblInd w:w="-147" w:type="dxa"/>
                                  <w:tblBorders>
                                    <w:insideV w:val="single" w:sz="4" w:space="0" w:color="FFFFFF" w:themeColor="background1"/>
                                  </w:tblBorders>
                                  <w:tblCellMar>
                                    <w:left w:w="0" w:type="dxa"/>
                                    <w:right w:w="0" w:type="dxa"/>
                                  </w:tblCellMar>
                                  <w:tblLook w:val="04A0" w:firstRow="1" w:lastRow="0" w:firstColumn="1" w:lastColumn="0" w:noHBand="0" w:noVBand="1"/>
                                  <w:tblDescription w:val="Company contact information"/>
                                </w:tblPr>
                                <w:tblGrid>
                                  <w:gridCol w:w="1440"/>
                                  <w:gridCol w:w="5667"/>
                                  <w:gridCol w:w="1573"/>
                                </w:tblGrid>
                                <w:tr w:rsidR="00D31BA3" w:rsidRPr="0012138C" w14:paraId="117A06F7" w14:textId="77777777" w:rsidTr="000C22DB">
                                  <w:sdt>
                                    <w:sdtPr>
                                      <w:rPr>
                                        <w:lang w:val="sr-Latn-CS"/>
                                      </w:rPr>
                                      <w:alias w:val="Address"/>
                                      <w:tag w:val=""/>
                                      <w:id w:val="1495068872"/>
                                      <w:placeholder>
                                        <w:docPart w:val="B1CC5C2D999E401D85512F49257CAE60"/>
                                      </w:placeholder>
                                      <w:dataBinding w:prefixMappings="xmlns:ns0='http://schemas.microsoft.com/office/2006/coverPageProps' " w:xpath="/ns0:CoverPageProperties[1]/ns0:CompanyAddress[1]" w:storeItemID="{55AF091B-3C7A-41E3-B477-F2FDAA23CFDA}"/>
                                      <w15:appearance w15:val="hidden"/>
                                      <w:text w:multiLine="1"/>
                                    </w:sdtPr>
                                    <w:sdtContent>
                                      <w:tc>
                                        <w:tcPr>
                                          <w:tcW w:w="863" w:type="pct"/>
                                        </w:tcPr>
                                        <w:p w14:paraId="4044D844" w14:textId="77777777" w:rsidR="00D31BA3" w:rsidRPr="0012138C" w:rsidRDefault="00D31BA3" w:rsidP="00562FEF">
                                          <w:pPr>
                                            <w:pStyle w:val="ContactInfo"/>
                                            <w:rPr>
                                              <w:lang w:val="sr-Latn-CS"/>
                                            </w:rPr>
                                          </w:pPr>
                                          <w:r w:rsidRPr="0012138C">
                                            <w:rPr>
                                              <w:lang w:val="sr-Latn-CS"/>
                                            </w:rPr>
                                            <w:t>WIND d.o.o.</w:t>
                                          </w:r>
                                        </w:p>
                                      </w:tc>
                                    </w:sdtContent>
                                  </w:sdt>
                                  <w:tc>
                                    <w:tcPr>
                                      <w:tcW w:w="3298" w:type="pct"/>
                                    </w:tcPr>
                                    <w:p w14:paraId="2C297BBA" w14:textId="77777777" w:rsidR="00D31BA3" w:rsidRPr="0012138C" w:rsidRDefault="00D31BA3" w:rsidP="003C0FB0">
                                      <w:pPr>
                                        <w:pStyle w:val="ContactInfo"/>
                                        <w:rPr>
                                          <w:lang w:val="sr-Latn-CS"/>
                                        </w:rPr>
                                      </w:pPr>
                                      <w:r w:rsidRPr="0012138C">
                                        <w:rPr>
                                          <w:lang w:val="sr-Latn-CS"/>
                                        </w:rPr>
                                        <w:t xml:space="preserve"> </w:t>
                                      </w:r>
                                      <w:r>
                                        <w:rPr>
                                          <w:lang w:val="sr-Latn-CS"/>
                                        </w:rPr>
                                        <w:t xml:space="preserve">Bul. </w:t>
                                      </w:r>
                                      <w:r w:rsidRPr="0012138C">
                                        <w:rPr>
                                          <w:lang w:val="sr-Latn-CS"/>
                                        </w:rPr>
                                        <w:t>Svetog Petra Cetinjskog br.30, 81000 Podgorica, Crna Gora</w:t>
                                      </w:r>
                                    </w:p>
                                  </w:tc>
                                  <w:tc>
                                    <w:tcPr>
                                      <w:tcW w:w="839" w:type="pct"/>
                                    </w:tcPr>
                                    <w:p w14:paraId="4E7C4BF0" w14:textId="77777777" w:rsidR="00D31BA3" w:rsidRPr="0012138C" w:rsidRDefault="00D31BA3" w:rsidP="000C22DB">
                                      <w:pPr>
                                        <w:pStyle w:val="ContactInfo"/>
                                        <w:ind w:left="99"/>
                                        <w:rPr>
                                          <w:lang w:val="sr-Latn-CS"/>
                                        </w:rPr>
                                      </w:pPr>
                                      <w:r w:rsidRPr="0012138C">
                                        <w:rPr>
                                          <w:lang w:val="sr-Latn-CS"/>
                                        </w:rPr>
                                        <w:t>www.wind.co.me</w:t>
                                      </w:r>
                                    </w:p>
                                  </w:tc>
                                </w:tr>
                                <w:tr w:rsidR="00D31BA3" w:rsidRPr="000C22DB" w14:paraId="0BC869C5" w14:textId="77777777" w:rsidTr="000C22DB">
                                  <w:tc>
                                    <w:tcPr>
                                      <w:tcW w:w="863" w:type="pct"/>
                                    </w:tcPr>
                                    <w:p w14:paraId="1169DDDE" w14:textId="77777777" w:rsidR="00D31BA3" w:rsidRPr="000C22DB" w:rsidRDefault="00D31BA3" w:rsidP="00562FEF">
                                      <w:pPr>
                                        <w:pStyle w:val="ContactInfo"/>
                                        <w:rPr>
                                          <w:sz w:val="8"/>
                                          <w:lang w:val="sr-Latn-CS"/>
                                        </w:rPr>
                                      </w:pPr>
                                    </w:p>
                                  </w:tc>
                                  <w:tc>
                                    <w:tcPr>
                                      <w:tcW w:w="3298" w:type="pct"/>
                                    </w:tcPr>
                                    <w:p w14:paraId="2571409A" w14:textId="77777777" w:rsidR="00D31BA3" w:rsidRPr="000C22DB" w:rsidRDefault="00D31BA3">
                                      <w:pPr>
                                        <w:pStyle w:val="ContactInfo"/>
                                        <w:rPr>
                                          <w:sz w:val="8"/>
                                          <w:lang w:val="sr-Latn-CS"/>
                                        </w:rPr>
                                      </w:pPr>
                                    </w:p>
                                  </w:tc>
                                  <w:tc>
                                    <w:tcPr>
                                      <w:tcW w:w="839" w:type="pct"/>
                                    </w:tcPr>
                                    <w:p w14:paraId="04C81B35" w14:textId="77777777" w:rsidR="00D31BA3" w:rsidRPr="000C22DB" w:rsidRDefault="00D31BA3" w:rsidP="000C22DB">
                                      <w:pPr>
                                        <w:pStyle w:val="ContactInfo"/>
                                        <w:ind w:left="99"/>
                                        <w:rPr>
                                          <w:sz w:val="8"/>
                                          <w:lang w:val="sr-Latn-CS"/>
                                        </w:rPr>
                                      </w:pPr>
                                    </w:p>
                                  </w:tc>
                                </w:tr>
                                <w:tr w:rsidR="00D31BA3" w:rsidRPr="0012138C" w14:paraId="50DB234A" w14:textId="77777777" w:rsidTr="000C22DB">
                                  <w:tc>
                                    <w:tcPr>
                                      <w:tcW w:w="863" w:type="pct"/>
                                    </w:tcPr>
                                    <w:p w14:paraId="228E4FCF" w14:textId="77777777" w:rsidR="00D31BA3" w:rsidRPr="0012138C" w:rsidRDefault="00D31BA3" w:rsidP="00562FEF">
                                      <w:pPr>
                                        <w:pStyle w:val="ContactInfo"/>
                                        <w:rPr>
                                          <w:lang w:val="sr-Latn-CS"/>
                                        </w:rPr>
                                      </w:pPr>
                                      <w:r w:rsidRPr="0012138C">
                                        <w:rPr>
                                          <w:lang w:val="sr-Latn-CS"/>
                                        </w:rPr>
                                        <w:t>TopoGIS d.o.o.</w:t>
                                      </w:r>
                                    </w:p>
                                  </w:tc>
                                  <w:tc>
                                    <w:tcPr>
                                      <w:tcW w:w="3298" w:type="pct"/>
                                    </w:tcPr>
                                    <w:p w14:paraId="4898763D" w14:textId="77777777" w:rsidR="00D31BA3" w:rsidRPr="0012138C" w:rsidRDefault="00D31BA3">
                                      <w:pPr>
                                        <w:pStyle w:val="ContactInfo"/>
                                        <w:rPr>
                                          <w:lang w:val="sr-Latn-CS"/>
                                        </w:rPr>
                                      </w:pPr>
                                      <w:r w:rsidRPr="0012138C">
                                        <w:rPr>
                                          <w:lang w:val="sr-Latn-CS"/>
                                        </w:rPr>
                                        <w:t xml:space="preserve"> Takovska 45/II , 11000 Beograd, Srbija</w:t>
                                      </w:r>
                                    </w:p>
                                  </w:tc>
                                  <w:tc>
                                    <w:tcPr>
                                      <w:tcW w:w="839" w:type="pct"/>
                                    </w:tcPr>
                                    <w:p w14:paraId="1BFCEB49" w14:textId="77777777" w:rsidR="00D31BA3" w:rsidRPr="0012138C" w:rsidRDefault="00D31BA3" w:rsidP="000C22DB">
                                      <w:pPr>
                                        <w:pStyle w:val="ContactInfo"/>
                                        <w:ind w:left="99"/>
                                        <w:rPr>
                                          <w:lang w:val="sr-Latn-CS"/>
                                        </w:rPr>
                                      </w:pPr>
                                      <w:r w:rsidRPr="0012138C">
                                        <w:rPr>
                                          <w:lang w:val="sr-Latn-CS"/>
                                        </w:rPr>
                                        <w:t>www.topogis.rs</w:t>
                                      </w:r>
                                    </w:p>
                                  </w:tc>
                                </w:tr>
                              </w:tbl>
                              <w:p w14:paraId="01E5AA93" w14:textId="77777777" w:rsidR="00D31BA3" w:rsidRPr="0012138C" w:rsidRDefault="00D31BA3">
                                <w:pPr>
                                  <w:pStyle w:val="TableSpace"/>
                                  <w:rPr>
                                    <w:lang w:val="sr-Latn-CS"/>
                                  </w:rPr>
                                </w:pPr>
                              </w:p>
                            </w:txbxContent>
                          </wps:txbx>
                          <wps:bodyPr rot="0" spcFirstLastPara="0" vertOverflow="overflow" horzOverflow="overflow" vert="horz" wrap="square" lIns="164592" tIns="0" rIns="164592" bIns="0" numCol="1" spcCol="0" rtlCol="0" fromWordArt="0" anchor="ctr" anchorCtr="0" forceAA="0" compatLnSpc="1">
                            <a:prstTxWarp prst="textNoShape">
                              <a:avLst/>
                            </a:prstTxWarp>
                            <a:noAutofit/>
                          </wps:bodyPr>
                        </wps:wsp>
                      </a:graphicData>
                    </a:graphic>
                    <wp14:sizeRelH relativeFrom="margin">
                      <wp14:pctWidth>100000</wp14:pctWidth>
                    </wp14:sizeRelH>
                    <wp14:sizeRelV relativeFrom="margin">
                      <wp14:pctHeight>0</wp14:pctHeight>
                    </wp14:sizeRelV>
                  </wp:anchor>
                </w:drawing>
              </mc:Choice>
              <mc:Fallback>
                <w:pict>
                  <v:shape w14:anchorId="63A65ABE" id="Text Box 1" o:spid="_x0000_s1027" type="#_x0000_t202" alt="Text box displaying company contact information" style="position:absolute;left:0;text-align:left;margin-left:416.8pt;margin-top:643.7pt;width:468pt;height:48.95pt;z-index:251658240;visibility:visible;mso-wrap-style:square;mso-width-percent:1000;mso-height-percent:0;mso-wrap-distance-left:9pt;mso-wrap-distance-top:0;mso-wrap-distance-right:9pt;mso-wrap-distance-bottom:0;mso-position-horizontal:right;mso-position-horizontal-relative:margin;mso-position-vertical:absolute;mso-position-vertical-relative:margin;mso-width-percent:100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" fillcolor="#0070c0" stroked="f" strokeweight=".5pt">
                    <v:textbox inset="12.96pt,0,12.96pt,0">
                      <w:txbxContent>
                        <w:tbl>
                          <w:tblPr>
                            <w:tblW w:w="5108" w:type="pct"/>
                            <w:tblInd w:w="-147" w:type="dxa"/>
                            <w:tblBorders>
                              <w:insideV w:val="single" w:sz="4" w:space="0" w:color="FFFFFF" w:themeColor="background1"/>
                            </w:tblBorders>
                            <w:tblCellMar>
                              <w:left w:w="0" w:type="dxa"/>
                              <w:right w:w="0" w:type="dxa"/>
                            </w:tblCellMar>
                            <w:tblLook w:val="04A0" w:firstRow="1" w:lastRow="0" w:firstColumn="1" w:lastColumn="0" w:noHBand="0" w:noVBand="1"/>
                            <w:tblDescription w:val="Company contact information"/>
                          </w:tblPr>
                          <w:tblGrid>
                            <w:gridCol w:w="1440"/>
                            <w:gridCol w:w="5667"/>
                            <w:gridCol w:w="1573"/>
                          </w:tblGrid>
                          <w:tr w:rsidR="00D31BA3" w:rsidRPr="0012138C" w14:paraId="117A06F7" w14:textId="77777777" w:rsidTr="000C22DB">
                            <w:sdt>
                              <w:sdtPr>
                                <w:rPr>
                                  <w:lang w:val="sr-Latn-CS"/>
                                </w:rPr>
                                <w:alias w:val="Address"/>
                                <w:tag w:val=""/>
                                <w:id w:val="1495068872"/>
                                <w:placeholder>
                                  <w:docPart w:val="B1CC5C2D999E401D85512F49257CAE60"/>
                                </w:placeholder>
                                <w:dataBinding w:prefixMappings="xmlns:ns0='http://schemas.microsoft.com/office/2006/coverPageProps' " w:xpath="/ns0:CoverPageProperties[1]/ns0:CompanyAddress[1]" w:storeItemID="{55AF091B-3C7A-41E3-B477-F2FDAA23CFDA}"/>
                                <w15:appearance w15:val="hidden"/>
                                <w:text w:multiLine="1"/>
                              </w:sdtPr>
                              <w:sdtContent>
                                <w:tc>
                                  <w:tcPr>
                                    <w:tcW w:w="863" w:type="pct"/>
                                  </w:tcPr>
                                  <w:p w14:paraId="4044D844" w14:textId="77777777" w:rsidR="00D31BA3" w:rsidRPr="0012138C" w:rsidRDefault="00D31BA3" w:rsidP="00562FEF">
                                    <w:pPr>
                                      <w:pStyle w:val="ContactInfo"/>
                                      <w:rPr>
                                        <w:lang w:val="sr-Latn-CS"/>
                                      </w:rPr>
                                    </w:pPr>
                                    <w:r w:rsidRPr="0012138C">
                                      <w:rPr>
                                        <w:lang w:val="sr-Latn-CS"/>
                                      </w:rPr>
                                      <w:t>WIND d.o.o.</w:t>
                                    </w:r>
                                  </w:p>
                                </w:tc>
                              </w:sdtContent>
                            </w:sdt>
                            <w:tc>
                              <w:tcPr>
                                <w:tcW w:w="3298" w:type="pct"/>
                              </w:tcPr>
                              <w:p w14:paraId="2C297BBA" w14:textId="77777777" w:rsidR="00D31BA3" w:rsidRPr="0012138C" w:rsidRDefault="00D31BA3" w:rsidP="003C0FB0">
                                <w:pPr>
                                  <w:pStyle w:val="ContactInfo"/>
                                  <w:rPr>
                                    <w:lang w:val="sr-Latn-CS"/>
                                  </w:rPr>
                                </w:pPr>
                                <w:r w:rsidRPr="0012138C">
                                  <w:rPr>
                                    <w:lang w:val="sr-Latn-CS"/>
                                  </w:rPr>
                                  <w:t xml:space="preserve"> </w:t>
                                </w:r>
                                <w:r>
                                  <w:rPr>
                                    <w:lang w:val="sr-Latn-CS"/>
                                  </w:rPr>
                                  <w:t xml:space="preserve">Bul. </w:t>
                                </w:r>
                                <w:r w:rsidRPr="0012138C">
                                  <w:rPr>
                                    <w:lang w:val="sr-Latn-CS"/>
                                  </w:rPr>
                                  <w:t>Svetog Petra Cetinjskog br.30, 81000 Podgorica, Crna Gora</w:t>
                                </w:r>
                              </w:p>
                            </w:tc>
                            <w:tc>
                              <w:tcPr>
                                <w:tcW w:w="839" w:type="pct"/>
                              </w:tcPr>
                              <w:p w14:paraId="4E7C4BF0" w14:textId="77777777" w:rsidR="00D31BA3" w:rsidRPr="0012138C" w:rsidRDefault="00D31BA3" w:rsidP="000C22DB">
                                <w:pPr>
                                  <w:pStyle w:val="ContactInfo"/>
                                  <w:ind w:left="99"/>
                                  <w:rPr>
                                    <w:lang w:val="sr-Latn-CS"/>
                                  </w:rPr>
                                </w:pPr>
                                <w:r w:rsidRPr="0012138C">
                                  <w:rPr>
                                    <w:lang w:val="sr-Latn-CS"/>
                                  </w:rPr>
                                  <w:t>www.wind.co.me</w:t>
                                </w:r>
                              </w:p>
                            </w:tc>
                          </w:tr>
                          <w:tr w:rsidR="00D31BA3" w:rsidRPr="000C22DB" w14:paraId="0BC869C5" w14:textId="77777777" w:rsidTr="000C22DB">
                            <w:tc>
                              <w:tcPr>
                                <w:tcW w:w="863" w:type="pct"/>
                              </w:tcPr>
                              <w:p w14:paraId="1169DDDE" w14:textId="77777777" w:rsidR="00D31BA3" w:rsidRPr="000C22DB" w:rsidRDefault="00D31BA3" w:rsidP="00562FEF">
                                <w:pPr>
                                  <w:pStyle w:val="ContactInfo"/>
                                  <w:rPr>
                                    <w:sz w:val="8"/>
                                    <w:lang w:val="sr-Latn-CS"/>
                                  </w:rPr>
                                </w:pPr>
                              </w:p>
                            </w:tc>
                            <w:tc>
                              <w:tcPr>
                                <w:tcW w:w="3298" w:type="pct"/>
                              </w:tcPr>
                              <w:p w14:paraId="2571409A" w14:textId="77777777" w:rsidR="00D31BA3" w:rsidRPr="000C22DB" w:rsidRDefault="00D31BA3">
                                <w:pPr>
                                  <w:pStyle w:val="ContactInfo"/>
                                  <w:rPr>
                                    <w:sz w:val="8"/>
                                    <w:lang w:val="sr-Latn-CS"/>
                                  </w:rPr>
                                </w:pPr>
                              </w:p>
                            </w:tc>
                            <w:tc>
                              <w:tcPr>
                                <w:tcW w:w="839" w:type="pct"/>
                              </w:tcPr>
                              <w:p w14:paraId="04C81B35" w14:textId="77777777" w:rsidR="00D31BA3" w:rsidRPr="000C22DB" w:rsidRDefault="00D31BA3" w:rsidP="000C22DB">
                                <w:pPr>
                                  <w:pStyle w:val="ContactInfo"/>
                                  <w:ind w:left="99"/>
                                  <w:rPr>
                                    <w:sz w:val="8"/>
                                    <w:lang w:val="sr-Latn-CS"/>
                                  </w:rPr>
                                </w:pPr>
                              </w:p>
                            </w:tc>
                          </w:tr>
                          <w:tr w:rsidR="00D31BA3" w:rsidRPr="0012138C" w14:paraId="50DB234A" w14:textId="77777777" w:rsidTr="000C22DB">
                            <w:tc>
                              <w:tcPr>
                                <w:tcW w:w="863" w:type="pct"/>
                              </w:tcPr>
                              <w:p w14:paraId="228E4FCF" w14:textId="77777777" w:rsidR="00D31BA3" w:rsidRPr="0012138C" w:rsidRDefault="00D31BA3" w:rsidP="00562FEF">
                                <w:pPr>
                                  <w:pStyle w:val="ContactInfo"/>
                                  <w:rPr>
                                    <w:lang w:val="sr-Latn-CS"/>
                                  </w:rPr>
                                </w:pPr>
                                <w:r w:rsidRPr="0012138C">
                                  <w:rPr>
                                    <w:lang w:val="sr-Latn-CS"/>
                                  </w:rPr>
                                  <w:t>TopoGIS d.o.o.</w:t>
                                </w:r>
                              </w:p>
                            </w:tc>
                            <w:tc>
                              <w:tcPr>
                                <w:tcW w:w="3298" w:type="pct"/>
                              </w:tcPr>
                              <w:p w14:paraId="4898763D" w14:textId="77777777" w:rsidR="00D31BA3" w:rsidRPr="0012138C" w:rsidRDefault="00D31BA3">
                                <w:pPr>
                                  <w:pStyle w:val="ContactInfo"/>
                                  <w:rPr>
                                    <w:lang w:val="sr-Latn-CS"/>
                                  </w:rPr>
                                </w:pPr>
                                <w:r w:rsidRPr="0012138C">
                                  <w:rPr>
                                    <w:lang w:val="sr-Latn-CS"/>
                                  </w:rPr>
                                  <w:t xml:space="preserve"> Takovska 45/II , 11000 Beograd, Srbija</w:t>
                                </w:r>
                              </w:p>
                            </w:tc>
                            <w:tc>
                              <w:tcPr>
                                <w:tcW w:w="839" w:type="pct"/>
                              </w:tcPr>
                              <w:p w14:paraId="1BFCEB49" w14:textId="77777777" w:rsidR="00D31BA3" w:rsidRPr="0012138C" w:rsidRDefault="00D31BA3" w:rsidP="000C22DB">
                                <w:pPr>
                                  <w:pStyle w:val="ContactInfo"/>
                                  <w:ind w:left="99"/>
                                  <w:rPr>
                                    <w:lang w:val="sr-Latn-CS"/>
                                  </w:rPr>
                                </w:pPr>
                                <w:r w:rsidRPr="0012138C">
                                  <w:rPr>
                                    <w:lang w:val="sr-Latn-CS"/>
                                  </w:rPr>
                                  <w:t>www.topogis.rs</w:t>
                                </w:r>
                              </w:p>
                            </w:tc>
                          </w:tr>
                        </w:tbl>
                        <w:p w14:paraId="01E5AA93" w14:textId="77777777" w:rsidR="00D31BA3" w:rsidRPr="0012138C" w:rsidRDefault="00D31BA3">
                          <w:pPr>
                            <w:pStyle w:val="TableSpace"/>
                            <w:rPr>
                              <w:lang w:val="sr-Latn-CS"/>
                            </w:rPr>
                          </w:pPr>
                        </w:p>
                      </w:txbxContent>
                    </v:textbox>
                    <w10:wrap type="topAndBottom" anchorx="margin" anchory="margin"/>
                  </v:shape>
                </w:pict>
              </mc:Fallback>
            </mc:AlternateContent>
          </w:r>
          <w:r w:rsidR="002642DC" w:rsidRPr="002A60BD">
            <w:rPr>
              <w:lang w:val="sr-Latn-ME"/>
            </w:rPr>
            <w:br w:type="page"/>
          </w:r>
        </w:p>
        <w:p w14:paraId="366E33FD" w14:textId="77777777" w:rsidR="00003DE1" w:rsidRPr="002A60BD" w:rsidRDefault="00D31BA3">
          <w:pPr>
            <w:rPr>
              <w:lang w:val="sr-Latn-ME"/>
            </w:rPr>
          </w:pPr>
        </w:p>
      </w:sdtContent>
    </w:sdt>
    <w:sdt>
      <w:sdtPr>
        <w:rPr>
          <w:rFonts w:asciiTheme="minorHAnsi" w:eastAsiaTheme="minorEastAsia" w:hAnsiTheme="minorHAnsi" w:cstheme="minorBidi"/>
          <w:color w:val="4C483D" w:themeColor="text2"/>
          <w:sz w:val="20"/>
          <w:szCs w:val="20"/>
          <w:lang w:val="sr-Latn-CS"/>
        </w:rPr>
        <w:id w:val="-1835448666"/>
        <w:docPartObj>
          <w:docPartGallery w:val="Table of Contents"/>
          <w:docPartUnique/>
        </w:docPartObj>
      </w:sdtPr>
      <w:sdtEndPr>
        <w:rPr>
          <w:b/>
          <w:bCs/>
          <w:noProof/>
          <w:sz w:val="22"/>
        </w:rPr>
      </w:sdtEndPr>
      <w:sdtContent>
        <w:p w14:paraId="3CCD3146" w14:textId="77777777" w:rsidR="00766969" w:rsidRPr="002A60BD" w:rsidRDefault="003974BC" w:rsidP="00D63A3E">
          <w:pPr>
            <w:pStyle w:val="TOCHeading"/>
            <w:ind w:firstLine="0"/>
          </w:pPr>
          <w:r w:rsidRPr="002A60BD">
            <w:t>Sadržaj:</w:t>
          </w:r>
        </w:p>
        <w:p w14:paraId="031E3940" w14:textId="77777777" w:rsidR="00777989" w:rsidRDefault="00C01EE1">
          <w:pPr>
            <w:pStyle w:val="TOC1"/>
            <w:rPr>
              <w:b w:val="0"/>
              <w:bCs w:val="0"/>
              <w:color w:val="auto"/>
              <w:sz w:val="22"/>
              <w:szCs w:val="22"/>
              <w:lang w:val="en-US" w:eastAsia="en-US"/>
            </w:rPr>
          </w:pPr>
          <w:r w:rsidRPr="002A60BD">
            <w:fldChar w:fldCharType="begin"/>
          </w:r>
          <w:r w:rsidRPr="002A60BD">
            <w:instrText xml:space="preserve"> TOC \o "1-4" \h \z \u </w:instrText>
          </w:r>
          <w:r w:rsidRPr="002A60BD">
            <w:fldChar w:fldCharType="separate"/>
          </w:r>
          <w:hyperlink w:anchor="_Toc383425118" w:history="1">
            <w:r w:rsidR="00777989" w:rsidRPr="001B44B4">
              <w:rPr>
                <w:rStyle w:val="Hyperlink"/>
              </w:rPr>
              <w:t>Uvod</w:t>
            </w:r>
            <w:r w:rsidR="00777989">
              <w:rPr>
                <w:webHidden/>
              </w:rPr>
              <w:tab/>
            </w:r>
            <w:r w:rsidR="00777989">
              <w:rPr>
                <w:webHidden/>
              </w:rPr>
              <w:fldChar w:fldCharType="begin"/>
            </w:r>
            <w:r w:rsidR="00777989">
              <w:rPr>
                <w:webHidden/>
              </w:rPr>
              <w:instrText xml:space="preserve"> PAGEREF _Toc383425118 \h </w:instrText>
            </w:r>
            <w:r w:rsidR="00777989">
              <w:rPr>
                <w:webHidden/>
              </w:rPr>
            </w:r>
            <w:r w:rsidR="00777989">
              <w:rPr>
                <w:webHidden/>
              </w:rPr>
              <w:fldChar w:fldCharType="separate"/>
            </w:r>
            <w:r w:rsidR="00777989">
              <w:rPr>
                <w:webHidden/>
              </w:rPr>
              <w:t>2</w:t>
            </w:r>
            <w:r w:rsidR="00777989">
              <w:rPr>
                <w:webHidden/>
              </w:rPr>
              <w:fldChar w:fldCharType="end"/>
            </w:r>
          </w:hyperlink>
        </w:p>
        <w:p w14:paraId="3986F4A3" w14:textId="77777777" w:rsidR="00777989" w:rsidRDefault="00777989">
          <w:pPr>
            <w:pStyle w:val="TOC1"/>
            <w:rPr>
              <w:b w:val="0"/>
              <w:bCs w:val="0"/>
              <w:color w:val="auto"/>
              <w:sz w:val="22"/>
              <w:szCs w:val="22"/>
              <w:lang w:val="en-US" w:eastAsia="en-US"/>
            </w:rPr>
          </w:pPr>
          <w:hyperlink w:anchor="_Toc383425119" w:history="1">
            <w:r w:rsidRPr="001B44B4">
              <w:rPr>
                <w:rStyle w:val="Hyperlink"/>
              </w:rPr>
              <w:t>GIS MonPlanGML</w:t>
            </w:r>
            <w:r>
              <w:rPr>
                <w:webHidden/>
              </w:rPr>
              <w:tab/>
            </w:r>
            <w:r>
              <w:rPr>
                <w:webHidden/>
              </w:rPr>
              <w:fldChar w:fldCharType="begin"/>
            </w:r>
            <w:r>
              <w:rPr>
                <w:webHidden/>
              </w:rPr>
              <w:instrText xml:space="preserve"> PAGEREF _Toc383425119 \h </w:instrText>
            </w:r>
            <w:r>
              <w:rPr>
                <w:webHidden/>
              </w:rPr>
            </w:r>
            <w:r>
              <w:rPr>
                <w:webHidden/>
              </w:rPr>
              <w:fldChar w:fldCharType="separate"/>
            </w:r>
            <w:r>
              <w:rPr>
                <w:webHidden/>
              </w:rPr>
              <w:t>3</w:t>
            </w:r>
            <w:r>
              <w:rPr>
                <w:webHidden/>
              </w:rPr>
              <w:fldChar w:fldCharType="end"/>
            </w:r>
          </w:hyperlink>
        </w:p>
        <w:p w14:paraId="0963E763" w14:textId="77777777" w:rsidR="00777989" w:rsidRDefault="00777989">
          <w:pPr>
            <w:pStyle w:val="TOC2"/>
            <w:rPr>
              <w:noProof/>
              <w:color w:val="auto"/>
              <w:lang w:val="en-US" w:eastAsia="en-US"/>
            </w:rPr>
          </w:pPr>
          <w:hyperlink w:anchor="_Toc383425120" w:history="1">
            <w:r w:rsidRPr="001B44B4">
              <w:rPr>
                <w:rStyle w:val="Hyperlink"/>
                <w:noProof/>
              </w:rPr>
              <w:t>1</w:t>
            </w:r>
            <w:r>
              <w:rPr>
                <w:noProof/>
                <w:color w:val="auto"/>
                <w:lang w:val="en-US" w:eastAsia="en-US"/>
              </w:rPr>
              <w:tab/>
            </w:r>
            <w:r w:rsidRPr="001B44B4">
              <w:rPr>
                <w:rStyle w:val="Hyperlink"/>
                <w:noProof/>
              </w:rPr>
              <w:t>Instalacija</w:t>
            </w:r>
            <w:r>
              <w:rPr>
                <w:noProof/>
                <w:webHidden/>
              </w:rPr>
              <w:tab/>
            </w:r>
            <w:r>
              <w:rPr>
                <w:noProof/>
                <w:webHidden/>
              </w:rPr>
              <w:fldChar w:fldCharType="begin"/>
            </w:r>
            <w:r>
              <w:rPr>
                <w:noProof/>
                <w:webHidden/>
              </w:rPr>
              <w:instrText xml:space="preserve"> PAGEREF _Toc383425120 \h </w:instrText>
            </w:r>
            <w:r>
              <w:rPr>
                <w:noProof/>
                <w:webHidden/>
              </w:rPr>
            </w:r>
            <w:r>
              <w:rPr>
                <w:noProof/>
                <w:webHidden/>
              </w:rPr>
              <w:fldChar w:fldCharType="separate"/>
            </w:r>
            <w:r>
              <w:rPr>
                <w:noProof/>
                <w:webHidden/>
              </w:rPr>
              <w:t>3</w:t>
            </w:r>
            <w:r>
              <w:rPr>
                <w:noProof/>
                <w:webHidden/>
              </w:rPr>
              <w:fldChar w:fldCharType="end"/>
            </w:r>
          </w:hyperlink>
        </w:p>
        <w:p w14:paraId="58B08719" w14:textId="77777777" w:rsidR="00777989" w:rsidRDefault="00777989">
          <w:pPr>
            <w:pStyle w:val="TOC2"/>
            <w:rPr>
              <w:noProof/>
              <w:color w:val="auto"/>
              <w:lang w:val="en-US" w:eastAsia="en-US"/>
            </w:rPr>
          </w:pPr>
          <w:hyperlink w:anchor="_Toc383425121" w:history="1">
            <w:r w:rsidRPr="001B44B4">
              <w:rPr>
                <w:rStyle w:val="Hyperlink"/>
                <w:noProof/>
              </w:rPr>
              <w:t>2</w:t>
            </w:r>
            <w:r>
              <w:rPr>
                <w:noProof/>
                <w:color w:val="auto"/>
                <w:lang w:val="en-US" w:eastAsia="en-US"/>
              </w:rPr>
              <w:tab/>
            </w:r>
            <w:r w:rsidRPr="001B44B4">
              <w:rPr>
                <w:rStyle w:val="Hyperlink"/>
                <w:noProof/>
              </w:rPr>
              <w:t>Implementacija i podešavanja GIS MonPlanGML u Autodesk</w:t>
            </w:r>
            <w:r w:rsidRPr="001B44B4">
              <w:rPr>
                <w:rStyle w:val="Hyperlink"/>
                <w:noProof/>
                <w:vertAlign w:val="superscript"/>
              </w:rPr>
              <w:t>®</w:t>
            </w:r>
            <w:r w:rsidRPr="001B44B4">
              <w:rPr>
                <w:rStyle w:val="Hyperlink"/>
                <w:noProof/>
              </w:rPr>
              <w:t xml:space="preserve"> Infrastructure Administrator</w:t>
            </w:r>
            <w:r>
              <w:rPr>
                <w:noProof/>
                <w:webHidden/>
              </w:rPr>
              <w:tab/>
            </w:r>
            <w:r>
              <w:rPr>
                <w:noProof/>
                <w:webHidden/>
              </w:rPr>
              <w:fldChar w:fldCharType="begin"/>
            </w:r>
            <w:r>
              <w:rPr>
                <w:noProof/>
                <w:webHidden/>
              </w:rPr>
              <w:instrText xml:space="preserve"> PAGEREF _Toc383425121 \h </w:instrText>
            </w:r>
            <w:r>
              <w:rPr>
                <w:noProof/>
                <w:webHidden/>
              </w:rPr>
            </w:r>
            <w:r>
              <w:rPr>
                <w:noProof/>
                <w:webHidden/>
              </w:rPr>
              <w:fldChar w:fldCharType="separate"/>
            </w:r>
            <w:r>
              <w:rPr>
                <w:noProof/>
                <w:webHidden/>
              </w:rPr>
              <w:t>4</w:t>
            </w:r>
            <w:r>
              <w:rPr>
                <w:noProof/>
                <w:webHidden/>
              </w:rPr>
              <w:fldChar w:fldCharType="end"/>
            </w:r>
          </w:hyperlink>
        </w:p>
        <w:p w14:paraId="073BA486" w14:textId="77777777" w:rsidR="00777989" w:rsidRDefault="00777989">
          <w:pPr>
            <w:pStyle w:val="TOC3"/>
            <w:rPr>
              <w:noProof/>
              <w:color w:val="auto"/>
              <w:szCs w:val="22"/>
              <w:lang w:val="en-US" w:eastAsia="en-US"/>
            </w:rPr>
          </w:pPr>
          <w:hyperlink w:anchor="_Toc383425122" w:history="1">
            <w:r w:rsidRPr="001B44B4">
              <w:rPr>
                <w:rStyle w:val="Hyperlink"/>
                <w:noProof/>
              </w:rPr>
              <w:t>2.1</w:t>
            </w:r>
            <w:r>
              <w:rPr>
                <w:noProof/>
                <w:color w:val="auto"/>
                <w:szCs w:val="22"/>
                <w:lang w:val="en-US" w:eastAsia="en-US"/>
              </w:rPr>
              <w:tab/>
            </w:r>
            <w:r w:rsidRPr="001B44B4">
              <w:rPr>
                <w:rStyle w:val="Hyperlink"/>
                <w:noProof/>
              </w:rPr>
              <w:t>Implementacija GIS MonPlanGML u Oracle Spatial Database</w:t>
            </w:r>
            <w:r>
              <w:rPr>
                <w:noProof/>
                <w:webHidden/>
              </w:rPr>
              <w:tab/>
            </w:r>
            <w:r>
              <w:rPr>
                <w:noProof/>
                <w:webHidden/>
              </w:rPr>
              <w:fldChar w:fldCharType="begin"/>
            </w:r>
            <w:r>
              <w:rPr>
                <w:noProof/>
                <w:webHidden/>
              </w:rPr>
              <w:instrText xml:space="preserve"> PAGEREF _Toc383425122 \h </w:instrText>
            </w:r>
            <w:r>
              <w:rPr>
                <w:noProof/>
                <w:webHidden/>
              </w:rPr>
            </w:r>
            <w:r>
              <w:rPr>
                <w:noProof/>
                <w:webHidden/>
              </w:rPr>
              <w:fldChar w:fldCharType="separate"/>
            </w:r>
            <w:r>
              <w:rPr>
                <w:noProof/>
                <w:webHidden/>
              </w:rPr>
              <w:t>4</w:t>
            </w:r>
            <w:r>
              <w:rPr>
                <w:noProof/>
                <w:webHidden/>
              </w:rPr>
              <w:fldChar w:fldCharType="end"/>
            </w:r>
          </w:hyperlink>
        </w:p>
        <w:p w14:paraId="16236560" w14:textId="77777777" w:rsidR="00777989" w:rsidRDefault="00777989">
          <w:pPr>
            <w:pStyle w:val="TOC4"/>
            <w:rPr>
              <w:noProof/>
              <w:color w:val="auto"/>
              <w:szCs w:val="22"/>
              <w:lang w:val="en-US" w:eastAsia="en-US"/>
            </w:rPr>
          </w:pPr>
          <w:hyperlink w:anchor="_Toc383425123" w:history="1">
            <w:r w:rsidRPr="001B44B4">
              <w:rPr>
                <w:rStyle w:val="Hyperlink"/>
                <w:noProof/>
              </w:rPr>
              <w:t>2.1.1Kreiranje novog GIS MonPlanGML u Oracle Spatial Database pomoću GENX fajlova</w:t>
            </w:r>
            <w:r>
              <w:rPr>
                <w:noProof/>
                <w:webHidden/>
              </w:rPr>
              <w:tab/>
            </w:r>
            <w:r>
              <w:rPr>
                <w:noProof/>
                <w:webHidden/>
              </w:rPr>
              <w:fldChar w:fldCharType="begin"/>
            </w:r>
            <w:r>
              <w:rPr>
                <w:noProof/>
                <w:webHidden/>
              </w:rPr>
              <w:instrText xml:space="preserve"> PAGEREF _Toc383425123 \h </w:instrText>
            </w:r>
            <w:r>
              <w:rPr>
                <w:noProof/>
                <w:webHidden/>
              </w:rPr>
            </w:r>
            <w:r>
              <w:rPr>
                <w:noProof/>
                <w:webHidden/>
              </w:rPr>
              <w:fldChar w:fldCharType="separate"/>
            </w:r>
            <w:r>
              <w:rPr>
                <w:noProof/>
                <w:webHidden/>
              </w:rPr>
              <w:t>5</w:t>
            </w:r>
            <w:r>
              <w:rPr>
                <w:noProof/>
                <w:webHidden/>
              </w:rPr>
              <w:fldChar w:fldCharType="end"/>
            </w:r>
          </w:hyperlink>
        </w:p>
        <w:p w14:paraId="66F4CC4B" w14:textId="77777777" w:rsidR="00777989" w:rsidRDefault="00777989">
          <w:pPr>
            <w:pStyle w:val="TOC4"/>
            <w:rPr>
              <w:noProof/>
              <w:color w:val="auto"/>
              <w:szCs w:val="22"/>
              <w:lang w:val="en-US" w:eastAsia="en-US"/>
            </w:rPr>
          </w:pPr>
          <w:hyperlink w:anchor="_Toc383425124" w:history="1">
            <w:r w:rsidRPr="001B44B4">
              <w:rPr>
                <w:rStyle w:val="Hyperlink"/>
                <w:noProof/>
              </w:rPr>
              <w:t>2.1.2</w:t>
            </w:r>
            <w:r>
              <w:rPr>
                <w:noProof/>
                <w:color w:val="auto"/>
                <w:szCs w:val="22"/>
                <w:lang w:val="en-US" w:eastAsia="en-US"/>
              </w:rPr>
              <w:tab/>
            </w:r>
            <w:r w:rsidRPr="001B44B4">
              <w:rPr>
                <w:rStyle w:val="Hyperlink"/>
                <w:noProof/>
              </w:rPr>
              <w:t>Kreiranje novog GIS MonPlanGML u Oracle Spatial Database pomoću DMP fajlova</w:t>
            </w:r>
            <w:r>
              <w:rPr>
                <w:noProof/>
                <w:webHidden/>
              </w:rPr>
              <w:tab/>
            </w:r>
            <w:r>
              <w:rPr>
                <w:noProof/>
                <w:webHidden/>
              </w:rPr>
              <w:fldChar w:fldCharType="begin"/>
            </w:r>
            <w:r>
              <w:rPr>
                <w:noProof/>
                <w:webHidden/>
              </w:rPr>
              <w:instrText xml:space="preserve"> PAGEREF _Toc383425124 \h </w:instrText>
            </w:r>
            <w:r>
              <w:rPr>
                <w:noProof/>
                <w:webHidden/>
              </w:rPr>
            </w:r>
            <w:r>
              <w:rPr>
                <w:noProof/>
                <w:webHidden/>
              </w:rPr>
              <w:fldChar w:fldCharType="separate"/>
            </w:r>
            <w:r>
              <w:rPr>
                <w:noProof/>
                <w:webHidden/>
              </w:rPr>
              <w:t>24</w:t>
            </w:r>
            <w:r>
              <w:rPr>
                <w:noProof/>
                <w:webHidden/>
              </w:rPr>
              <w:fldChar w:fldCharType="end"/>
            </w:r>
          </w:hyperlink>
        </w:p>
        <w:p w14:paraId="584E50D5" w14:textId="77777777" w:rsidR="00777989" w:rsidRDefault="00777989">
          <w:pPr>
            <w:pStyle w:val="TOC3"/>
            <w:rPr>
              <w:noProof/>
              <w:color w:val="auto"/>
              <w:szCs w:val="22"/>
              <w:lang w:val="en-US" w:eastAsia="en-US"/>
            </w:rPr>
          </w:pPr>
          <w:hyperlink w:anchor="_Toc383425125" w:history="1">
            <w:r w:rsidRPr="001B44B4">
              <w:rPr>
                <w:rStyle w:val="Hyperlink"/>
                <w:noProof/>
              </w:rPr>
              <w:t>2.2</w:t>
            </w:r>
            <w:r>
              <w:rPr>
                <w:noProof/>
                <w:color w:val="auto"/>
                <w:szCs w:val="22"/>
                <w:lang w:val="en-US" w:eastAsia="en-US"/>
              </w:rPr>
              <w:tab/>
            </w:r>
            <w:r w:rsidRPr="001B44B4">
              <w:rPr>
                <w:rStyle w:val="Hyperlink"/>
                <w:noProof/>
              </w:rPr>
              <w:t>Implementacija GIS MonPlanGML u SQLite Database</w:t>
            </w:r>
            <w:r>
              <w:rPr>
                <w:noProof/>
                <w:webHidden/>
              </w:rPr>
              <w:tab/>
            </w:r>
            <w:r>
              <w:rPr>
                <w:noProof/>
                <w:webHidden/>
              </w:rPr>
              <w:fldChar w:fldCharType="begin"/>
            </w:r>
            <w:r>
              <w:rPr>
                <w:noProof/>
                <w:webHidden/>
              </w:rPr>
              <w:instrText xml:space="preserve"> PAGEREF _Toc383425125 \h </w:instrText>
            </w:r>
            <w:r>
              <w:rPr>
                <w:noProof/>
                <w:webHidden/>
              </w:rPr>
            </w:r>
            <w:r>
              <w:rPr>
                <w:noProof/>
                <w:webHidden/>
              </w:rPr>
              <w:fldChar w:fldCharType="separate"/>
            </w:r>
            <w:r>
              <w:rPr>
                <w:noProof/>
                <w:webHidden/>
              </w:rPr>
              <w:t>26</w:t>
            </w:r>
            <w:r>
              <w:rPr>
                <w:noProof/>
                <w:webHidden/>
              </w:rPr>
              <w:fldChar w:fldCharType="end"/>
            </w:r>
          </w:hyperlink>
        </w:p>
        <w:p w14:paraId="4F7FD152" w14:textId="77777777" w:rsidR="00777989" w:rsidRDefault="00777989">
          <w:pPr>
            <w:pStyle w:val="TOC4"/>
            <w:rPr>
              <w:noProof/>
              <w:color w:val="auto"/>
              <w:szCs w:val="22"/>
              <w:lang w:val="en-US" w:eastAsia="en-US"/>
            </w:rPr>
          </w:pPr>
          <w:hyperlink w:anchor="_Toc383425126" w:history="1">
            <w:r w:rsidRPr="001B44B4">
              <w:rPr>
                <w:rStyle w:val="Hyperlink"/>
                <w:noProof/>
              </w:rPr>
              <w:t>2.2.1</w:t>
            </w:r>
            <w:r>
              <w:rPr>
                <w:noProof/>
                <w:color w:val="auto"/>
                <w:szCs w:val="22"/>
                <w:lang w:val="en-US" w:eastAsia="en-US"/>
              </w:rPr>
              <w:tab/>
            </w:r>
            <w:r w:rsidRPr="001B44B4">
              <w:rPr>
                <w:rStyle w:val="Hyperlink"/>
                <w:noProof/>
              </w:rPr>
              <w:t>Otvaranje šablona (Template) GIS MonPlanGML u SQLite Database</w:t>
            </w:r>
            <w:r>
              <w:rPr>
                <w:noProof/>
                <w:webHidden/>
              </w:rPr>
              <w:tab/>
            </w:r>
            <w:r>
              <w:rPr>
                <w:noProof/>
                <w:webHidden/>
              </w:rPr>
              <w:fldChar w:fldCharType="begin"/>
            </w:r>
            <w:r>
              <w:rPr>
                <w:noProof/>
                <w:webHidden/>
              </w:rPr>
              <w:instrText xml:space="preserve"> PAGEREF _Toc383425126 \h </w:instrText>
            </w:r>
            <w:r>
              <w:rPr>
                <w:noProof/>
                <w:webHidden/>
              </w:rPr>
            </w:r>
            <w:r>
              <w:rPr>
                <w:noProof/>
                <w:webHidden/>
              </w:rPr>
              <w:fldChar w:fldCharType="separate"/>
            </w:r>
            <w:r>
              <w:rPr>
                <w:noProof/>
                <w:webHidden/>
              </w:rPr>
              <w:t>27</w:t>
            </w:r>
            <w:r>
              <w:rPr>
                <w:noProof/>
                <w:webHidden/>
              </w:rPr>
              <w:fldChar w:fldCharType="end"/>
            </w:r>
          </w:hyperlink>
        </w:p>
        <w:p w14:paraId="758E1DBD" w14:textId="77777777" w:rsidR="00777989" w:rsidRDefault="00777989">
          <w:pPr>
            <w:pStyle w:val="TOC2"/>
            <w:rPr>
              <w:noProof/>
              <w:color w:val="auto"/>
              <w:lang w:val="en-US" w:eastAsia="en-US"/>
            </w:rPr>
          </w:pPr>
          <w:hyperlink w:anchor="_Toc383425127" w:history="1">
            <w:r w:rsidRPr="001B44B4">
              <w:rPr>
                <w:rStyle w:val="Hyperlink"/>
                <w:noProof/>
              </w:rPr>
              <w:t>3</w:t>
            </w:r>
            <w:r>
              <w:rPr>
                <w:noProof/>
                <w:color w:val="auto"/>
                <w:lang w:val="en-US" w:eastAsia="en-US"/>
              </w:rPr>
              <w:tab/>
            </w:r>
            <w:r w:rsidRPr="001B44B4">
              <w:rPr>
                <w:rStyle w:val="Hyperlink"/>
                <w:noProof/>
              </w:rPr>
              <w:t>Implementacija i korišćenje GIS MonPlanGML u AutoCAD</w:t>
            </w:r>
            <w:r w:rsidRPr="001B44B4">
              <w:rPr>
                <w:rStyle w:val="Hyperlink"/>
                <w:noProof/>
                <w:vertAlign w:val="superscript"/>
              </w:rPr>
              <w:t>®</w:t>
            </w:r>
            <w:r w:rsidRPr="001B44B4">
              <w:rPr>
                <w:rStyle w:val="Hyperlink"/>
                <w:noProof/>
              </w:rPr>
              <w:t xml:space="preserve"> Map 3D</w:t>
            </w:r>
            <w:r>
              <w:rPr>
                <w:noProof/>
                <w:webHidden/>
              </w:rPr>
              <w:tab/>
            </w:r>
            <w:r>
              <w:rPr>
                <w:noProof/>
                <w:webHidden/>
              </w:rPr>
              <w:fldChar w:fldCharType="begin"/>
            </w:r>
            <w:r>
              <w:rPr>
                <w:noProof/>
                <w:webHidden/>
              </w:rPr>
              <w:instrText xml:space="preserve"> PAGEREF _Toc383425127 \h </w:instrText>
            </w:r>
            <w:r>
              <w:rPr>
                <w:noProof/>
                <w:webHidden/>
              </w:rPr>
            </w:r>
            <w:r>
              <w:rPr>
                <w:noProof/>
                <w:webHidden/>
              </w:rPr>
              <w:fldChar w:fldCharType="separate"/>
            </w:r>
            <w:r>
              <w:rPr>
                <w:noProof/>
                <w:webHidden/>
              </w:rPr>
              <w:t>30</w:t>
            </w:r>
            <w:r>
              <w:rPr>
                <w:noProof/>
                <w:webHidden/>
              </w:rPr>
              <w:fldChar w:fldCharType="end"/>
            </w:r>
          </w:hyperlink>
        </w:p>
        <w:p w14:paraId="6817CB87" w14:textId="77777777" w:rsidR="00777989" w:rsidRDefault="00777989">
          <w:pPr>
            <w:pStyle w:val="TOC3"/>
            <w:rPr>
              <w:noProof/>
              <w:color w:val="auto"/>
              <w:szCs w:val="22"/>
              <w:lang w:val="en-US" w:eastAsia="en-US"/>
            </w:rPr>
          </w:pPr>
          <w:hyperlink w:anchor="_Toc383425128" w:history="1">
            <w:r w:rsidRPr="001B44B4">
              <w:rPr>
                <w:rStyle w:val="Hyperlink"/>
                <w:noProof/>
              </w:rPr>
              <w:t>3.1</w:t>
            </w:r>
            <w:r>
              <w:rPr>
                <w:noProof/>
                <w:color w:val="auto"/>
                <w:szCs w:val="22"/>
                <w:lang w:val="en-US" w:eastAsia="en-US"/>
              </w:rPr>
              <w:tab/>
            </w:r>
            <w:r w:rsidRPr="001B44B4">
              <w:rPr>
                <w:rStyle w:val="Hyperlink"/>
                <w:noProof/>
              </w:rPr>
              <w:t>Implementacija GIS MonPlanGML u Oracle Spatial Database</w:t>
            </w:r>
            <w:r>
              <w:rPr>
                <w:noProof/>
                <w:webHidden/>
              </w:rPr>
              <w:tab/>
            </w:r>
            <w:r>
              <w:rPr>
                <w:noProof/>
                <w:webHidden/>
              </w:rPr>
              <w:fldChar w:fldCharType="begin"/>
            </w:r>
            <w:r>
              <w:rPr>
                <w:noProof/>
                <w:webHidden/>
              </w:rPr>
              <w:instrText xml:space="preserve"> PAGEREF _Toc383425128 \h </w:instrText>
            </w:r>
            <w:r>
              <w:rPr>
                <w:noProof/>
                <w:webHidden/>
              </w:rPr>
            </w:r>
            <w:r>
              <w:rPr>
                <w:noProof/>
                <w:webHidden/>
              </w:rPr>
              <w:fldChar w:fldCharType="separate"/>
            </w:r>
            <w:r>
              <w:rPr>
                <w:noProof/>
                <w:webHidden/>
              </w:rPr>
              <w:t>30</w:t>
            </w:r>
            <w:r>
              <w:rPr>
                <w:noProof/>
                <w:webHidden/>
              </w:rPr>
              <w:fldChar w:fldCharType="end"/>
            </w:r>
          </w:hyperlink>
        </w:p>
        <w:p w14:paraId="73E7DB39" w14:textId="77777777" w:rsidR="00777989" w:rsidRDefault="00777989">
          <w:pPr>
            <w:pStyle w:val="TOC3"/>
            <w:rPr>
              <w:noProof/>
              <w:color w:val="auto"/>
              <w:szCs w:val="22"/>
              <w:lang w:val="en-US" w:eastAsia="en-US"/>
            </w:rPr>
          </w:pPr>
          <w:hyperlink w:anchor="_Toc383425129" w:history="1">
            <w:r w:rsidRPr="001B44B4">
              <w:rPr>
                <w:rStyle w:val="Hyperlink"/>
                <w:noProof/>
              </w:rPr>
              <w:t>3.2</w:t>
            </w:r>
            <w:r>
              <w:rPr>
                <w:noProof/>
                <w:color w:val="auto"/>
                <w:szCs w:val="22"/>
                <w:lang w:val="en-US" w:eastAsia="en-US"/>
              </w:rPr>
              <w:tab/>
            </w:r>
            <w:r w:rsidRPr="001B44B4">
              <w:rPr>
                <w:rStyle w:val="Hyperlink"/>
                <w:noProof/>
              </w:rPr>
              <w:t>Implementacija GIS MonPlanGML u SQLite Database</w:t>
            </w:r>
            <w:r>
              <w:rPr>
                <w:noProof/>
                <w:webHidden/>
              </w:rPr>
              <w:tab/>
            </w:r>
            <w:r>
              <w:rPr>
                <w:noProof/>
                <w:webHidden/>
              </w:rPr>
              <w:fldChar w:fldCharType="begin"/>
            </w:r>
            <w:r>
              <w:rPr>
                <w:noProof/>
                <w:webHidden/>
              </w:rPr>
              <w:instrText xml:space="preserve"> PAGEREF _Toc383425129 \h </w:instrText>
            </w:r>
            <w:r>
              <w:rPr>
                <w:noProof/>
                <w:webHidden/>
              </w:rPr>
            </w:r>
            <w:r>
              <w:rPr>
                <w:noProof/>
                <w:webHidden/>
              </w:rPr>
              <w:fldChar w:fldCharType="separate"/>
            </w:r>
            <w:r>
              <w:rPr>
                <w:noProof/>
                <w:webHidden/>
              </w:rPr>
              <w:t>35</w:t>
            </w:r>
            <w:r>
              <w:rPr>
                <w:noProof/>
                <w:webHidden/>
              </w:rPr>
              <w:fldChar w:fldCharType="end"/>
            </w:r>
          </w:hyperlink>
        </w:p>
        <w:p w14:paraId="20D20A1A" w14:textId="77777777" w:rsidR="00777989" w:rsidRDefault="00777989">
          <w:pPr>
            <w:pStyle w:val="TOC3"/>
            <w:rPr>
              <w:noProof/>
              <w:color w:val="auto"/>
              <w:szCs w:val="22"/>
              <w:lang w:val="en-US" w:eastAsia="en-US"/>
            </w:rPr>
          </w:pPr>
          <w:hyperlink w:anchor="_Toc383425130" w:history="1">
            <w:r w:rsidRPr="001B44B4">
              <w:rPr>
                <w:rStyle w:val="Hyperlink"/>
                <w:noProof/>
              </w:rPr>
              <w:t>3.3</w:t>
            </w:r>
            <w:r>
              <w:rPr>
                <w:noProof/>
                <w:color w:val="auto"/>
                <w:szCs w:val="22"/>
                <w:lang w:val="en-US" w:eastAsia="en-US"/>
              </w:rPr>
              <w:tab/>
            </w:r>
            <w:r w:rsidRPr="001B44B4">
              <w:rPr>
                <w:rStyle w:val="Hyperlink"/>
                <w:noProof/>
              </w:rPr>
              <w:t>Korišćenje GIS MonPlanGML u AutoCAD</w:t>
            </w:r>
            <w:r w:rsidRPr="001B44B4">
              <w:rPr>
                <w:rStyle w:val="Hyperlink"/>
                <w:noProof/>
                <w:vertAlign w:val="superscript"/>
              </w:rPr>
              <w:t>®</w:t>
            </w:r>
            <w:r w:rsidRPr="001B44B4">
              <w:rPr>
                <w:rStyle w:val="Hyperlink"/>
                <w:noProof/>
              </w:rPr>
              <w:t xml:space="preserve"> Map 3D</w:t>
            </w:r>
            <w:r>
              <w:rPr>
                <w:noProof/>
                <w:webHidden/>
              </w:rPr>
              <w:tab/>
            </w:r>
            <w:r>
              <w:rPr>
                <w:noProof/>
                <w:webHidden/>
              </w:rPr>
              <w:fldChar w:fldCharType="begin"/>
            </w:r>
            <w:r>
              <w:rPr>
                <w:noProof/>
                <w:webHidden/>
              </w:rPr>
              <w:instrText xml:space="preserve"> PAGEREF _Toc383425130 \h </w:instrText>
            </w:r>
            <w:r>
              <w:rPr>
                <w:noProof/>
                <w:webHidden/>
              </w:rPr>
            </w:r>
            <w:r>
              <w:rPr>
                <w:noProof/>
                <w:webHidden/>
              </w:rPr>
              <w:fldChar w:fldCharType="separate"/>
            </w:r>
            <w:r>
              <w:rPr>
                <w:noProof/>
                <w:webHidden/>
              </w:rPr>
              <w:t>40</w:t>
            </w:r>
            <w:r>
              <w:rPr>
                <w:noProof/>
                <w:webHidden/>
              </w:rPr>
              <w:fldChar w:fldCharType="end"/>
            </w:r>
          </w:hyperlink>
        </w:p>
        <w:p w14:paraId="34DA4C9B" w14:textId="77777777" w:rsidR="00777989" w:rsidRDefault="00777989">
          <w:pPr>
            <w:pStyle w:val="TOC4"/>
            <w:rPr>
              <w:noProof/>
              <w:color w:val="auto"/>
              <w:szCs w:val="22"/>
              <w:lang w:val="en-US" w:eastAsia="en-US"/>
            </w:rPr>
          </w:pPr>
          <w:hyperlink w:anchor="_Toc383425131" w:history="1">
            <w:r w:rsidRPr="001B44B4">
              <w:rPr>
                <w:rStyle w:val="Hyperlink"/>
                <w:noProof/>
              </w:rPr>
              <w:t>3.3.1</w:t>
            </w:r>
            <w:r>
              <w:rPr>
                <w:noProof/>
                <w:color w:val="auto"/>
                <w:szCs w:val="22"/>
                <w:lang w:val="en-US" w:eastAsia="en-US"/>
              </w:rPr>
              <w:tab/>
            </w:r>
            <w:r w:rsidRPr="001B44B4">
              <w:rPr>
                <w:rStyle w:val="Hyperlink"/>
                <w:noProof/>
              </w:rPr>
              <w:t>Korišćenje Industry Model Explorer u AutoCAD</w:t>
            </w:r>
            <w:r w:rsidRPr="001B44B4">
              <w:rPr>
                <w:rStyle w:val="Hyperlink"/>
                <w:noProof/>
                <w:vertAlign w:val="superscript"/>
              </w:rPr>
              <w:t>®</w:t>
            </w:r>
            <w:r w:rsidRPr="001B44B4">
              <w:rPr>
                <w:rStyle w:val="Hyperlink"/>
                <w:noProof/>
              </w:rPr>
              <w:t xml:space="preserve"> Map 3D</w:t>
            </w:r>
            <w:r>
              <w:rPr>
                <w:noProof/>
                <w:webHidden/>
              </w:rPr>
              <w:tab/>
            </w:r>
            <w:r>
              <w:rPr>
                <w:noProof/>
                <w:webHidden/>
              </w:rPr>
              <w:fldChar w:fldCharType="begin"/>
            </w:r>
            <w:r>
              <w:rPr>
                <w:noProof/>
                <w:webHidden/>
              </w:rPr>
              <w:instrText xml:space="preserve"> PAGEREF _Toc383425131 \h </w:instrText>
            </w:r>
            <w:r>
              <w:rPr>
                <w:noProof/>
                <w:webHidden/>
              </w:rPr>
            </w:r>
            <w:r>
              <w:rPr>
                <w:noProof/>
                <w:webHidden/>
              </w:rPr>
              <w:fldChar w:fldCharType="separate"/>
            </w:r>
            <w:r>
              <w:rPr>
                <w:noProof/>
                <w:webHidden/>
              </w:rPr>
              <w:t>40</w:t>
            </w:r>
            <w:r>
              <w:rPr>
                <w:noProof/>
                <w:webHidden/>
              </w:rPr>
              <w:fldChar w:fldCharType="end"/>
            </w:r>
          </w:hyperlink>
        </w:p>
        <w:p w14:paraId="35B9A2E3" w14:textId="77777777" w:rsidR="00777989" w:rsidRDefault="00777989">
          <w:pPr>
            <w:pStyle w:val="TOC4"/>
            <w:rPr>
              <w:noProof/>
              <w:color w:val="auto"/>
              <w:szCs w:val="22"/>
              <w:lang w:val="en-US" w:eastAsia="en-US"/>
            </w:rPr>
          </w:pPr>
          <w:hyperlink w:anchor="_Toc383425132" w:history="1">
            <w:r w:rsidRPr="001B44B4">
              <w:rPr>
                <w:rStyle w:val="Hyperlink"/>
                <w:noProof/>
              </w:rPr>
              <w:t>3.3.2</w:t>
            </w:r>
            <w:r>
              <w:rPr>
                <w:noProof/>
                <w:color w:val="auto"/>
                <w:szCs w:val="22"/>
                <w:lang w:val="en-US" w:eastAsia="en-US"/>
              </w:rPr>
              <w:tab/>
            </w:r>
            <w:r w:rsidRPr="001B44B4">
              <w:rPr>
                <w:rStyle w:val="Hyperlink"/>
                <w:noProof/>
              </w:rPr>
              <w:t>Korišćenje displej modela (Display Model) u AutoCAD</w:t>
            </w:r>
            <w:r w:rsidRPr="001B44B4">
              <w:rPr>
                <w:rStyle w:val="Hyperlink"/>
                <w:noProof/>
                <w:vertAlign w:val="superscript"/>
              </w:rPr>
              <w:t>®</w:t>
            </w:r>
            <w:r w:rsidRPr="001B44B4">
              <w:rPr>
                <w:rStyle w:val="Hyperlink"/>
                <w:noProof/>
              </w:rPr>
              <w:t xml:space="preserve"> Map 3D</w:t>
            </w:r>
            <w:r>
              <w:rPr>
                <w:noProof/>
                <w:webHidden/>
              </w:rPr>
              <w:tab/>
            </w:r>
            <w:r>
              <w:rPr>
                <w:noProof/>
                <w:webHidden/>
              </w:rPr>
              <w:fldChar w:fldCharType="begin"/>
            </w:r>
            <w:r>
              <w:rPr>
                <w:noProof/>
                <w:webHidden/>
              </w:rPr>
              <w:instrText xml:space="preserve"> PAGEREF _Toc383425132 \h </w:instrText>
            </w:r>
            <w:r>
              <w:rPr>
                <w:noProof/>
                <w:webHidden/>
              </w:rPr>
            </w:r>
            <w:r>
              <w:rPr>
                <w:noProof/>
                <w:webHidden/>
              </w:rPr>
              <w:fldChar w:fldCharType="separate"/>
            </w:r>
            <w:r>
              <w:rPr>
                <w:noProof/>
                <w:webHidden/>
              </w:rPr>
              <w:t>49</w:t>
            </w:r>
            <w:r>
              <w:rPr>
                <w:noProof/>
                <w:webHidden/>
              </w:rPr>
              <w:fldChar w:fldCharType="end"/>
            </w:r>
          </w:hyperlink>
        </w:p>
        <w:p w14:paraId="2DAAAA5E" w14:textId="77777777" w:rsidR="00777989" w:rsidRDefault="00777989">
          <w:pPr>
            <w:pStyle w:val="TOC4"/>
            <w:rPr>
              <w:noProof/>
              <w:color w:val="auto"/>
              <w:szCs w:val="22"/>
              <w:lang w:val="en-US" w:eastAsia="en-US"/>
            </w:rPr>
          </w:pPr>
          <w:hyperlink w:anchor="_Toc383425133" w:history="1">
            <w:r w:rsidRPr="001B44B4">
              <w:rPr>
                <w:rStyle w:val="Hyperlink"/>
                <w:noProof/>
              </w:rPr>
              <w:t>3.3.3</w:t>
            </w:r>
            <w:r>
              <w:rPr>
                <w:noProof/>
                <w:color w:val="auto"/>
                <w:szCs w:val="22"/>
                <w:lang w:val="en-US" w:eastAsia="en-US"/>
              </w:rPr>
              <w:tab/>
            </w:r>
            <w:r w:rsidRPr="001B44B4">
              <w:rPr>
                <w:rStyle w:val="Hyperlink"/>
                <w:noProof/>
              </w:rPr>
              <w:t>Topologije blokova, zona, parcela i namjene površina</w:t>
            </w:r>
            <w:r>
              <w:rPr>
                <w:noProof/>
                <w:webHidden/>
              </w:rPr>
              <w:tab/>
            </w:r>
            <w:r>
              <w:rPr>
                <w:noProof/>
                <w:webHidden/>
              </w:rPr>
              <w:fldChar w:fldCharType="begin"/>
            </w:r>
            <w:r>
              <w:rPr>
                <w:noProof/>
                <w:webHidden/>
              </w:rPr>
              <w:instrText xml:space="preserve"> PAGEREF _Toc383425133 \h </w:instrText>
            </w:r>
            <w:r>
              <w:rPr>
                <w:noProof/>
                <w:webHidden/>
              </w:rPr>
            </w:r>
            <w:r>
              <w:rPr>
                <w:noProof/>
                <w:webHidden/>
              </w:rPr>
              <w:fldChar w:fldCharType="separate"/>
            </w:r>
            <w:r>
              <w:rPr>
                <w:noProof/>
                <w:webHidden/>
              </w:rPr>
              <w:t>53</w:t>
            </w:r>
            <w:r>
              <w:rPr>
                <w:noProof/>
                <w:webHidden/>
              </w:rPr>
              <w:fldChar w:fldCharType="end"/>
            </w:r>
          </w:hyperlink>
        </w:p>
        <w:p w14:paraId="0756B211" w14:textId="77777777" w:rsidR="00777989" w:rsidRDefault="00777989">
          <w:pPr>
            <w:pStyle w:val="TOC4"/>
            <w:rPr>
              <w:noProof/>
              <w:color w:val="auto"/>
              <w:szCs w:val="22"/>
              <w:lang w:val="en-US" w:eastAsia="en-US"/>
            </w:rPr>
          </w:pPr>
          <w:hyperlink w:anchor="_Toc383425134" w:history="1">
            <w:r w:rsidRPr="001B44B4">
              <w:rPr>
                <w:rStyle w:val="Hyperlink"/>
                <w:noProof/>
              </w:rPr>
              <w:t>3.3.4</w:t>
            </w:r>
            <w:r>
              <w:rPr>
                <w:noProof/>
                <w:color w:val="auto"/>
                <w:szCs w:val="22"/>
                <w:lang w:val="en-US" w:eastAsia="en-US"/>
              </w:rPr>
              <w:tab/>
            </w:r>
            <w:r w:rsidRPr="001B44B4">
              <w:rPr>
                <w:rStyle w:val="Hyperlink"/>
                <w:noProof/>
              </w:rPr>
              <w:t>Priprema za štampu</w:t>
            </w:r>
            <w:r>
              <w:rPr>
                <w:noProof/>
                <w:webHidden/>
              </w:rPr>
              <w:tab/>
            </w:r>
            <w:r>
              <w:rPr>
                <w:noProof/>
                <w:webHidden/>
              </w:rPr>
              <w:fldChar w:fldCharType="begin"/>
            </w:r>
            <w:r>
              <w:rPr>
                <w:noProof/>
                <w:webHidden/>
              </w:rPr>
              <w:instrText xml:space="preserve"> PAGEREF _Toc383425134 \h </w:instrText>
            </w:r>
            <w:r>
              <w:rPr>
                <w:noProof/>
                <w:webHidden/>
              </w:rPr>
            </w:r>
            <w:r>
              <w:rPr>
                <w:noProof/>
                <w:webHidden/>
              </w:rPr>
              <w:fldChar w:fldCharType="separate"/>
            </w:r>
            <w:r>
              <w:rPr>
                <w:noProof/>
                <w:webHidden/>
              </w:rPr>
              <w:t>62</w:t>
            </w:r>
            <w:r>
              <w:rPr>
                <w:noProof/>
                <w:webHidden/>
              </w:rPr>
              <w:fldChar w:fldCharType="end"/>
            </w:r>
          </w:hyperlink>
        </w:p>
        <w:p w14:paraId="23F9E874" w14:textId="77777777" w:rsidR="00777989" w:rsidRDefault="00777989">
          <w:pPr>
            <w:pStyle w:val="TOC2"/>
            <w:rPr>
              <w:noProof/>
              <w:color w:val="auto"/>
              <w:lang w:val="en-US" w:eastAsia="en-US"/>
            </w:rPr>
          </w:pPr>
          <w:hyperlink w:anchor="_Toc383425135" w:history="1">
            <w:r w:rsidRPr="001B44B4">
              <w:rPr>
                <w:rStyle w:val="Hyperlink"/>
                <w:noProof/>
              </w:rPr>
              <w:t>4</w:t>
            </w:r>
            <w:r>
              <w:rPr>
                <w:noProof/>
                <w:color w:val="auto"/>
                <w:lang w:val="en-US" w:eastAsia="en-US"/>
              </w:rPr>
              <w:tab/>
            </w:r>
            <w:r w:rsidRPr="001B44B4">
              <w:rPr>
                <w:rStyle w:val="Hyperlink"/>
                <w:noProof/>
              </w:rPr>
              <w:t>GIS Web portal</w:t>
            </w:r>
            <w:r>
              <w:rPr>
                <w:noProof/>
                <w:webHidden/>
              </w:rPr>
              <w:tab/>
            </w:r>
            <w:r>
              <w:rPr>
                <w:noProof/>
                <w:webHidden/>
              </w:rPr>
              <w:fldChar w:fldCharType="begin"/>
            </w:r>
            <w:r>
              <w:rPr>
                <w:noProof/>
                <w:webHidden/>
              </w:rPr>
              <w:instrText xml:space="preserve"> PAGEREF _Toc383425135 \h </w:instrText>
            </w:r>
            <w:r>
              <w:rPr>
                <w:noProof/>
                <w:webHidden/>
              </w:rPr>
            </w:r>
            <w:r>
              <w:rPr>
                <w:noProof/>
                <w:webHidden/>
              </w:rPr>
              <w:fldChar w:fldCharType="separate"/>
            </w:r>
            <w:r>
              <w:rPr>
                <w:noProof/>
                <w:webHidden/>
              </w:rPr>
              <w:t>65</w:t>
            </w:r>
            <w:r>
              <w:rPr>
                <w:noProof/>
                <w:webHidden/>
              </w:rPr>
              <w:fldChar w:fldCharType="end"/>
            </w:r>
          </w:hyperlink>
        </w:p>
        <w:p w14:paraId="45577F69" w14:textId="77777777" w:rsidR="00777989" w:rsidRDefault="00777989">
          <w:pPr>
            <w:pStyle w:val="TOC3"/>
            <w:rPr>
              <w:noProof/>
              <w:color w:val="auto"/>
              <w:szCs w:val="22"/>
              <w:lang w:val="en-US" w:eastAsia="en-US"/>
            </w:rPr>
          </w:pPr>
          <w:hyperlink w:anchor="_Toc383425136" w:history="1">
            <w:r w:rsidRPr="001B44B4">
              <w:rPr>
                <w:rStyle w:val="Hyperlink"/>
                <w:noProof/>
              </w:rPr>
              <w:t>4.1</w:t>
            </w:r>
            <w:r>
              <w:rPr>
                <w:noProof/>
                <w:color w:val="auto"/>
                <w:szCs w:val="22"/>
                <w:lang w:val="en-US" w:eastAsia="en-US"/>
              </w:rPr>
              <w:tab/>
            </w:r>
            <w:r w:rsidRPr="001B44B4">
              <w:rPr>
                <w:rStyle w:val="Hyperlink"/>
                <w:noProof/>
              </w:rPr>
              <w:t>Kreiranje novog plana</w:t>
            </w:r>
            <w:r>
              <w:rPr>
                <w:noProof/>
                <w:webHidden/>
              </w:rPr>
              <w:tab/>
            </w:r>
            <w:r>
              <w:rPr>
                <w:noProof/>
                <w:webHidden/>
              </w:rPr>
              <w:fldChar w:fldCharType="begin"/>
            </w:r>
            <w:r>
              <w:rPr>
                <w:noProof/>
                <w:webHidden/>
              </w:rPr>
              <w:instrText xml:space="preserve"> PAGEREF _Toc383425136 \h </w:instrText>
            </w:r>
            <w:r>
              <w:rPr>
                <w:noProof/>
                <w:webHidden/>
              </w:rPr>
            </w:r>
            <w:r>
              <w:rPr>
                <w:noProof/>
                <w:webHidden/>
              </w:rPr>
              <w:fldChar w:fldCharType="separate"/>
            </w:r>
            <w:r>
              <w:rPr>
                <w:noProof/>
                <w:webHidden/>
              </w:rPr>
              <w:t>65</w:t>
            </w:r>
            <w:r>
              <w:rPr>
                <w:noProof/>
                <w:webHidden/>
              </w:rPr>
              <w:fldChar w:fldCharType="end"/>
            </w:r>
          </w:hyperlink>
        </w:p>
        <w:p w14:paraId="48BFADBE" w14:textId="77777777" w:rsidR="00777989" w:rsidRDefault="00777989">
          <w:pPr>
            <w:pStyle w:val="TOC3"/>
            <w:rPr>
              <w:noProof/>
              <w:color w:val="auto"/>
              <w:szCs w:val="22"/>
              <w:lang w:val="en-US" w:eastAsia="en-US"/>
            </w:rPr>
          </w:pPr>
          <w:hyperlink w:anchor="_Toc383425137" w:history="1">
            <w:r w:rsidRPr="001B44B4">
              <w:rPr>
                <w:rStyle w:val="Hyperlink"/>
                <w:noProof/>
              </w:rPr>
              <w:t>4.2</w:t>
            </w:r>
            <w:r>
              <w:rPr>
                <w:noProof/>
                <w:color w:val="auto"/>
                <w:szCs w:val="22"/>
                <w:lang w:val="en-US" w:eastAsia="en-US"/>
              </w:rPr>
              <w:tab/>
            </w:r>
            <w:r w:rsidRPr="001B44B4">
              <w:rPr>
                <w:rStyle w:val="Hyperlink"/>
                <w:noProof/>
              </w:rPr>
              <w:t>WFS i WMS servisi</w:t>
            </w:r>
            <w:r>
              <w:rPr>
                <w:noProof/>
                <w:webHidden/>
              </w:rPr>
              <w:tab/>
            </w:r>
            <w:r>
              <w:rPr>
                <w:noProof/>
                <w:webHidden/>
              </w:rPr>
              <w:fldChar w:fldCharType="begin"/>
            </w:r>
            <w:r>
              <w:rPr>
                <w:noProof/>
                <w:webHidden/>
              </w:rPr>
              <w:instrText xml:space="preserve"> PAGEREF _Toc383425137 \h </w:instrText>
            </w:r>
            <w:r>
              <w:rPr>
                <w:noProof/>
                <w:webHidden/>
              </w:rPr>
            </w:r>
            <w:r>
              <w:rPr>
                <w:noProof/>
                <w:webHidden/>
              </w:rPr>
              <w:fldChar w:fldCharType="separate"/>
            </w:r>
            <w:r>
              <w:rPr>
                <w:noProof/>
                <w:webHidden/>
              </w:rPr>
              <w:t>66</w:t>
            </w:r>
            <w:r>
              <w:rPr>
                <w:noProof/>
                <w:webHidden/>
              </w:rPr>
              <w:fldChar w:fldCharType="end"/>
            </w:r>
          </w:hyperlink>
        </w:p>
        <w:p w14:paraId="7C79409D" w14:textId="77777777" w:rsidR="00777989" w:rsidRDefault="00777989">
          <w:pPr>
            <w:pStyle w:val="TOC4"/>
            <w:rPr>
              <w:noProof/>
              <w:color w:val="auto"/>
              <w:szCs w:val="22"/>
              <w:lang w:val="en-US" w:eastAsia="en-US"/>
            </w:rPr>
          </w:pPr>
          <w:hyperlink w:anchor="_Toc383425138" w:history="1">
            <w:r w:rsidRPr="001B44B4">
              <w:rPr>
                <w:rStyle w:val="Hyperlink"/>
                <w:noProof/>
              </w:rPr>
              <w:t>4.2.1</w:t>
            </w:r>
            <w:r>
              <w:rPr>
                <w:noProof/>
                <w:color w:val="auto"/>
                <w:szCs w:val="22"/>
                <w:lang w:val="en-US" w:eastAsia="en-US"/>
              </w:rPr>
              <w:tab/>
            </w:r>
            <w:r w:rsidRPr="001B44B4">
              <w:rPr>
                <w:rStyle w:val="Hyperlink"/>
                <w:noProof/>
              </w:rPr>
              <w:t>Omogućavanje WFS servisa</w:t>
            </w:r>
            <w:r>
              <w:rPr>
                <w:noProof/>
                <w:webHidden/>
              </w:rPr>
              <w:tab/>
            </w:r>
            <w:r>
              <w:rPr>
                <w:noProof/>
                <w:webHidden/>
              </w:rPr>
              <w:fldChar w:fldCharType="begin"/>
            </w:r>
            <w:r>
              <w:rPr>
                <w:noProof/>
                <w:webHidden/>
              </w:rPr>
              <w:instrText xml:space="preserve"> PAGEREF _Toc383425138 \h </w:instrText>
            </w:r>
            <w:r>
              <w:rPr>
                <w:noProof/>
                <w:webHidden/>
              </w:rPr>
            </w:r>
            <w:r>
              <w:rPr>
                <w:noProof/>
                <w:webHidden/>
              </w:rPr>
              <w:fldChar w:fldCharType="separate"/>
            </w:r>
            <w:r>
              <w:rPr>
                <w:noProof/>
                <w:webHidden/>
              </w:rPr>
              <w:t>67</w:t>
            </w:r>
            <w:r>
              <w:rPr>
                <w:noProof/>
                <w:webHidden/>
              </w:rPr>
              <w:fldChar w:fldCharType="end"/>
            </w:r>
          </w:hyperlink>
        </w:p>
        <w:p w14:paraId="52B0CB22" w14:textId="77777777" w:rsidR="00777989" w:rsidRDefault="00777989">
          <w:pPr>
            <w:pStyle w:val="TOC4"/>
            <w:rPr>
              <w:noProof/>
              <w:color w:val="auto"/>
              <w:szCs w:val="22"/>
              <w:lang w:val="en-US" w:eastAsia="en-US"/>
            </w:rPr>
          </w:pPr>
          <w:hyperlink w:anchor="_Toc383425139" w:history="1">
            <w:r w:rsidRPr="001B44B4">
              <w:rPr>
                <w:rStyle w:val="Hyperlink"/>
                <w:noProof/>
              </w:rPr>
              <w:t>4.2.2</w:t>
            </w:r>
            <w:r>
              <w:rPr>
                <w:noProof/>
                <w:color w:val="auto"/>
                <w:szCs w:val="22"/>
                <w:lang w:val="en-US" w:eastAsia="en-US"/>
              </w:rPr>
              <w:tab/>
            </w:r>
            <w:r w:rsidRPr="001B44B4">
              <w:rPr>
                <w:rStyle w:val="Hyperlink"/>
                <w:noProof/>
              </w:rPr>
              <w:t>Omogućavanje WMS servisa</w:t>
            </w:r>
            <w:r>
              <w:rPr>
                <w:noProof/>
                <w:webHidden/>
              </w:rPr>
              <w:tab/>
            </w:r>
            <w:r>
              <w:rPr>
                <w:noProof/>
                <w:webHidden/>
              </w:rPr>
              <w:fldChar w:fldCharType="begin"/>
            </w:r>
            <w:r>
              <w:rPr>
                <w:noProof/>
                <w:webHidden/>
              </w:rPr>
              <w:instrText xml:space="preserve"> PAGEREF _Toc383425139 \h </w:instrText>
            </w:r>
            <w:r>
              <w:rPr>
                <w:noProof/>
                <w:webHidden/>
              </w:rPr>
            </w:r>
            <w:r>
              <w:rPr>
                <w:noProof/>
                <w:webHidden/>
              </w:rPr>
              <w:fldChar w:fldCharType="separate"/>
            </w:r>
            <w:r>
              <w:rPr>
                <w:noProof/>
                <w:webHidden/>
              </w:rPr>
              <w:t>70</w:t>
            </w:r>
            <w:r>
              <w:rPr>
                <w:noProof/>
                <w:webHidden/>
              </w:rPr>
              <w:fldChar w:fldCharType="end"/>
            </w:r>
          </w:hyperlink>
        </w:p>
        <w:p w14:paraId="636DBA2E" w14:textId="77777777" w:rsidR="00777989" w:rsidRDefault="00777989">
          <w:pPr>
            <w:pStyle w:val="TOC3"/>
            <w:rPr>
              <w:noProof/>
              <w:color w:val="auto"/>
              <w:szCs w:val="22"/>
              <w:lang w:val="en-US" w:eastAsia="en-US"/>
            </w:rPr>
          </w:pPr>
          <w:hyperlink w:anchor="_Toc383425140" w:history="1">
            <w:r w:rsidRPr="001B44B4">
              <w:rPr>
                <w:rStyle w:val="Hyperlink"/>
                <w:noProof/>
              </w:rPr>
              <w:t>4.3</w:t>
            </w:r>
            <w:r>
              <w:rPr>
                <w:noProof/>
                <w:color w:val="auto"/>
                <w:szCs w:val="22"/>
                <w:lang w:val="en-US" w:eastAsia="en-US"/>
              </w:rPr>
              <w:tab/>
            </w:r>
            <w:r w:rsidRPr="001B44B4">
              <w:rPr>
                <w:rStyle w:val="Hyperlink"/>
                <w:noProof/>
              </w:rPr>
              <w:t>Pretraga kreiranih planova</w:t>
            </w:r>
            <w:r>
              <w:rPr>
                <w:noProof/>
                <w:webHidden/>
              </w:rPr>
              <w:tab/>
            </w:r>
            <w:r>
              <w:rPr>
                <w:noProof/>
                <w:webHidden/>
              </w:rPr>
              <w:fldChar w:fldCharType="begin"/>
            </w:r>
            <w:r>
              <w:rPr>
                <w:noProof/>
                <w:webHidden/>
              </w:rPr>
              <w:instrText xml:space="preserve"> PAGEREF _Toc383425140 \h </w:instrText>
            </w:r>
            <w:r>
              <w:rPr>
                <w:noProof/>
                <w:webHidden/>
              </w:rPr>
            </w:r>
            <w:r>
              <w:rPr>
                <w:noProof/>
                <w:webHidden/>
              </w:rPr>
              <w:fldChar w:fldCharType="separate"/>
            </w:r>
            <w:r>
              <w:rPr>
                <w:noProof/>
                <w:webHidden/>
              </w:rPr>
              <w:t>73</w:t>
            </w:r>
            <w:r>
              <w:rPr>
                <w:noProof/>
                <w:webHidden/>
              </w:rPr>
              <w:fldChar w:fldCharType="end"/>
            </w:r>
          </w:hyperlink>
        </w:p>
        <w:p w14:paraId="038C66F5" w14:textId="77777777" w:rsidR="00777989" w:rsidRDefault="00777989">
          <w:pPr>
            <w:pStyle w:val="TOC3"/>
            <w:rPr>
              <w:noProof/>
              <w:color w:val="auto"/>
              <w:szCs w:val="22"/>
              <w:lang w:val="en-US" w:eastAsia="en-US"/>
            </w:rPr>
          </w:pPr>
          <w:hyperlink w:anchor="_Toc383425141" w:history="1">
            <w:r w:rsidRPr="001B44B4">
              <w:rPr>
                <w:rStyle w:val="Hyperlink"/>
                <w:noProof/>
              </w:rPr>
              <w:t>4.4</w:t>
            </w:r>
            <w:r>
              <w:rPr>
                <w:noProof/>
                <w:color w:val="auto"/>
                <w:szCs w:val="22"/>
                <w:lang w:val="en-US" w:eastAsia="en-US"/>
              </w:rPr>
              <w:tab/>
            </w:r>
            <w:r w:rsidRPr="001B44B4">
              <w:rPr>
                <w:rStyle w:val="Hyperlink"/>
                <w:noProof/>
              </w:rPr>
              <w:t>Izmjena plana</w:t>
            </w:r>
            <w:r>
              <w:rPr>
                <w:noProof/>
                <w:webHidden/>
              </w:rPr>
              <w:tab/>
            </w:r>
            <w:r>
              <w:rPr>
                <w:noProof/>
                <w:webHidden/>
              </w:rPr>
              <w:fldChar w:fldCharType="begin"/>
            </w:r>
            <w:r>
              <w:rPr>
                <w:noProof/>
                <w:webHidden/>
              </w:rPr>
              <w:instrText xml:space="preserve"> PAGEREF _Toc383425141 \h </w:instrText>
            </w:r>
            <w:r>
              <w:rPr>
                <w:noProof/>
                <w:webHidden/>
              </w:rPr>
            </w:r>
            <w:r>
              <w:rPr>
                <w:noProof/>
                <w:webHidden/>
              </w:rPr>
              <w:fldChar w:fldCharType="separate"/>
            </w:r>
            <w:r>
              <w:rPr>
                <w:noProof/>
                <w:webHidden/>
              </w:rPr>
              <w:t>73</w:t>
            </w:r>
            <w:r>
              <w:rPr>
                <w:noProof/>
                <w:webHidden/>
              </w:rPr>
              <w:fldChar w:fldCharType="end"/>
            </w:r>
          </w:hyperlink>
        </w:p>
        <w:p w14:paraId="3C567C3A" w14:textId="77777777" w:rsidR="00777989" w:rsidRDefault="00777989">
          <w:pPr>
            <w:pStyle w:val="TOC3"/>
            <w:rPr>
              <w:noProof/>
              <w:color w:val="auto"/>
              <w:szCs w:val="22"/>
              <w:lang w:val="en-US" w:eastAsia="en-US"/>
            </w:rPr>
          </w:pPr>
          <w:hyperlink w:anchor="_Toc383425142" w:history="1">
            <w:r w:rsidRPr="001B44B4">
              <w:rPr>
                <w:rStyle w:val="Hyperlink"/>
                <w:noProof/>
              </w:rPr>
              <w:t>4.5</w:t>
            </w:r>
            <w:r>
              <w:rPr>
                <w:noProof/>
                <w:color w:val="auto"/>
                <w:szCs w:val="22"/>
                <w:lang w:val="en-US" w:eastAsia="en-US"/>
              </w:rPr>
              <w:tab/>
            </w:r>
            <w:r w:rsidRPr="001B44B4">
              <w:rPr>
                <w:rStyle w:val="Hyperlink"/>
                <w:noProof/>
              </w:rPr>
              <w:t>Brisanje plana</w:t>
            </w:r>
            <w:r>
              <w:rPr>
                <w:noProof/>
                <w:webHidden/>
              </w:rPr>
              <w:tab/>
            </w:r>
            <w:r>
              <w:rPr>
                <w:noProof/>
                <w:webHidden/>
              </w:rPr>
              <w:fldChar w:fldCharType="begin"/>
            </w:r>
            <w:r>
              <w:rPr>
                <w:noProof/>
                <w:webHidden/>
              </w:rPr>
              <w:instrText xml:space="preserve"> PAGEREF _Toc383425142 \h </w:instrText>
            </w:r>
            <w:r>
              <w:rPr>
                <w:noProof/>
                <w:webHidden/>
              </w:rPr>
            </w:r>
            <w:r>
              <w:rPr>
                <w:noProof/>
                <w:webHidden/>
              </w:rPr>
              <w:fldChar w:fldCharType="separate"/>
            </w:r>
            <w:r>
              <w:rPr>
                <w:noProof/>
                <w:webHidden/>
              </w:rPr>
              <w:t>75</w:t>
            </w:r>
            <w:r>
              <w:rPr>
                <w:noProof/>
                <w:webHidden/>
              </w:rPr>
              <w:fldChar w:fldCharType="end"/>
            </w:r>
          </w:hyperlink>
        </w:p>
        <w:p w14:paraId="5CE891E3" w14:textId="77777777" w:rsidR="00777989" w:rsidRDefault="00777989">
          <w:pPr>
            <w:pStyle w:val="TOC1"/>
            <w:rPr>
              <w:b w:val="0"/>
              <w:bCs w:val="0"/>
              <w:color w:val="auto"/>
              <w:sz w:val="22"/>
              <w:szCs w:val="22"/>
              <w:lang w:val="en-US" w:eastAsia="en-US"/>
            </w:rPr>
          </w:pPr>
          <w:hyperlink w:anchor="_Toc383425143" w:history="1">
            <w:r w:rsidRPr="001B44B4">
              <w:rPr>
                <w:rStyle w:val="Hyperlink"/>
              </w:rPr>
              <w:t>Prilog</w:t>
            </w:r>
            <w:r>
              <w:rPr>
                <w:webHidden/>
              </w:rPr>
              <w:tab/>
            </w:r>
            <w:r>
              <w:rPr>
                <w:webHidden/>
              </w:rPr>
              <w:fldChar w:fldCharType="begin"/>
            </w:r>
            <w:r>
              <w:rPr>
                <w:webHidden/>
              </w:rPr>
              <w:instrText xml:space="preserve"> PAGEREF _Toc383425143 \h </w:instrText>
            </w:r>
            <w:r>
              <w:rPr>
                <w:webHidden/>
              </w:rPr>
            </w:r>
            <w:r>
              <w:rPr>
                <w:webHidden/>
              </w:rPr>
              <w:fldChar w:fldCharType="separate"/>
            </w:r>
            <w:r>
              <w:rPr>
                <w:webHidden/>
              </w:rPr>
              <w:t>76</w:t>
            </w:r>
            <w:r>
              <w:rPr>
                <w:webHidden/>
              </w:rPr>
              <w:fldChar w:fldCharType="end"/>
            </w:r>
          </w:hyperlink>
        </w:p>
        <w:p w14:paraId="6131A2FB" w14:textId="77777777" w:rsidR="00777989" w:rsidRDefault="00777989">
          <w:pPr>
            <w:pStyle w:val="TOC2"/>
            <w:rPr>
              <w:noProof/>
              <w:color w:val="auto"/>
              <w:lang w:val="en-US" w:eastAsia="en-US"/>
            </w:rPr>
          </w:pPr>
          <w:hyperlink w:anchor="_Toc383425144" w:history="1">
            <w:r w:rsidRPr="001B44B4">
              <w:rPr>
                <w:rStyle w:val="Hyperlink"/>
                <w:noProof/>
              </w:rPr>
              <w:t>1</w:t>
            </w:r>
            <w:r>
              <w:rPr>
                <w:noProof/>
                <w:color w:val="auto"/>
                <w:lang w:val="en-US" w:eastAsia="en-US"/>
              </w:rPr>
              <w:tab/>
            </w:r>
            <w:r w:rsidRPr="001B44B4">
              <w:rPr>
                <w:rStyle w:val="Hyperlink"/>
                <w:noProof/>
              </w:rPr>
              <w:t>Lista svih elemenata (Feature) u Industry Model Explorer</w:t>
            </w:r>
            <w:r>
              <w:rPr>
                <w:noProof/>
                <w:webHidden/>
              </w:rPr>
              <w:tab/>
            </w:r>
            <w:r>
              <w:rPr>
                <w:noProof/>
                <w:webHidden/>
              </w:rPr>
              <w:fldChar w:fldCharType="begin"/>
            </w:r>
            <w:r>
              <w:rPr>
                <w:noProof/>
                <w:webHidden/>
              </w:rPr>
              <w:instrText xml:space="preserve"> PAGEREF _Toc383425144 \h </w:instrText>
            </w:r>
            <w:r>
              <w:rPr>
                <w:noProof/>
                <w:webHidden/>
              </w:rPr>
            </w:r>
            <w:r>
              <w:rPr>
                <w:noProof/>
                <w:webHidden/>
              </w:rPr>
              <w:fldChar w:fldCharType="separate"/>
            </w:r>
            <w:r>
              <w:rPr>
                <w:noProof/>
                <w:webHidden/>
              </w:rPr>
              <w:t>76</w:t>
            </w:r>
            <w:r>
              <w:rPr>
                <w:noProof/>
                <w:webHidden/>
              </w:rPr>
              <w:fldChar w:fldCharType="end"/>
            </w:r>
          </w:hyperlink>
        </w:p>
        <w:p w14:paraId="48465824" w14:textId="77777777" w:rsidR="00777989" w:rsidRDefault="00777989">
          <w:pPr>
            <w:pStyle w:val="TOC2"/>
            <w:rPr>
              <w:noProof/>
              <w:color w:val="auto"/>
              <w:lang w:val="en-US" w:eastAsia="en-US"/>
            </w:rPr>
          </w:pPr>
          <w:hyperlink w:anchor="_Toc383425145" w:history="1">
            <w:r w:rsidRPr="001B44B4">
              <w:rPr>
                <w:rStyle w:val="Hyperlink"/>
                <w:noProof/>
              </w:rPr>
              <w:t>2</w:t>
            </w:r>
            <w:r>
              <w:rPr>
                <w:noProof/>
                <w:color w:val="auto"/>
                <w:lang w:val="en-US" w:eastAsia="en-US"/>
              </w:rPr>
              <w:tab/>
            </w:r>
            <w:r w:rsidRPr="001B44B4">
              <w:rPr>
                <w:rStyle w:val="Hyperlink"/>
                <w:noProof/>
              </w:rPr>
              <w:t>Lista svih elemenata (Feature) u displej modelu (Display Model)</w:t>
            </w:r>
            <w:r>
              <w:rPr>
                <w:noProof/>
                <w:webHidden/>
              </w:rPr>
              <w:tab/>
            </w:r>
            <w:r>
              <w:rPr>
                <w:noProof/>
                <w:webHidden/>
              </w:rPr>
              <w:fldChar w:fldCharType="begin"/>
            </w:r>
            <w:r>
              <w:rPr>
                <w:noProof/>
                <w:webHidden/>
              </w:rPr>
              <w:instrText xml:space="preserve"> PAGEREF _Toc383425145 \h </w:instrText>
            </w:r>
            <w:r>
              <w:rPr>
                <w:noProof/>
                <w:webHidden/>
              </w:rPr>
            </w:r>
            <w:r>
              <w:rPr>
                <w:noProof/>
                <w:webHidden/>
              </w:rPr>
              <w:fldChar w:fldCharType="separate"/>
            </w:r>
            <w:r>
              <w:rPr>
                <w:noProof/>
                <w:webHidden/>
              </w:rPr>
              <w:t>79</w:t>
            </w:r>
            <w:r>
              <w:rPr>
                <w:noProof/>
                <w:webHidden/>
              </w:rPr>
              <w:fldChar w:fldCharType="end"/>
            </w:r>
          </w:hyperlink>
        </w:p>
        <w:p w14:paraId="707C5342" w14:textId="4AFFA81E" w:rsidR="00766969" w:rsidRPr="002A60BD" w:rsidRDefault="00C01EE1" w:rsidP="00C01EE1">
          <w:pPr>
            <w:rPr>
              <w:lang w:val="sr-Latn-ME"/>
            </w:rPr>
          </w:pPr>
          <w:r w:rsidRPr="002A60BD">
            <w:rPr>
              <w:b/>
              <w:bCs/>
              <w:color w:val="0070C0"/>
              <w:sz w:val="26"/>
              <w:szCs w:val="26"/>
              <w:lang w:val="sr-Latn-ME"/>
            </w:rPr>
            <w:fldChar w:fldCharType="end"/>
          </w:r>
        </w:p>
      </w:sdtContent>
    </w:sdt>
    <w:p w14:paraId="6C92FF30" w14:textId="77777777" w:rsidR="002F5F6F" w:rsidRPr="002A60BD" w:rsidRDefault="002F5F6F">
      <w:pPr>
        <w:rPr>
          <w:lang w:val="sr-Latn-ME"/>
        </w:rPr>
      </w:pPr>
      <w:r w:rsidRPr="002A60BD">
        <w:rPr>
          <w:lang w:val="sr-Latn-ME"/>
        </w:rPr>
        <w:br w:type="page"/>
      </w:r>
    </w:p>
    <w:p w14:paraId="5E54CA26" w14:textId="77777777" w:rsidR="00003DE1" w:rsidRPr="002A60BD" w:rsidRDefault="00003DE1">
      <w:pPr>
        <w:rPr>
          <w:lang w:val="sr-Latn-ME"/>
        </w:rPr>
        <w:sectPr w:rsidR="00003DE1" w:rsidRPr="002A60BD" w:rsidSect="003974BC">
          <w:headerReference w:type="default" r:id="rId12"/>
          <w:footerReference w:type="default" r:id="rId13"/>
          <w:type w:val="continuous"/>
          <w:pgSz w:w="11907" w:h="16839" w:code="9"/>
          <w:pgMar w:top="1080" w:right="1440" w:bottom="1080" w:left="1440" w:header="720" w:footer="576" w:gutter="0"/>
          <w:pgNumType w:start="0"/>
          <w:cols w:space="720"/>
          <w:titlePg/>
          <w:docGrid w:linePitch="360"/>
        </w:sectPr>
      </w:pPr>
    </w:p>
    <w:p w14:paraId="75DBFB6D" w14:textId="7842153E" w:rsidR="00003DE1" w:rsidRPr="002A60BD" w:rsidRDefault="00F2143C" w:rsidP="00FB160C">
      <w:pPr>
        <w:pStyle w:val="Heading1"/>
      </w:pPr>
      <w:bookmarkStart w:id="0" w:name="_Ref371521699"/>
      <w:bookmarkStart w:id="1" w:name="_Toc383425118"/>
      <w:r w:rsidRPr="002A60BD">
        <w:lastRenderedPageBreak/>
        <w:t>Uvod</w:t>
      </w:r>
      <w:bookmarkEnd w:id="0"/>
      <w:bookmarkEnd w:id="1"/>
    </w:p>
    <w:p w14:paraId="13498CD2" w14:textId="77777777" w:rsidR="00CB6AAD" w:rsidRPr="002A60BD" w:rsidRDefault="00DB08E9" w:rsidP="00CB6AAD">
      <w:pPr>
        <w:ind w:firstLine="426"/>
        <w:rPr>
          <w:lang w:val="sr-Latn-ME"/>
        </w:rPr>
      </w:pPr>
      <w:r w:rsidRPr="002A60BD">
        <w:rPr>
          <w:lang w:val="sr-Latn-ME"/>
        </w:rPr>
        <w:t xml:space="preserve">Ministarstvo održivog razvoja i turizma definisalo je </w:t>
      </w:r>
      <w:r w:rsidR="00CB6AAD" w:rsidRPr="002A60BD">
        <w:rPr>
          <w:lang w:val="sr-Latn-ME"/>
        </w:rPr>
        <w:t xml:space="preserve">25. oktobra 2012. godine </w:t>
      </w:r>
      <w:r w:rsidRPr="002A60BD">
        <w:rPr>
          <w:lang w:val="sr-Latn-ME"/>
        </w:rPr>
        <w:t xml:space="preserve">projektni zadatak za </w:t>
      </w:r>
      <w:r w:rsidR="00C4674A" w:rsidRPr="002A60BD">
        <w:rPr>
          <w:lang w:val="sr-Latn-ME"/>
        </w:rPr>
        <w:t>razvoj</w:t>
      </w:r>
      <w:r w:rsidR="00CB6AAD" w:rsidRPr="002A60BD">
        <w:rPr>
          <w:lang w:val="sr-Latn-ME"/>
        </w:rPr>
        <w:t xml:space="preserve"> prostorne baze podataka (GIS Database) na osnovu modela MonPlanGML (Development of Spatial database (GIS database) based on the data model MonPlanGML – MNE-LAMP-7647-CQ-CS-12- B.1.5.1)</w:t>
      </w:r>
      <w:r w:rsidR="00C4674A" w:rsidRPr="002A60BD">
        <w:rPr>
          <w:lang w:val="sr-Latn-ME"/>
        </w:rPr>
        <w:t>.</w:t>
      </w:r>
    </w:p>
    <w:p w14:paraId="07AC1076" w14:textId="77777777" w:rsidR="00F51A63" w:rsidRPr="002A60BD" w:rsidRDefault="00C4674A" w:rsidP="00A37FC4">
      <w:pPr>
        <w:ind w:firstLine="426"/>
        <w:rPr>
          <w:lang w:val="sr-Latn-ME"/>
        </w:rPr>
      </w:pPr>
      <w:r w:rsidRPr="002A60BD">
        <w:rPr>
          <w:lang w:val="sr-Latn-ME"/>
        </w:rPr>
        <w:t xml:space="preserve">Konzorcijum </w:t>
      </w:r>
      <w:r w:rsidR="00F51A63" w:rsidRPr="002A60BD">
        <w:rPr>
          <w:lang w:val="sr-Latn-ME"/>
        </w:rPr>
        <w:t>između firmi</w:t>
      </w:r>
      <w:r w:rsidR="00A37FC4" w:rsidRPr="002A60BD">
        <w:rPr>
          <w:lang w:val="sr-Latn-ME"/>
        </w:rPr>
        <w:t xml:space="preserve"> WIND d.o.o. iz Podgorice</w:t>
      </w:r>
      <w:r w:rsidR="00F51A63" w:rsidRPr="002A60BD">
        <w:rPr>
          <w:lang w:val="sr-Latn-ME"/>
        </w:rPr>
        <w:t>, Crna Gora i TopoGIS d.o.o. iz Beograda, Srbija (u daljem tekstu Obrađivač) je angažovano od strane Ministarstvo održivog razvoja i turizma (u daljem tekstu Ministarstvo)</w:t>
      </w:r>
      <w:r w:rsidR="00CD25CD" w:rsidRPr="002A60BD">
        <w:rPr>
          <w:lang w:val="sr-Latn-ME"/>
        </w:rPr>
        <w:t xml:space="preserve"> za razvoj prostorne baze podataka (GIS Database) na osnovu modela MonPlanGML (u daljem tekstu GIS MonPlanGML).</w:t>
      </w:r>
    </w:p>
    <w:p w14:paraId="74C65514" w14:textId="3EA65BE0" w:rsidR="007B0B25" w:rsidRPr="002A60BD" w:rsidRDefault="007B0B25" w:rsidP="00D96E88">
      <w:pPr>
        <w:ind w:firstLine="426"/>
        <w:rPr>
          <w:lang w:val="sr-Latn-ME"/>
        </w:rPr>
      </w:pPr>
      <w:r w:rsidRPr="002A60BD">
        <w:rPr>
          <w:lang w:val="sr-Latn-ME"/>
        </w:rPr>
        <w:t>Na osnovu čl. 29 i 74 Zakona o uređenju prostora i izgradnji objekata („Službeni list CG“,</w:t>
      </w:r>
      <w:r w:rsidR="00215C93" w:rsidRPr="002A60BD">
        <w:rPr>
          <w:lang w:val="sr-Latn-ME"/>
        </w:rPr>
        <w:t xml:space="preserve"> </w:t>
      </w:r>
      <w:r w:rsidRPr="002A60BD">
        <w:rPr>
          <w:lang w:val="sr-Latn-ME"/>
        </w:rPr>
        <w:t xml:space="preserve">broj 51/08), Ministarstvo </w:t>
      </w:r>
      <w:r w:rsidR="00A37FC4" w:rsidRPr="002A60BD">
        <w:rPr>
          <w:lang w:val="sr-Latn-ME"/>
        </w:rPr>
        <w:t>održivog razvoja i turizma</w:t>
      </w:r>
      <w:r w:rsidRPr="002A60BD">
        <w:rPr>
          <w:lang w:val="sr-Latn-ME"/>
        </w:rPr>
        <w:t xml:space="preserve"> donijelo je „Pravilnik o bližem sadržaju i formi planskog dokumenta, kriterijumima namjene površina, elementima urbanističke regulacije i je</w:t>
      </w:r>
      <w:r w:rsidR="00F2633F" w:rsidRPr="002A60BD">
        <w:rPr>
          <w:lang w:val="sr-Latn-ME"/>
        </w:rPr>
        <w:t>dinstvenim grafičkim simbolima“ (</w:t>
      </w:r>
      <w:r w:rsidRPr="002A60BD">
        <w:rPr>
          <w:lang w:val="sr-Latn-ME"/>
        </w:rPr>
        <w:t>u daljem tekstu Pravilnik</w:t>
      </w:r>
      <w:r w:rsidR="00F2633F" w:rsidRPr="002A60BD">
        <w:rPr>
          <w:lang w:val="sr-Latn-ME"/>
        </w:rPr>
        <w:t>)</w:t>
      </w:r>
      <w:r w:rsidRPr="002A60BD">
        <w:rPr>
          <w:lang w:val="sr-Latn-ME"/>
        </w:rPr>
        <w:t>.</w:t>
      </w:r>
    </w:p>
    <w:p w14:paraId="77BADA05" w14:textId="77777777" w:rsidR="007B0B25" w:rsidRPr="002A60BD" w:rsidRDefault="007B0B25" w:rsidP="007B0B25">
      <w:pPr>
        <w:rPr>
          <w:lang w:val="sr-Latn-ME"/>
        </w:rPr>
      </w:pPr>
      <w:r w:rsidRPr="002A60BD">
        <w:rPr>
          <w:lang w:val="sr-Latn-ME"/>
        </w:rPr>
        <w:t>Ovim Pravilnikom propisuje se bliži sadržaj i forma planskog dokumenta, kategorije i kriterijumi namjene površina, elementi urbanističke regulacije, jedinstveni grafički simboli i ostali sadržaj državnih i lokalnih planskih dokumenata.</w:t>
      </w:r>
    </w:p>
    <w:p w14:paraId="564AF876" w14:textId="324346D4" w:rsidR="007B0B25" w:rsidRPr="002A60BD" w:rsidRDefault="007B0B25" w:rsidP="007B0B25">
      <w:pPr>
        <w:rPr>
          <w:lang w:val="sr-Latn-ME"/>
        </w:rPr>
      </w:pPr>
      <w:r w:rsidRPr="002A60BD">
        <w:rPr>
          <w:lang w:val="sr-Latn-ME"/>
        </w:rPr>
        <w:t xml:space="preserve">Projekat </w:t>
      </w:r>
      <w:r w:rsidR="00F2633F" w:rsidRPr="002A60BD">
        <w:rPr>
          <w:lang w:val="sr-Latn-ME"/>
        </w:rPr>
        <w:t xml:space="preserve">GIS </w:t>
      </w:r>
      <w:r w:rsidRPr="002A60BD">
        <w:rPr>
          <w:lang w:val="sr-Latn-ME"/>
        </w:rPr>
        <w:t>MonPlanGML definiše model podataka planskih dokumenata što predstavlja uslov za potpuno definisanje baze prostornih podataka i sprovođenje Pravilnika.</w:t>
      </w:r>
      <w:r w:rsidR="00B702F6" w:rsidRPr="002A60BD">
        <w:rPr>
          <w:lang w:val="sr-Latn-ME"/>
        </w:rPr>
        <w:t xml:space="preserve"> Model GIS MonPlanGML je kompatibilan sa Autodesk</w:t>
      </w:r>
      <w:r w:rsidR="00B702F6" w:rsidRPr="002A60BD">
        <w:rPr>
          <w:vertAlign w:val="superscript"/>
          <w:lang w:val="sr-Latn-ME"/>
        </w:rPr>
        <w:t>®</w:t>
      </w:r>
      <w:r w:rsidR="00B702F6" w:rsidRPr="002A60BD">
        <w:rPr>
          <w:lang w:val="sr-Latn-ME"/>
        </w:rPr>
        <w:t xml:space="preserve"> proizvodima (AutoCAD</w:t>
      </w:r>
      <w:r w:rsidR="00B702F6" w:rsidRPr="002A60BD">
        <w:rPr>
          <w:vertAlign w:val="superscript"/>
          <w:lang w:val="sr-Latn-ME"/>
        </w:rPr>
        <w:t>®</w:t>
      </w:r>
      <w:r w:rsidR="00B702F6" w:rsidRPr="002A60BD">
        <w:rPr>
          <w:lang w:val="sr-Latn-ME"/>
        </w:rPr>
        <w:t xml:space="preserve"> Map 3D i </w:t>
      </w:r>
      <w:r w:rsidR="00A247FD" w:rsidRPr="002A60BD">
        <w:rPr>
          <w:lang w:val="sr-Latn-ME"/>
        </w:rPr>
        <w:t>Autodesk</w:t>
      </w:r>
      <w:r w:rsidR="00A247FD" w:rsidRPr="002A60BD">
        <w:rPr>
          <w:vertAlign w:val="superscript"/>
          <w:lang w:val="sr-Latn-ME"/>
        </w:rPr>
        <w:t>®</w:t>
      </w:r>
      <w:r w:rsidR="00A247FD" w:rsidRPr="002A60BD">
        <w:rPr>
          <w:lang w:val="sr-Latn-ME"/>
        </w:rPr>
        <w:t xml:space="preserve"> Infrastructure Administrator</w:t>
      </w:r>
      <w:r w:rsidR="00B702F6" w:rsidRPr="002A60BD">
        <w:rPr>
          <w:lang w:val="sr-Latn-ME"/>
        </w:rPr>
        <w:t>)</w:t>
      </w:r>
      <w:r w:rsidR="00A677B2" w:rsidRPr="002A60BD">
        <w:rPr>
          <w:lang w:val="sr-Latn-ME"/>
        </w:rPr>
        <w:t>.</w:t>
      </w:r>
    </w:p>
    <w:p w14:paraId="152AB072" w14:textId="5CDAB0FC" w:rsidR="00003DE1" w:rsidRPr="002A60BD" w:rsidRDefault="00F2633F" w:rsidP="007B0B25">
      <w:pPr>
        <w:rPr>
          <w:lang w:val="sr-Latn-ME"/>
        </w:rPr>
      </w:pPr>
      <w:r w:rsidRPr="002A60BD">
        <w:rPr>
          <w:lang w:val="sr-Latn-ME"/>
        </w:rPr>
        <w:t xml:space="preserve">GIS </w:t>
      </w:r>
      <w:r w:rsidR="007B0B25" w:rsidRPr="002A60BD">
        <w:rPr>
          <w:lang w:val="sr-Latn-ME"/>
        </w:rPr>
        <w:t>MonPlanGML model je projektovan sa ciljem da se kreiraju i predstave prostorni podaci koji su definisani Pravilnikom u GML standardu. GML (Geography Markup Language) predstavlja standard koji je propisan od OGC (Open Geospatial Consortium) sa cilje</w:t>
      </w:r>
      <w:r w:rsidRPr="002A60BD">
        <w:rPr>
          <w:lang w:val="sr-Latn-ME"/>
        </w:rPr>
        <w:t>m da se opišu geografski podaci</w:t>
      </w:r>
      <w:r w:rsidR="007B0B25" w:rsidRPr="002A60BD">
        <w:rPr>
          <w:lang w:val="sr-Latn-ME"/>
        </w:rPr>
        <w:t>, a temelji se na XML sintaksi. GML omogućava razmjenu podataka različitih proizvođača, a postoji i mogućnost da različiti sistemi funkcionišu zajedno, na način što definiše standardan format kodiranja podataka. GTZ je isporučio jednu verziju softvera Toolbox koji omogućava konverziju SHP fajlova u GML standard i na taj način omogućava njihovu distribuciju i prezentiranje na internetu.</w:t>
      </w:r>
    </w:p>
    <w:p w14:paraId="335891B8" w14:textId="77777777" w:rsidR="007B0B25" w:rsidRPr="002A60BD" w:rsidRDefault="007B0B25">
      <w:pPr>
        <w:rPr>
          <w:lang w:val="sr-Latn-ME"/>
        </w:rPr>
      </w:pPr>
    </w:p>
    <w:p w14:paraId="2863111B" w14:textId="77777777" w:rsidR="007B0B25" w:rsidRPr="002A60BD" w:rsidRDefault="007B0B25">
      <w:pPr>
        <w:rPr>
          <w:lang w:val="sr-Latn-ME"/>
        </w:rPr>
      </w:pPr>
    </w:p>
    <w:p w14:paraId="71762170" w14:textId="08F1E145" w:rsidR="0041007E" w:rsidRPr="002A60BD" w:rsidRDefault="0041007E">
      <w:pPr>
        <w:ind w:firstLine="0"/>
        <w:jc w:val="left"/>
        <w:rPr>
          <w:lang w:val="sr-Latn-ME"/>
        </w:rPr>
      </w:pPr>
      <w:r w:rsidRPr="002A60BD">
        <w:rPr>
          <w:lang w:val="sr-Latn-ME"/>
        </w:rPr>
        <w:br w:type="page"/>
      </w:r>
    </w:p>
    <w:p w14:paraId="7B940FCC" w14:textId="1578DAAC" w:rsidR="00003DE1" w:rsidRPr="002A60BD" w:rsidRDefault="00F2143C" w:rsidP="00FB160C">
      <w:pPr>
        <w:pStyle w:val="Heading1"/>
      </w:pPr>
      <w:bookmarkStart w:id="2" w:name="_Toc383425119"/>
      <w:r w:rsidRPr="002A60BD">
        <w:lastRenderedPageBreak/>
        <w:t>GIS MonPlanGML</w:t>
      </w:r>
      <w:bookmarkEnd w:id="2"/>
    </w:p>
    <w:p w14:paraId="7D706B83" w14:textId="055EC9D3" w:rsidR="00003DE1" w:rsidRPr="002A60BD" w:rsidRDefault="00A975FD" w:rsidP="00FB160C">
      <w:pPr>
        <w:pStyle w:val="Heading2"/>
      </w:pPr>
      <w:bookmarkStart w:id="3" w:name="_Toc383425120"/>
      <w:r w:rsidRPr="002A60BD">
        <w:t>Instalacija</w:t>
      </w:r>
      <w:bookmarkEnd w:id="3"/>
    </w:p>
    <w:p w14:paraId="6559F78A" w14:textId="2B2EEA02" w:rsidR="00A975FD" w:rsidRPr="002A60BD" w:rsidRDefault="00C67CD9">
      <w:pPr>
        <w:rPr>
          <w:lang w:val="sr-Latn-ME"/>
        </w:rPr>
      </w:pPr>
      <w:r w:rsidRPr="002A60BD">
        <w:rPr>
          <w:lang w:val="sr-Latn-ME"/>
        </w:rPr>
        <w:t xml:space="preserve">Instalacija GIS MonPlanGML se vrši pokretanjem instalacionog programa </w:t>
      </w:r>
      <w:r w:rsidRPr="002A60BD">
        <w:rPr>
          <w:b/>
          <w:lang w:val="sr-Latn-ME"/>
        </w:rPr>
        <w:t>GIS_MonPlanGML.exe</w:t>
      </w:r>
      <w:r w:rsidRPr="002A60BD">
        <w:rPr>
          <w:lang w:val="sr-Latn-ME"/>
        </w:rPr>
        <w:t xml:space="preserve"> (</w:t>
      </w:r>
      <w:r w:rsidR="004D78DA" w:rsidRPr="002A60BD">
        <w:rPr>
          <w:lang w:val="sr-Latn-ME"/>
        </w:rPr>
        <w:t xml:space="preserve">Slika </w:t>
      </w:r>
      <w:r w:rsidRPr="002A60BD">
        <w:rPr>
          <w:lang w:val="sr-Latn-ME"/>
        </w:rPr>
        <w:t>1).</w:t>
      </w:r>
    </w:p>
    <w:p w14:paraId="63F82303" w14:textId="32B55A94" w:rsidR="00F3720F" w:rsidRPr="002A60BD" w:rsidRDefault="00F3720F" w:rsidP="00913D78">
      <w:pPr>
        <w:ind w:firstLine="0"/>
        <w:jc w:val="center"/>
        <w:rPr>
          <w:color w:val="FF0000"/>
          <w:highlight w:val="yellow"/>
          <w:lang w:val="sr-Latn-ME"/>
        </w:rPr>
      </w:pPr>
      <w:r w:rsidRPr="002A60BD">
        <w:rPr>
          <w:b/>
          <w:noProof/>
          <w:lang w:val="en-US" w:eastAsia="en-US"/>
        </w:rPr>
        <w:drawing>
          <wp:inline distT="0" distB="0" distL="0" distR="0" wp14:anchorId="7260B2C9" wp14:editId="02B7B841">
            <wp:extent cx="636270" cy="826770"/>
            <wp:effectExtent l="0" t="0" r="0" b="0"/>
            <wp:docPr id="118" name="Picture 118" descr="D:\Users\Petar\Desktop\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Petar\Desktop\1-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6270" cy="826770"/>
                    </a:xfrm>
                    <a:prstGeom prst="rect">
                      <a:avLst/>
                    </a:prstGeom>
                    <a:noFill/>
                    <a:ln>
                      <a:noFill/>
                    </a:ln>
                  </pic:spPr>
                </pic:pic>
              </a:graphicData>
            </a:graphic>
          </wp:inline>
        </w:drawing>
      </w:r>
    </w:p>
    <w:p w14:paraId="10764DF5" w14:textId="78219730" w:rsidR="00F01486" w:rsidRPr="002A60BD" w:rsidRDefault="00913D78" w:rsidP="00913D78">
      <w:pPr>
        <w:pStyle w:val="Caption"/>
        <w:rPr>
          <w:b/>
          <w:lang w:val="sr-Latn-ME"/>
        </w:rPr>
      </w:pPr>
      <w:r w:rsidRPr="002A60BD">
        <w:rPr>
          <w:b/>
          <w:lang w:val="sr-Latn-ME"/>
        </w:rPr>
        <w:t>Slika 1: Ikonica programa</w:t>
      </w:r>
    </w:p>
    <w:p w14:paraId="42158437" w14:textId="2E48DAD3" w:rsidR="00C67CD9" w:rsidRPr="002A60BD" w:rsidRDefault="00C67CD9">
      <w:pPr>
        <w:rPr>
          <w:lang w:val="sr-Latn-ME"/>
        </w:rPr>
      </w:pPr>
      <w:r w:rsidRPr="002A60BD">
        <w:rPr>
          <w:lang w:val="sr-Latn-ME"/>
        </w:rPr>
        <w:t xml:space="preserve">Nakon toga pojaviće vam se prozor </w:t>
      </w:r>
      <w:r w:rsidR="00EC3525" w:rsidRPr="002A60BD">
        <w:rPr>
          <w:lang w:val="sr-Latn-ME"/>
        </w:rPr>
        <w:t>za instalaciju.Radi se o klasičnoj instalaciji i samo je potrebno pratiti uputstva sa ekrana.</w:t>
      </w:r>
    </w:p>
    <w:p w14:paraId="16B01EAB" w14:textId="01A88750" w:rsidR="00C67CD9" w:rsidRPr="002A60BD" w:rsidRDefault="00461C34">
      <w:pPr>
        <w:rPr>
          <w:lang w:val="sr-Latn-ME"/>
        </w:rPr>
      </w:pPr>
      <w:r w:rsidRPr="002A60BD">
        <w:rPr>
          <w:lang w:val="sr-Latn-ME"/>
        </w:rPr>
        <w:t xml:space="preserve">Ako ste sve pravilno uradili, na vašem računaru na </w:t>
      </w:r>
      <w:r w:rsidRPr="002A60BD">
        <w:rPr>
          <w:b/>
          <w:lang w:val="sr-Latn-ME"/>
        </w:rPr>
        <w:t>C:\</w:t>
      </w:r>
      <w:r w:rsidRPr="002A60BD">
        <w:rPr>
          <w:lang w:val="sr-Latn-ME"/>
        </w:rPr>
        <w:t xml:space="preserve"> particiji ćete imati folder  (C:\GIS MonPlanGML).</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960489" w:rsidRPr="002A60BD" w14:paraId="54BFEB3A" w14:textId="77777777" w:rsidTr="008943B4">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5AFA2817" w14:textId="77777777" w:rsidR="00960489" w:rsidRPr="002A60BD" w:rsidRDefault="00960489" w:rsidP="008943B4">
            <w:pPr>
              <w:pStyle w:val="Icon"/>
              <w:ind w:firstLine="0"/>
              <w:rPr>
                <w:u w:val="double"/>
                <w:lang w:val="sr-Latn-ME"/>
              </w:rPr>
            </w:pPr>
            <w:r w:rsidRPr="002A60BD">
              <w:rPr>
                <w:noProof/>
                <w:lang w:val="en-US" w:eastAsia="en-US"/>
              </w:rPr>
              <mc:AlternateContent>
                <mc:Choice Requires="wpg">
                  <w:drawing>
                    <wp:inline distT="0" distB="0" distL="0" distR="0" wp14:anchorId="61AFF3CC" wp14:editId="799F0673">
                      <wp:extent cx="228600" cy="228600"/>
                      <wp:effectExtent l="0" t="0" r="0" b="0"/>
                      <wp:docPr id="3"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10" name="Oval 10"/>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11" name="Freeform 11"/>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7FE4338"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">
                      <v:oval id="Oval 10"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JdsQA&#10;AADbAAAADwAAAGRycy9kb3ducmV2LnhtbESPQW/CMAyF75P2HyJP2gWt6aqBUEdAU8XQjgz2A0zj&#10;NtUap2oClH+PD5N2s/We3/u82ky+VxcaYxfYwGuWgyKug+24NfBz/HxZgooJ2WIfmAzcKMJm/fiw&#10;wtKGK3/T5ZBaJSEcSzTgUhpKrWPtyGPMwkAsWhNGj0nWsdV2xKuE+14Xeb7QHjuWBocDVY7q38PZ&#10;G5gVW13t58V81rhq70+n3fFtuTPm+Wn6eAeVaEr/5r/rLyv4Qi+/yAB6f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iXbEAAAA2wAAAA8AAAAAAAAAAAAAAAAAmAIAAGRycy9k&#10;b3ducmV2LnhtbFBLBQYAAAAABAAEAPUAAACJAwAAAAA=&#10;" fillcolor="#0070c0" stroked="f" strokeweight="0">
                        <v:stroke joinstyle="miter"/>
                        <o:lock v:ext="edit" aspectratio="t"/>
                      </v:oval>
                      <v:shape id="Freeform 11"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46RsIA&#10;AADbAAAADwAAAGRycy9kb3ducmV2LnhtbERP32vCMBB+H+x/CCfsbaZOka0zyhgIfRJmN3y9Ndem&#10;2FxKEmvnX78Igm/38f281Wa0nRjIh9axgtk0A0FcOd1yo+C73D6/gggRWWPnmBT8UYDN+vFhhbl2&#10;Z/6iYR8bkUI45KjAxNjnUobKkMUwdT1x4mrnLcYEfSO1x3MKt518ybKltNhyajDY06eh6rg/WQWH&#10;y085nHxpdrUvisXb72Hp67lST5Px4x1EpDHexTd3odP8GVx/SQf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DjpGwgAAANsAAAAPAAAAAAAAAAAAAAAAAJgCAABkcnMvZG93&#10;bnJldi54bWxQSwUGAAAAAAQABAD1AAAAhwMAAAAA&#10;" path="m3915,38279r23491,l27406,127000r-23491,l3915,38279xm15661,v8649,,15661,7012,15661,15661c31322,24310,24310,31322,15661,31322,7012,31322,,24310,,15661,,7012,7012,,15661,xe" fillcolor="white [3212]"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49E0EBB9" w14:textId="6FE861BF" w:rsidR="00960489" w:rsidRPr="002A60BD" w:rsidRDefault="00960489" w:rsidP="00960489">
            <w:pPr>
              <w:pStyle w:val="TipText"/>
              <w:ind w:firstLine="0"/>
              <w:cnfStyle w:val="000000000000" w:firstRow="0" w:lastRow="0" w:firstColumn="0" w:lastColumn="0" w:oddVBand="0" w:evenVBand="0" w:oddHBand="0" w:evenHBand="0" w:firstRowFirstColumn="0" w:firstRowLastColumn="0" w:lastRowFirstColumn="0" w:lastRowLastColumn="0"/>
              <w:rPr>
                <w:lang w:val="sr-Latn-ME"/>
              </w:rPr>
            </w:pPr>
            <w:r w:rsidRPr="002A60BD">
              <w:rPr>
                <w:b/>
                <w:sz w:val="18"/>
                <w:lang w:val="sr-Latn-ME"/>
              </w:rPr>
              <w:t>GIS MonPlanGML</w:t>
            </w:r>
            <w:r w:rsidRPr="002A60BD">
              <w:rPr>
                <w:sz w:val="18"/>
                <w:lang w:val="sr-Latn-ME"/>
              </w:rPr>
              <w:t xml:space="preserve"> se mož</w:t>
            </w:r>
            <w:r w:rsidR="00B2304E" w:rsidRPr="002A60BD">
              <w:rPr>
                <w:sz w:val="18"/>
                <w:lang w:val="sr-Latn-ME"/>
              </w:rPr>
              <w:t>e instalirani i na nekoj</w:t>
            </w:r>
            <w:r w:rsidRPr="002A60BD">
              <w:rPr>
                <w:sz w:val="18"/>
                <w:lang w:val="sr-Latn-ME"/>
              </w:rPr>
              <w:t xml:space="preserve"> </w:t>
            </w:r>
            <w:r w:rsidR="00B2304E" w:rsidRPr="002A60BD">
              <w:rPr>
                <w:sz w:val="18"/>
                <w:lang w:val="sr-Latn-ME"/>
              </w:rPr>
              <w:t>drugoj lokaciji</w:t>
            </w:r>
            <w:r w:rsidRPr="002A60BD">
              <w:rPr>
                <w:sz w:val="18"/>
                <w:lang w:val="sr-Latn-ME"/>
              </w:rPr>
              <w:t>!</w:t>
            </w:r>
          </w:p>
        </w:tc>
      </w:tr>
    </w:tbl>
    <w:p w14:paraId="0C1C59BF" w14:textId="1A776D7C" w:rsidR="001521E4" w:rsidRPr="002A60BD" w:rsidRDefault="001521E4" w:rsidP="00232690">
      <w:pPr>
        <w:spacing w:after="0"/>
        <w:rPr>
          <w:lang w:val="sr-Latn-ME"/>
        </w:rPr>
      </w:pP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5B7D72" w:rsidRPr="002A60BD" w14:paraId="3D2B7291" w14:textId="77777777" w:rsidTr="00C840B3">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2D2F9C3E" w14:textId="77777777" w:rsidR="005B7D72" w:rsidRPr="002A60BD" w:rsidRDefault="005B7D72" w:rsidP="00C840B3">
            <w:pPr>
              <w:pStyle w:val="Icon"/>
              <w:ind w:firstLine="0"/>
              <w:rPr>
                <w:u w:val="double"/>
                <w:lang w:val="sr-Latn-ME"/>
              </w:rPr>
            </w:pPr>
            <w:r w:rsidRPr="002A60BD">
              <w:rPr>
                <w:noProof/>
                <w:lang w:val="en-US" w:eastAsia="en-US"/>
              </w:rPr>
              <mc:AlternateContent>
                <mc:Choice Requires="wpg">
                  <w:drawing>
                    <wp:inline distT="0" distB="0" distL="0" distR="0" wp14:anchorId="46D6EAE2" wp14:editId="3DFDC182">
                      <wp:extent cx="228600" cy="228600"/>
                      <wp:effectExtent l="0" t="0" r="0" b="0"/>
                      <wp:docPr id="333"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334" name="Oval 334"/>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335" name="Freeform 335"/>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DA7C1AB"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">
                      <v:oval id="Oval 334"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mMPsQA&#10;AADcAAAADwAAAGRycy9kb3ducmV2LnhtbESP3YrCMBSE7xf2HcIRvBFNrbpINcpSXPHSn32AY3Ns&#10;is1JaaJ2394Iwl4OM/MNs1x3thZ3an3lWMF4lIAgLpyuuFTwe/oZzkH4gKyxdkwK/sjDevX5scRM&#10;uwcf6H4MpYgQ9hkqMCE0mZS+MGTRj1xDHL2Lay2GKNtS6hYfEW5rmSbJl7RYcVww2FBuqLgeb1bB&#10;IN3IfD9LZ4OLyff2fN6epvOtUv1e970AEagL/+F3e6cVTCZTeJ2JR0C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6JjD7EAAAA3AAAAA8AAAAAAAAAAAAAAAAAmAIAAGRycy9k&#10;b3ducmV2LnhtbFBLBQYAAAAABAAEAPUAAACJAwAAAAA=&#10;" fillcolor="#0070c0" stroked="f" strokeweight="0">
                        <v:stroke joinstyle="miter"/>
                        <o:lock v:ext="edit" aspectratio="t"/>
                      </v:oval>
                      <v:shape id="Freeform 335"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CNVcUA&#10;AADcAAAADwAAAGRycy9kb3ducmV2LnhtbESPQUvDQBSE70L/w/IK3uxGo8Wm3RYRhJwEm5Zen9mX&#10;bDD7Nuxu0+ivdwWhx2FmvmE2u8n2YiQfOscK7hcZCOLa6Y5bBYfq7e4ZRIjIGnvHpOCbAuy2s5sN&#10;Ftpd+IPGfWxFgnAoUIGJcSikDLUhi2HhBuLkNc5bjEn6VmqPlwS3vXzIsqW02HFaMDjQq6H6a3+2&#10;Ck4/x2o8+8q8N74sH1efp6VvcqVu59PLGkSkKV7D/+1SK8jzJ/g7k46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QI1VxQAAANwAAAAPAAAAAAAAAAAAAAAAAJgCAABkcnMv&#10;ZG93bnJldi54bWxQSwUGAAAAAAQABAD1AAAAigMAAAAA&#10;" path="m3915,38279r23491,l27406,127000r-23491,l3915,38279xm15661,v8649,,15661,7012,15661,15661c31322,24310,24310,31322,15661,31322,7012,31322,,24310,,15661,,7012,7012,,15661,xe" fillcolor="white [3212]"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340A8227" w14:textId="3B556D7A" w:rsidR="005B7D72" w:rsidRPr="002A60BD" w:rsidRDefault="005B7D72" w:rsidP="00C840B3">
            <w:pPr>
              <w:pStyle w:val="TipText"/>
              <w:ind w:firstLine="0"/>
              <w:cnfStyle w:val="000000000000" w:firstRow="0" w:lastRow="0" w:firstColumn="0" w:lastColumn="0" w:oddVBand="0" w:evenVBand="0" w:oddHBand="0" w:evenHBand="0" w:firstRowFirstColumn="0" w:firstRowLastColumn="0" w:lastRowFirstColumn="0" w:lastRowLastColumn="0"/>
              <w:rPr>
                <w:sz w:val="18"/>
                <w:lang w:val="sr-Latn-ME"/>
              </w:rPr>
            </w:pPr>
            <w:r w:rsidRPr="002A60BD">
              <w:rPr>
                <w:sz w:val="18"/>
                <w:lang w:val="sr-Latn-ME"/>
              </w:rPr>
              <w:t xml:space="preserve">Korisnici koji koriste verziju </w:t>
            </w:r>
            <w:r w:rsidRPr="002A60BD">
              <w:rPr>
                <w:b/>
                <w:sz w:val="18"/>
                <w:lang w:val="sr-Latn-ME"/>
              </w:rPr>
              <w:t>AutoCAD</w:t>
            </w:r>
            <w:r w:rsidRPr="002A60BD">
              <w:rPr>
                <w:b/>
                <w:sz w:val="18"/>
                <w:vertAlign w:val="superscript"/>
                <w:lang w:val="sr-Latn-ME"/>
              </w:rPr>
              <w:t>®</w:t>
            </w:r>
            <w:r w:rsidRPr="002A60BD">
              <w:rPr>
                <w:b/>
                <w:sz w:val="18"/>
                <w:lang w:val="sr-Latn-ME"/>
              </w:rPr>
              <w:t xml:space="preserve"> Map 3D 2013</w:t>
            </w:r>
            <w:r w:rsidRPr="002A60BD">
              <w:rPr>
                <w:sz w:val="18"/>
                <w:lang w:val="sr-Latn-ME"/>
              </w:rPr>
              <w:t xml:space="preserve">, potrebno je da na putanju gdje je instaliran GIS MonPlanGML (C:\GIS MonPlanGML) </w:t>
            </w:r>
            <w:r w:rsidR="002D3FB0" w:rsidRPr="002A60BD">
              <w:rPr>
                <w:sz w:val="18"/>
                <w:lang w:val="sr-Latn-ME"/>
              </w:rPr>
              <w:t>iz</w:t>
            </w:r>
            <w:r w:rsidRPr="002A60BD">
              <w:rPr>
                <w:sz w:val="18"/>
                <w:lang w:val="sr-Latn-ME"/>
              </w:rPr>
              <w:t xml:space="preserve"> foldera </w:t>
            </w:r>
            <w:r w:rsidRPr="002A60BD">
              <w:rPr>
                <w:b/>
                <w:sz w:val="18"/>
                <w:lang w:val="sr-Latn-ME"/>
              </w:rPr>
              <w:t>CoordinateSystemsHotfix2013</w:t>
            </w:r>
            <w:r w:rsidRPr="002A60BD">
              <w:rPr>
                <w:sz w:val="18"/>
                <w:lang w:val="sr-Latn-ME"/>
              </w:rPr>
              <w:t xml:space="preserve"> kopiraju (</w:t>
            </w:r>
            <w:r w:rsidRPr="002A60BD">
              <w:rPr>
                <w:b/>
                <w:sz w:val="18"/>
                <w:lang w:val="sr-Latn-ME"/>
              </w:rPr>
              <w:t>Copy</w:t>
            </w:r>
            <w:r w:rsidRPr="002A60BD">
              <w:rPr>
                <w:sz w:val="18"/>
                <w:lang w:val="sr-Latn-ME"/>
              </w:rPr>
              <w:t>) sve fajlove i smjes</w:t>
            </w:r>
            <w:r w:rsidR="002D3FB0" w:rsidRPr="002A60BD">
              <w:rPr>
                <w:sz w:val="18"/>
                <w:lang w:val="sr-Latn-ME"/>
              </w:rPr>
              <w:t>te ih</w:t>
            </w:r>
            <w:r w:rsidRPr="002A60BD">
              <w:rPr>
                <w:sz w:val="18"/>
                <w:lang w:val="sr-Latn-ME"/>
              </w:rPr>
              <w:t xml:space="preserve"> (</w:t>
            </w:r>
            <w:r w:rsidRPr="002A60BD">
              <w:rPr>
                <w:b/>
                <w:sz w:val="18"/>
                <w:lang w:val="sr-Latn-ME"/>
              </w:rPr>
              <w:t>Paste</w:t>
            </w:r>
            <w:r w:rsidR="002D3FB0" w:rsidRPr="002A60BD">
              <w:rPr>
                <w:sz w:val="18"/>
                <w:lang w:val="sr-Latn-ME"/>
              </w:rPr>
              <w:t xml:space="preserve">) </w:t>
            </w:r>
            <w:r w:rsidRPr="002A60BD">
              <w:rPr>
                <w:sz w:val="18"/>
                <w:lang w:val="sr-Latn-ME"/>
              </w:rPr>
              <w:t xml:space="preserve">u </w:t>
            </w:r>
            <w:r w:rsidRPr="002A60BD">
              <w:rPr>
                <w:b/>
                <w:sz w:val="18"/>
                <w:lang w:val="sr-Latn-ME"/>
              </w:rPr>
              <w:t>Geospatial Coordinate Systems</w:t>
            </w:r>
            <w:r w:rsidRPr="002A60BD">
              <w:rPr>
                <w:sz w:val="18"/>
                <w:lang w:val="sr-Latn-ME"/>
              </w:rPr>
              <w:t xml:space="preserve"> koji se nalazi na putanj</w:t>
            </w:r>
            <w:r w:rsidR="002D3FB0" w:rsidRPr="002A60BD">
              <w:rPr>
                <w:sz w:val="18"/>
                <w:lang w:val="sr-Latn-ME"/>
              </w:rPr>
              <w:t>i</w:t>
            </w:r>
            <w:r w:rsidRPr="002A60BD">
              <w:rPr>
                <w:sz w:val="18"/>
                <w:lang w:val="sr-Latn-ME"/>
              </w:rPr>
              <w:t xml:space="preserve"> </w:t>
            </w:r>
            <w:r w:rsidRPr="002A60BD">
              <w:rPr>
                <w:b/>
                <w:sz w:val="18"/>
                <w:lang w:val="sr-Latn-ME"/>
              </w:rPr>
              <w:t>C:\ProgramData\Autodesk\Geospatial Coordinate Systems</w:t>
            </w:r>
            <w:r w:rsidRPr="002A60BD">
              <w:rPr>
                <w:sz w:val="18"/>
                <w:lang w:val="sr-Latn-ME"/>
              </w:rPr>
              <w:t>.</w:t>
            </w:r>
          </w:p>
          <w:p w14:paraId="1689BD2F" w14:textId="2BD325F1" w:rsidR="00E30F93" w:rsidRPr="002A60BD" w:rsidRDefault="00E30F93" w:rsidP="00E30F93">
            <w:pPr>
              <w:pStyle w:val="TipText"/>
              <w:ind w:firstLine="0"/>
              <w:cnfStyle w:val="000000000000" w:firstRow="0" w:lastRow="0" w:firstColumn="0" w:lastColumn="0" w:oddVBand="0" w:evenVBand="0" w:oddHBand="0" w:evenHBand="0" w:firstRowFirstColumn="0" w:firstRowLastColumn="0" w:lastRowFirstColumn="0" w:lastRowLastColumn="0"/>
              <w:rPr>
                <w:lang w:val="sr-Latn-ME"/>
              </w:rPr>
            </w:pPr>
            <w:r w:rsidRPr="002A60BD">
              <w:rPr>
                <w:sz w:val="18"/>
                <w:lang w:val="sr-Latn-ME"/>
              </w:rPr>
              <w:t xml:space="preserve">Nakon pravilnog premještanja gore navedenih fajlova, svi koordinatni sistemi u </w:t>
            </w:r>
            <w:r w:rsidR="00FB4210" w:rsidRPr="002A60BD">
              <w:rPr>
                <w:sz w:val="18"/>
                <w:lang w:val="sr-Latn-ME"/>
              </w:rPr>
              <w:t>AutoCAD</w:t>
            </w:r>
            <w:r w:rsidR="00FB4210" w:rsidRPr="002A60BD">
              <w:rPr>
                <w:sz w:val="18"/>
                <w:vertAlign w:val="superscript"/>
                <w:lang w:val="sr-Latn-ME"/>
              </w:rPr>
              <w:t>®</w:t>
            </w:r>
            <w:r w:rsidR="00FB4210" w:rsidRPr="002A60BD">
              <w:rPr>
                <w:sz w:val="18"/>
                <w:lang w:val="sr-Latn-ME"/>
              </w:rPr>
              <w:t xml:space="preserve"> Map 3D 2013 i Autodesk</w:t>
            </w:r>
            <w:r w:rsidR="00FB4210" w:rsidRPr="002A60BD">
              <w:rPr>
                <w:sz w:val="18"/>
                <w:vertAlign w:val="superscript"/>
                <w:lang w:val="sr-Latn-ME"/>
              </w:rPr>
              <w:t>®</w:t>
            </w:r>
            <w:r w:rsidR="00FB4210" w:rsidRPr="002A60BD">
              <w:rPr>
                <w:sz w:val="18"/>
                <w:lang w:val="sr-Latn-ME"/>
              </w:rPr>
              <w:t xml:space="preserve"> Infrastructure Administrator 2013 će raditi ispravno.</w:t>
            </w:r>
          </w:p>
        </w:tc>
      </w:tr>
    </w:tbl>
    <w:p w14:paraId="45560D8D" w14:textId="77777777" w:rsidR="00352D5A" w:rsidRPr="002A60BD" w:rsidRDefault="00352D5A">
      <w:pPr>
        <w:ind w:firstLine="0"/>
        <w:jc w:val="left"/>
        <w:rPr>
          <w:lang w:val="sr-Latn-ME"/>
        </w:rPr>
      </w:pPr>
    </w:p>
    <w:p w14:paraId="72AFEF02" w14:textId="77777777" w:rsidR="001521E4" w:rsidRPr="002A60BD" w:rsidRDefault="001521E4">
      <w:pPr>
        <w:ind w:firstLine="0"/>
        <w:jc w:val="left"/>
        <w:rPr>
          <w:lang w:val="sr-Latn-ME"/>
        </w:rPr>
      </w:pPr>
      <w:r w:rsidRPr="002A60BD">
        <w:rPr>
          <w:lang w:val="sr-Latn-ME"/>
        </w:rPr>
        <w:br w:type="page"/>
      </w:r>
    </w:p>
    <w:p w14:paraId="1F6B0CAC" w14:textId="233A7BE2" w:rsidR="00003DE1" w:rsidRPr="002A60BD" w:rsidRDefault="00AF11CE" w:rsidP="00FB160C">
      <w:pPr>
        <w:pStyle w:val="Heading2"/>
      </w:pPr>
      <w:bookmarkStart w:id="4" w:name="_Toc383425121"/>
      <w:r w:rsidRPr="002A60BD">
        <w:lastRenderedPageBreak/>
        <w:t>I</w:t>
      </w:r>
      <w:r w:rsidR="00C21F95" w:rsidRPr="002A60BD">
        <w:t>mplementacija</w:t>
      </w:r>
      <w:r w:rsidRPr="002A60BD">
        <w:t xml:space="preserve"> i podešavanja</w:t>
      </w:r>
      <w:r w:rsidR="007220AE" w:rsidRPr="002A60BD">
        <w:t xml:space="preserve"> </w:t>
      </w:r>
      <w:r w:rsidR="00913784" w:rsidRPr="002A60BD">
        <w:t xml:space="preserve">GIS MonPlanGML </w:t>
      </w:r>
      <w:r w:rsidR="007220AE" w:rsidRPr="002A60BD">
        <w:t>u Autodesk</w:t>
      </w:r>
      <w:r w:rsidR="007220AE" w:rsidRPr="002A60BD">
        <w:rPr>
          <w:vertAlign w:val="superscript"/>
        </w:rPr>
        <w:t>®</w:t>
      </w:r>
      <w:r w:rsidR="007220AE" w:rsidRPr="002A60BD">
        <w:t xml:space="preserve"> Infrastructure Administrator</w:t>
      </w:r>
      <w:bookmarkEnd w:id="4"/>
    </w:p>
    <w:p w14:paraId="2E448226" w14:textId="75868A1E" w:rsidR="00E77DC3" w:rsidRPr="002A60BD" w:rsidRDefault="002F7000" w:rsidP="008302BC">
      <w:pPr>
        <w:spacing w:after="240"/>
        <w:rPr>
          <w:lang w:val="sr-Latn-ME"/>
        </w:rPr>
      </w:pPr>
      <w:r w:rsidRPr="002A60BD">
        <w:rPr>
          <w:lang w:val="sr-Latn-ME"/>
        </w:rPr>
        <w:t>Implementacija</w:t>
      </w:r>
      <w:r w:rsidR="00E77DC3" w:rsidRPr="002A60BD">
        <w:rPr>
          <w:lang w:val="sr-Latn-ME"/>
        </w:rPr>
        <w:t xml:space="preserve"> modela GIS MonPlanGML može biti predstavljena i vidu </w:t>
      </w:r>
      <w:r w:rsidR="00E77DC3" w:rsidRPr="002A60BD">
        <w:rPr>
          <w:b/>
          <w:lang w:val="sr-Latn-ME"/>
        </w:rPr>
        <w:t>Oracle Spatial Database</w:t>
      </w:r>
      <w:r w:rsidR="00E77DC3" w:rsidRPr="002A60BD">
        <w:rPr>
          <w:lang w:val="sr-Latn-ME"/>
        </w:rPr>
        <w:t xml:space="preserve"> i</w:t>
      </w:r>
      <w:r w:rsidR="00AD7A22" w:rsidRPr="002A60BD">
        <w:rPr>
          <w:lang w:val="sr-Latn-ME"/>
        </w:rPr>
        <w:t>li</w:t>
      </w:r>
      <w:r w:rsidR="00E77DC3" w:rsidRPr="002A60BD">
        <w:rPr>
          <w:lang w:val="sr-Latn-ME"/>
        </w:rPr>
        <w:t xml:space="preserve"> </w:t>
      </w:r>
      <w:r w:rsidR="00E77DC3" w:rsidRPr="002A60BD">
        <w:rPr>
          <w:b/>
          <w:lang w:val="sr-Latn-ME"/>
        </w:rPr>
        <w:t>SQLite Database</w:t>
      </w:r>
      <w:r w:rsidR="00E77DC3" w:rsidRPr="002A60BD">
        <w:rPr>
          <w:lang w:val="sr-Latn-ME"/>
        </w:rPr>
        <w:t xml:space="preserve"> </w:t>
      </w:r>
      <w:r w:rsidR="00B702F6" w:rsidRPr="002A60BD">
        <w:rPr>
          <w:lang w:val="sr-Latn-ME"/>
        </w:rPr>
        <w:t xml:space="preserve">koji je implementiran u sam </w:t>
      </w:r>
      <w:r w:rsidR="00755ADF" w:rsidRPr="002A60BD">
        <w:rPr>
          <w:b/>
          <w:lang w:val="sr-Latn-ME"/>
        </w:rPr>
        <w:t>Autodesk</w:t>
      </w:r>
      <w:r w:rsidR="00755ADF" w:rsidRPr="002A60BD">
        <w:rPr>
          <w:b/>
          <w:vertAlign w:val="superscript"/>
          <w:lang w:val="sr-Latn-ME"/>
        </w:rPr>
        <w:t>®</w:t>
      </w:r>
      <w:r w:rsidR="00755ADF" w:rsidRPr="002A60BD">
        <w:rPr>
          <w:b/>
          <w:lang w:val="sr-Latn-ME"/>
        </w:rPr>
        <w:t xml:space="preserve"> Infrastructure Administrator</w:t>
      </w:r>
      <w:r w:rsidR="00B702F6" w:rsidRPr="002A60BD">
        <w:rPr>
          <w:lang w:val="sr-Latn-ME"/>
        </w:rPr>
        <w:t>.</w:t>
      </w:r>
      <w:r w:rsidR="008A3484" w:rsidRPr="002A60BD">
        <w:rPr>
          <w:lang w:val="sr-Latn-ME"/>
        </w:rPr>
        <w:t xml:space="preserve"> Podešavanj</w:t>
      </w:r>
      <w:r w:rsidR="0023464E" w:rsidRPr="002A60BD">
        <w:rPr>
          <w:lang w:val="sr-Latn-ME"/>
        </w:rPr>
        <w:t>a</w:t>
      </w:r>
      <w:r w:rsidR="008A3484" w:rsidRPr="002A60BD">
        <w:rPr>
          <w:lang w:val="sr-Latn-ME"/>
        </w:rPr>
        <w:t xml:space="preserve">, implementacija </w:t>
      </w:r>
      <w:r w:rsidR="00C558DB" w:rsidRPr="002A60BD">
        <w:rPr>
          <w:lang w:val="sr-Latn-ME"/>
        </w:rPr>
        <w:t xml:space="preserve">i pregledanje šeme modela GIS MonPlanGML se vrši pomoću softvera </w:t>
      </w:r>
      <w:r w:rsidR="00C558DB" w:rsidRPr="002A60BD">
        <w:rPr>
          <w:b/>
          <w:lang w:val="sr-Latn-ME"/>
        </w:rPr>
        <w:t>Autodesk</w:t>
      </w:r>
      <w:r w:rsidR="00C558DB" w:rsidRPr="002A60BD">
        <w:rPr>
          <w:b/>
          <w:vertAlign w:val="superscript"/>
          <w:lang w:val="sr-Latn-ME"/>
        </w:rPr>
        <w:t>®</w:t>
      </w:r>
      <w:r w:rsidR="00C558DB" w:rsidRPr="002A60BD">
        <w:rPr>
          <w:b/>
          <w:lang w:val="sr-Latn-ME"/>
        </w:rPr>
        <w:t xml:space="preserve"> Infrastructure Administrator</w:t>
      </w:r>
      <w:r w:rsidR="009C6C49" w:rsidRPr="002A60BD">
        <w:rPr>
          <w:lang w:val="sr-Latn-ME"/>
        </w:rPr>
        <w:t>.</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8A3484" w:rsidRPr="002A60BD" w14:paraId="59890EC7" w14:textId="77777777" w:rsidTr="008943B4">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75EB2D8F" w14:textId="77777777" w:rsidR="008A3484" w:rsidRPr="002A60BD" w:rsidRDefault="008A3484" w:rsidP="008943B4">
            <w:pPr>
              <w:pStyle w:val="Icon"/>
              <w:ind w:firstLine="0"/>
              <w:rPr>
                <w:u w:val="double"/>
                <w:lang w:val="sr-Latn-ME"/>
              </w:rPr>
            </w:pPr>
            <w:r w:rsidRPr="002A60BD">
              <w:rPr>
                <w:noProof/>
                <w:lang w:val="en-US" w:eastAsia="en-US"/>
              </w:rPr>
              <mc:AlternateContent>
                <mc:Choice Requires="wpg">
                  <w:drawing>
                    <wp:inline distT="0" distB="0" distL="0" distR="0" wp14:anchorId="7A08DB3B" wp14:editId="64C75453">
                      <wp:extent cx="228600" cy="228600"/>
                      <wp:effectExtent l="0" t="0" r="0" b="0"/>
                      <wp:docPr id="2"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4" name="Oval 4"/>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5" name="Freeform 5"/>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3C2CE2C"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">
                      <v:oval id="Oval 4"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1N/sEA&#10;AADaAAAADwAAAGRycy9kb3ducmV2LnhtbESP0YrCMBRE3xf8h3AFX0RTi4pUo0hR8dFVP+DaXJti&#10;c1OaqN2/3wgL+zjMzBlmtelsLV7U+sqxgsk4AUFcOF1xqeB62Y8WIHxA1lg7JgU/5GGz7n2tMNPu&#10;zd/0OodSRAj7DBWYEJpMSl8YsujHriGO3t21FkOUbSl1i+8It7VMk2QuLVYcFww2lBsqHuenVTBM&#10;dzI/zdLZ8G7yk73dDpfp4qDUoN9tlyACdeE//Nc+agVT+FyJN0C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dTf7BAAAA2gAAAA8AAAAAAAAAAAAAAAAAmAIAAGRycy9kb3du&#10;cmV2LnhtbFBLBQYAAAAABAAEAPUAAACGAwAAAAA=&#10;" fillcolor="#0070c0" stroked="f" strokeweight="0">
                        <v:stroke joinstyle="miter"/>
                        <o:lock v:ext="edit" aspectratio="t"/>
                      </v:oval>
                      <v:shape id="Freeform 5"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UosQA&#10;AADaAAAADwAAAGRycy9kb3ducmV2LnhtbESPQWvCQBSE74X+h+UVvNVNWysaXaUUCjkVaipen9mX&#10;bDD7NuyuMfbXu4VCj8PMfMOst6PtxEA+tI4VPE0zEMSV0y03Cr7Lj8cFiBCRNXaOScGVAmw393dr&#10;zLW78BcNu9iIBOGQowITY59LGSpDFsPU9cTJq523GJP0jdQeLwluO/mcZXNpseW0YLCnd0PVaXe2&#10;Cg4/+3I4+9J81r4oZsvjYe7rF6UmD+PbCkSkMf6H/9qFVvAKv1fSDZC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YVKLEAAAA2gAAAA8AAAAAAAAAAAAAAAAAmAIAAGRycy9k&#10;b3ducmV2LnhtbFBLBQYAAAAABAAEAPUAAACJAwAAAAA=&#10;" path="m3915,38279r23491,l27406,127000r-23491,l3915,38279xm15661,v8649,,15661,7012,15661,15661c31322,24310,24310,31322,15661,31322,7012,31322,,24310,,15661,,7012,7012,,15661,xe" fillcolor="white [3212]"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624BF51F" w14:textId="77777777" w:rsidR="008A3484" w:rsidRPr="002A60BD" w:rsidRDefault="008A3484" w:rsidP="007F5437">
            <w:pPr>
              <w:pStyle w:val="TipText"/>
              <w:ind w:firstLine="0"/>
              <w:cnfStyle w:val="000000000000" w:firstRow="0" w:lastRow="0" w:firstColumn="0" w:lastColumn="0" w:oddVBand="0" w:evenVBand="0" w:oddHBand="0" w:evenHBand="0" w:firstRowFirstColumn="0" w:firstRowLastColumn="0" w:lastRowFirstColumn="0" w:lastRowLastColumn="0"/>
              <w:rPr>
                <w:sz w:val="18"/>
                <w:lang w:val="sr-Latn-ME"/>
              </w:rPr>
            </w:pPr>
            <w:r w:rsidRPr="002A60BD">
              <w:rPr>
                <w:b/>
                <w:sz w:val="18"/>
                <w:lang w:val="sr-Latn-ME"/>
              </w:rPr>
              <w:t>Autodesk</w:t>
            </w:r>
            <w:r w:rsidRPr="002A60BD">
              <w:rPr>
                <w:b/>
                <w:sz w:val="18"/>
                <w:vertAlign w:val="superscript"/>
                <w:lang w:val="sr-Latn-ME"/>
              </w:rPr>
              <w:t>®</w:t>
            </w:r>
            <w:r w:rsidRPr="002A60BD">
              <w:rPr>
                <w:b/>
                <w:sz w:val="18"/>
                <w:lang w:val="sr-Latn-ME"/>
              </w:rPr>
              <w:t xml:space="preserve"> Infrastructure Administrator</w:t>
            </w:r>
            <w:r w:rsidRPr="002A60BD">
              <w:rPr>
                <w:sz w:val="18"/>
                <w:lang w:val="sr-Latn-ME"/>
              </w:rPr>
              <w:t xml:space="preserve"> je softver koji dolazi u paketu sa softverom AutoCAD® MAP 3D</w:t>
            </w:r>
            <w:r w:rsidR="00684251" w:rsidRPr="002A60BD">
              <w:rPr>
                <w:sz w:val="18"/>
                <w:lang w:val="sr-Latn-ME"/>
              </w:rPr>
              <w:t xml:space="preserve"> i instalira se pri instalacij</w:t>
            </w:r>
            <w:r w:rsidR="007F5437" w:rsidRPr="002A60BD">
              <w:rPr>
                <w:sz w:val="18"/>
                <w:lang w:val="sr-Latn-ME"/>
              </w:rPr>
              <w:t>i</w:t>
            </w:r>
            <w:r w:rsidR="00684251" w:rsidRPr="002A60BD">
              <w:rPr>
                <w:sz w:val="18"/>
                <w:lang w:val="sr-Latn-ME"/>
              </w:rPr>
              <w:t xml:space="preserve"> istog.</w:t>
            </w:r>
          </w:p>
          <w:p w14:paraId="5A3FB82A" w14:textId="4C39295F" w:rsidR="00495E5C" w:rsidRPr="002A60BD" w:rsidRDefault="00495E5C" w:rsidP="0040335F">
            <w:pPr>
              <w:pStyle w:val="TipText"/>
              <w:ind w:firstLine="0"/>
              <w:cnfStyle w:val="000000000000" w:firstRow="0" w:lastRow="0" w:firstColumn="0" w:lastColumn="0" w:oddVBand="0" w:evenVBand="0" w:oddHBand="0" w:evenHBand="0" w:firstRowFirstColumn="0" w:firstRowLastColumn="0" w:lastRowFirstColumn="0" w:lastRowLastColumn="0"/>
              <w:rPr>
                <w:lang w:val="sr-Latn-ME"/>
              </w:rPr>
            </w:pPr>
            <w:r w:rsidRPr="002A60BD">
              <w:rPr>
                <w:sz w:val="18"/>
                <w:lang w:val="sr-Latn-ME"/>
              </w:rPr>
              <w:t xml:space="preserve">Korisnici koji nemaju </w:t>
            </w:r>
            <w:r w:rsidRPr="002A60BD">
              <w:rPr>
                <w:b/>
                <w:sz w:val="18"/>
                <w:lang w:val="sr-Latn-ME"/>
              </w:rPr>
              <w:t>Oracle Spatial Database</w:t>
            </w:r>
            <w:r w:rsidRPr="002A60BD">
              <w:rPr>
                <w:sz w:val="18"/>
                <w:lang w:val="sr-Latn-ME"/>
              </w:rPr>
              <w:t xml:space="preserve"> mogu koristiti šablon</w:t>
            </w:r>
            <w:r w:rsidR="00F244F5" w:rsidRPr="002A60BD">
              <w:rPr>
                <w:sz w:val="18"/>
                <w:lang w:val="sr-Latn-ME"/>
              </w:rPr>
              <w:t>e</w:t>
            </w:r>
            <w:r w:rsidRPr="002A60BD">
              <w:rPr>
                <w:sz w:val="18"/>
                <w:lang w:val="sr-Latn-ME"/>
              </w:rPr>
              <w:t xml:space="preserve"> (</w:t>
            </w:r>
            <w:r w:rsidRPr="002A60BD">
              <w:rPr>
                <w:b/>
                <w:sz w:val="18"/>
                <w:lang w:val="sr-Latn-ME"/>
              </w:rPr>
              <w:t>Template</w:t>
            </w:r>
            <w:r w:rsidR="00F244F5" w:rsidRPr="002A60BD">
              <w:rPr>
                <w:b/>
                <w:sz w:val="18"/>
                <w:lang w:val="sr-Latn-ME"/>
              </w:rPr>
              <w:t>s</w:t>
            </w:r>
            <w:r w:rsidR="00F244F5" w:rsidRPr="002A60BD">
              <w:rPr>
                <w:sz w:val="18"/>
                <w:lang w:val="sr-Latn-ME"/>
              </w:rPr>
              <w:t>) za ko</w:t>
            </w:r>
            <w:r w:rsidR="0040335F" w:rsidRPr="002A60BD">
              <w:rPr>
                <w:sz w:val="18"/>
                <w:lang w:val="sr-Latn-ME"/>
              </w:rPr>
              <w:t>j</w:t>
            </w:r>
            <w:r w:rsidRPr="002A60BD">
              <w:rPr>
                <w:sz w:val="18"/>
                <w:lang w:val="sr-Latn-ME"/>
              </w:rPr>
              <w:t>i nije potrebna centralna baza (Oracle Spatial Database</w:t>
            </w:r>
            <w:r w:rsidR="00E8543A" w:rsidRPr="002A60BD">
              <w:rPr>
                <w:sz w:val="18"/>
                <w:lang w:val="sr-Latn-ME"/>
              </w:rPr>
              <w:t>). Šablon</w:t>
            </w:r>
            <w:r w:rsidR="00F244F5" w:rsidRPr="002A60BD">
              <w:rPr>
                <w:sz w:val="18"/>
                <w:lang w:val="sr-Latn-ME"/>
              </w:rPr>
              <w:t>i</w:t>
            </w:r>
            <w:r w:rsidR="00E8543A" w:rsidRPr="002A60BD">
              <w:rPr>
                <w:sz w:val="18"/>
                <w:lang w:val="sr-Latn-ME"/>
              </w:rPr>
              <w:t xml:space="preserve"> (</w:t>
            </w:r>
            <w:r w:rsidR="00E8543A" w:rsidRPr="002A60BD">
              <w:rPr>
                <w:b/>
                <w:sz w:val="18"/>
                <w:lang w:val="sr-Latn-ME"/>
              </w:rPr>
              <w:t>Template</w:t>
            </w:r>
            <w:r w:rsidR="00F244F5" w:rsidRPr="002A60BD">
              <w:rPr>
                <w:b/>
                <w:sz w:val="18"/>
                <w:lang w:val="sr-Latn-ME"/>
              </w:rPr>
              <w:t>s</w:t>
            </w:r>
            <w:r w:rsidR="00E8543A" w:rsidRPr="002A60BD">
              <w:rPr>
                <w:sz w:val="18"/>
                <w:lang w:val="sr-Latn-ME"/>
              </w:rPr>
              <w:t xml:space="preserve">) </w:t>
            </w:r>
            <w:r w:rsidR="00F244F5" w:rsidRPr="002A60BD">
              <w:rPr>
                <w:sz w:val="18"/>
                <w:lang w:val="sr-Latn-ME"/>
              </w:rPr>
              <w:t>kao osnovu koriste</w:t>
            </w:r>
            <w:r w:rsidR="00E8543A" w:rsidRPr="002A60BD">
              <w:rPr>
                <w:sz w:val="18"/>
                <w:lang w:val="sr-Latn-ME"/>
              </w:rPr>
              <w:t xml:space="preserve"> </w:t>
            </w:r>
            <w:r w:rsidR="00E8543A" w:rsidRPr="002A60BD">
              <w:rPr>
                <w:b/>
                <w:sz w:val="18"/>
                <w:lang w:val="sr-Latn-ME"/>
              </w:rPr>
              <w:t>SQLite Database</w:t>
            </w:r>
            <w:r w:rsidR="00E8543A" w:rsidRPr="002A60BD">
              <w:rPr>
                <w:sz w:val="18"/>
                <w:lang w:val="sr-Latn-ME"/>
              </w:rPr>
              <w:t xml:space="preserve"> </w:t>
            </w:r>
            <w:r w:rsidR="00F244F5" w:rsidRPr="002A60BD">
              <w:rPr>
                <w:sz w:val="18"/>
                <w:lang w:val="sr-Latn-ME"/>
              </w:rPr>
              <w:t>a njih</w:t>
            </w:r>
            <w:r w:rsidR="000F68B0" w:rsidRPr="002A60BD">
              <w:rPr>
                <w:sz w:val="18"/>
                <w:lang w:val="sr-Latn-ME"/>
              </w:rPr>
              <w:t xml:space="preserve">ova implementacija je objašnjena u poglavlje </w:t>
            </w:r>
            <w:r w:rsidR="000F68B0" w:rsidRPr="002A60BD">
              <w:rPr>
                <w:sz w:val="18"/>
                <w:lang w:val="sr-Latn-ME"/>
              </w:rPr>
              <w:fldChar w:fldCharType="begin"/>
            </w:r>
            <w:r w:rsidR="000F68B0" w:rsidRPr="002A60BD">
              <w:rPr>
                <w:sz w:val="18"/>
                <w:lang w:val="sr-Latn-ME"/>
              </w:rPr>
              <w:instrText xml:space="preserve"> REF _Ref370120368 \r \h </w:instrText>
            </w:r>
            <w:r w:rsidR="000F68B0" w:rsidRPr="002A60BD">
              <w:rPr>
                <w:sz w:val="18"/>
                <w:lang w:val="sr-Latn-ME"/>
              </w:rPr>
            </w:r>
            <w:r w:rsidR="000F68B0" w:rsidRPr="002A60BD">
              <w:rPr>
                <w:sz w:val="18"/>
                <w:lang w:val="sr-Latn-ME"/>
              </w:rPr>
              <w:fldChar w:fldCharType="separate"/>
            </w:r>
            <w:r w:rsidR="005E400A" w:rsidRPr="002A60BD">
              <w:rPr>
                <w:sz w:val="18"/>
                <w:lang w:val="sr-Latn-ME"/>
              </w:rPr>
              <w:t>2.2</w:t>
            </w:r>
            <w:r w:rsidR="000F68B0" w:rsidRPr="002A60BD">
              <w:rPr>
                <w:sz w:val="18"/>
                <w:lang w:val="sr-Latn-ME"/>
              </w:rPr>
              <w:fldChar w:fldCharType="end"/>
            </w:r>
            <w:r w:rsidR="000F68B0" w:rsidRPr="002A60BD">
              <w:rPr>
                <w:sz w:val="18"/>
                <w:lang w:val="sr-Latn-ME"/>
              </w:rPr>
              <w:t>.</w:t>
            </w:r>
          </w:p>
        </w:tc>
      </w:tr>
    </w:tbl>
    <w:p w14:paraId="0E09D40C" w14:textId="77777777" w:rsidR="008A3484" w:rsidRPr="002A60BD" w:rsidRDefault="008A3484" w:rsidP="00E77DC3">
      <w:pPr>
        <w:rPr>
          <w:lang w:val="sr-Latn-ME"/>
        </w:rPr>
      </w:pPr>
    </w:p>
    <w:p w14:paraId="62710C12" w14:textId="65A1BBF7" w:rsidR="001521E4" w:rsidRPr="002A60BD" w:rsidRDefault="00AF11CE" w:rsidP="00FB160C">
      <w:pPr>
        <w:pStyle w:val="Heading3"/>
      </w:pPr>
      <w:bookmarkStart w:id="5" w:name="_Ref370306870"/>
      <w:bookmarkStart w:id="6" w:name="_Toc383425122"/>
      <w:r w:rsidRPr="002A60BD">
        <w:t>Implementacija GIS MonPlanGML u Oracle Spatial Database</w:t>
      </w:r>
      <w:bookmarkEnd w:id="5"/>
      <w:bookmarkEnd w:id="6"/>
    </w:p>
    <w:p w14:paraId="7432E169" w14:textId="492A934E" w:rsidR="009A293D" w:rsidRPr="002A60BD" w:rsidRDefault="0023464E">
      <w:pPr>
        <w:rPr>
          <w:lang w:val="sr-Latn-ME"/>
        </w:rPr>
      </w:pPr>
      <w:r w:rsidRPr="002A60BD">
        <w:rPr>
          <w:lang w:val="sr-Latn-ME"/>
        </w:rPr>
        <w:t>Da bi implementirali model GIS MonPlanGML u Oracle Spatial Database koristimo softver Autodesk</w:t>
      </w:r>
      <w:r w:rsidRPr="002A60BD">
        <w:rPr>
          <w:vertAlign w:val="superscript"/>
          <w:lang w:val="sr-Latn-ME"/>
        </w:rPr>
        <w:t>®</w:t>
      </w:r>
      <w:r w:rsidRPr="002A60BD">
        <w:rPr>
          <w:lang w:val="sr-Latn-ME"/>
        </w:rPr>
        <w:t xml:space="preserve"> Infrastructure Administrator. Nakon startovanja softvera </w:t>
      </w:r>
      <w:r w:rsidR="00164436" w:rsidRPr="002A60BD">
        <w:rPr>
          <w:lang w:val="sr-Latn-ME"/>
        </w:rPr>
        <w:t>kliknete na dugme</w:t>
      </w:r>
      <w:r w:rsidR="003D1348" w:rsidRPr="002A60BD">
        <w:rPr>
          <w:lang w:val="sr-Latn-ME"/>
        </w:rPr>
        <w:t xml:space="preserve"> </w:t>
      </w:r>
      <w:r w:rsidR="003D1348" w:rsidRPr="002A60BD">
        <w:rPr>
          <w:noProof/>
          <w:lang w:val="en-US" w:eastAsia="en-US"/>
        </w:rPr>
        <w:drawing>
          <wp:inline distT="0" distB="0" distL="0" distR="0" wp14:anchorId="6C28C5CA" wp14:editId="4DFAD961">
            <wp:extent cx="219048" cy="200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19048" cy="200000"/>
                    </a:xfrm>
                    <a:prstGeom prst="rect">
                      <a:avLst/>
                    </a:prstGeom>
                  </pic:spPr>
                </pic:pic>
              </a:graphicData>
            </a:graphic>
          </wp:inline>
        </w:drawing>
      </w:r>
      <w:r w:rsidR="00164436" w:rsidRPr="002A60BD">
        <w:rPr>
          <w:lang w:val="sr-Latn-ME"/>
        </w:rPr>
        <w:t xml:space="preserve"> </w:t>
      </w:r>
      <w:r w:rsidR="006E4FC2" w:rsidRPr="002A60BD">
        <w:rPr>
          <w:b/>
          <w:lang w:val="sr-Latn-ME"/>
        </w:rPr>
        <w:t>Connect to enterprise database</w:t>
      </w:r>
      <w:r w:rsidR="00F5161B" w:rsidRPr="002A60BD">
        <w:rPr>
          <w:lang w:val="sr-Latn-ME"/>
        </w:rPr>
        <w:t xml:space="preserve"> </w:t>
      </w:r>
      <w:r w:rsidR="00713C23" w:rsidRPr="002A60BD">
        <w:rPr>
          <w:lang w:val="sr-Latn-ME"/>
        </w:rPr>
        <w:t xml:space="preserve">kako bi se konektovali na Oracle Spatial Database </w:t>
      </w:r>
      <w:r w:rsidR="00F5161B" w:rsidRPr="002A60BD">
        <w:rPr>
          <w:lang w:val="sr-Latn-ME"/>
        </w:rPr>
        <w:t>(</w:t>
      </w:r>
      <w:r w:rsidR="002C4E3B" w:rsidRPr="002A60BD">
        <w:rPr>
          <w:lang w:val="sr-Latn-ME"/>
        </w:rPr>
        <w:t>Slika 2</w:t>
      </w:r>
      <w:r w:rsidR="00F5161B" w:rsidRPr="002A60BD">
        <w:rPr>
          <w:lang w:val="sr-Latn-ME"/>
        </w:rPr>
        <w:t>)</w:t>
      </w:r>
      <w:r w:rsidR="003D1348" w:rsidRPr="002A60BD">
        <w:rPr>
          <w:lang w:val="sr-Latn-ME"/>
        </w:rPr>
        <w:t>.</w:t>
      </w:r>
    </w:p>
    <w:p w14:paraId="10E851AC" w14:textId="77777777" w:rsidR="009C3173" w:rsidRPr="002A60BD" w:rsidRDefault="00A4278E" w:rsidP="008457A2">
      <w:pPr>
        <w:pStyle w:val="Slike"/>
      </w:pPr>
      <w:r w:rsidRPr="002A60BD">
        <w:rPr>
          <w:lang w:val="en-US"/>
        </w:rPr>
        <w:drawing>
          <wp:inline distT="0" distB="0" distL="0" distR="0" wp14:anchorId="40988843" wp14:editId="2B72474A">
            <wp:extent cx="4223992" cy="2570289"/>
            <wp:effectExtent l="38100" t="38100" r="100965" b="971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nfra Admin1.jpg"/>
                    <pic:cNvPicPr/>
                  </pic:nvPicPr>
                  <pic:blipFill>
                    <a:blip r:embed="rId16">
                      <a:extLst>
                        <a:ext uri="{28A0092B-C50C-407E-A947-70E740481C1C}">
                          <a14:useLocalDpi xmlns:a14="http://schemas.microsoft.com/office/drawing/2010/main" val="0"/>
                        </a:ext>
                      </a:extLst>
                    </a:blip>
                    <a:stretch>
                      <a:fillRect/>
                    </a:stretch>
                  </pic:blipFill>
                  <pic:spPr>
                    <a:xfrm>
                      <a:off x="0" y="0"/>
                      <a:ext cx="4223992" cy="2570289"/>
                    </a:xfrm>
                    <a:prstGeom prst="rect">
                      <a:avLst/>
                    </a:prstGeom>
                    <a:effectLst>
                      <a:outerShdw blurRad="50800" dist="38100" dir="2700000" algn="tl" rotWithShape="0">
                        <a:prstClr val="black">
                          <a:alpha val="40000"/>
                        </a:prstClr>
                      </a:outerShdw>
                    </a:effectLst>
                  </pic:spPr>
                </pic:pic>
              </a:graphicData>
            </a:graphic>
          </wp:inline>
        </w:drawing>
      </w:r>
    </w:p>
    <w:p w14:paraId="2514AE55" w14:textId="6742F5D2" w:rsidR="00F5161B" w:rsidRPr="002A60BD" w:rsidRDefault="009C3173" w:rsidP="009C3173">
      <w:pPr>
        <w:pStyle w:val="Caption"/>
        <w:rPr>
          <w:lang w:val="sr-Latn-ME"/>
        </w:rPr>
      </w:pPr>
      <w:bookmarkStart w:id="7" w:name="_Ref369771394"/>
      <w:r w:rsidRPr="002A60BD">
        <w:rPr>
          <w:b/>
          <w:lang w:val="sr-Latn-ME"/>
        </w:rPr>
        <w:t xml:space="preserve">Slika </w:t>
      </w:r>
      <w:bookmarkEnd w:id="7"/>
      <w:r w:rsidR="00D2720A" w:rsidRPr="002A60BD">
        <w:rPr>
          <w:b/>
          <w:lang w:val="sr-Latn-ME"/>
        </w:rPr>
        <w:t>2</w:t>
      </w:r>
      <w:r w:rsidR="00071E19" w:rsidRPr="002A60BD">
        <w:rPr>
          <w:b/>
          <w:lang w:val="sr-Latn-ME"/>
        </w:rPr>
        <w:t>:</w:t>
      </w:r>
      <w:r w:rsidR="00071E19" w:rsidRPr="002A60BD">
        <w:rPr>
          <w:lang w:val="sr-Latn-ME"/>
        </w:rPr>
        <w:t xml:space="preserve"> Konektovanje na Oracle Spatial Database</w:t>
      </w:r>
    </w:p>
    <w:p w14:paraId="6EBC839A" w14:textId="6E8441FE" w:rsidR="007C33FF" w:rsidRPr="002A60BD" w:rsidRDefault="007C33FF" w:rsidP="00AE40D4">
      <w:pPr>
        <w:rPr>
          <w:lang w:val="sr-Latn-ME"/>
        </w:rPr>
      </w:pPr>
      <w:r w:rsidRPr="002A60BD">
        <w:rPr>
          <w:lang w:val="sr-Latn-ME"/>
        </w:rPr>
        <w:t xml:space="preserve">Nakon toga otvoriće se prozor </w:t>
      </w:r>
      <w:r w:rsidR="00322FF8" w:rsidRPr="002A60BD">
        <w:rPr>
          <w:b/>
          <w:lang w:val="sr-Latn-ME"/>
        </w:rPr>
        <w:t>Enterprise Industry Model Login</w:t>
      </w:r>
      <w:r w:rsidR="00A70D7F" w:rsidRPr="002A60BD">
        <w:rPr>
          <w:lang w:val="sr-Latn-ME"/>
        </w:rPr>
        <w:t xml:space="preserve"> i klikne se na dugme </w:t>
      </w:r>
      <w:r w:rsidR="00A70D7F" w:rsidRPr="002A60BD">
        <w:rPr>
          <w:b/>
          <w:lang w:val="sr-Latn-ME"/>
        </w:rPr>
        <w:t xml:space="preserve">Options </w:t>
      </w:r>
      <w:r w:rsidR="00A70D7F" w:rsidRPr="002A60BD">
        <w:rPr>
          <w:lang w:val="sr-Latn-ME"/>
        </w:rPr>
        <w:t>kako bi se otvorilo polje za unos podataka za pristup Oracle Spatial Database.</w:t>
      </w:r>
    </w:p>
    <w:p w14:paraId="1CA532EE" w14:textId="058AC4E1" w:rsidR="008961F8" w:rsidRPr="002A60BD" w:rsidRDefault="009E2536" w:rsidP="008961F8">
      <w:pPr>
        <w:rPr>
          <w:lang w:val="sr-Latn-ME"/>
        </w:rPr>
      </w:pPr>
      <w:r w:rsidRPr="002A60BD">
        <w:rPr>
          <w:lang w:val="sr-Latn-ME"/>
        </w:rPr>
        <w:t>Primjer u</w:t>
      </w:r>
      <w:r w:rsidR="008961F8" w:rsidRPr="002A60BD">
        <w:rPr>
          <w:lang w:val="sr-Latn-ME"/>
        </w:rPr>
        <w:t>nos</w:t>
      </w:r>
      <w:r w:rsidRPr="002A60BD">
        <w:rPr>
          <w:lang w:val="sr-Latn-ME"/>
        </w:rPr>
        <w:t>a</w:t>
      </w:r>
      <w:r w:rsidR="008961F8" w:rsidRPr="002A60BD">
        <w:rPr>
          <w:lang w:val="sr-Latn-ME"/>
        </w:rPr>
        <w:t xml:space="preserve"> podataka za konektovanje na</w:t>
      </w:r>
      <w:r w:rsidRPr="002A60BD">
        <w:rPr>
          <w:lang w:val="sr-Latn-ME"/>
        </w:rPr>
        <w:t xml:space="preserve"> Oracle Spatial Database (</w:t>
      </w:r>
      <w:r w:rsidR="002C4E3B" w:rsidRPr="002A60BD">
        <w:rPr>
          <w:lang w:val="sr-Latn-ME"/>
        </w:rPr>
        <w:t>Slika 3</w:t>
      </w:r>
      <w:r w:rsidRPr="002A60BD">
        <w:rPr>
          <w:lang w:val="sr-Latn-ME"/>
        </w:rPr>
        <w:t>)</w:t>
      </w:r>
      <w:r w:rsidR="008961F8" w:rsidRPr="002A60BD">
        <w:rPr>
          <w:lang w:val="sr-Latn-ME"/>
        </w:rPr>
        <w:t>:</w:t>
      </w:r>
    </w:p>
    <w:p w14:paraId="7E2F61AD" w14:textId="77777777" w:rsidR="008961F8" w:rsidRPr="002A60BD" w:rsidRDefault="008961F8" w:rsidP="00475A4A">
      <w:pPr>
        <w:pStyle w:val="ListParagraph"/>
        <w:numPr>
          <w:ilvl w:val="0"/>
          <w:numId w:val="2"/>
        </w:numPr>
        <w:tabs>
          <w:tab w:val="left" w:pos="3261"/>
        </w:tabs>
        <w:rPr>
          <w:lang w:val="sr-Latn-ME"/>
        </w:rPr>
      </w:pPr>
      <w:r w:rsidRPr="002A60BD">
        <w:rPr>
          <w:b/>
          <w:lang w:val="sr-Latn-ME"/>
        </w:rPr>
        <w:t>Map 3D System user:</w:t>
      </w:r>
      <w:r w:rsidRPr="002A60BD">
        <w:rPr>
          <w:lang w:val="sr-Latn-ME"/>
        </w:rPr>
        <w:tab/>
        <w:t>Oracle Databse</w:t>
      </w:r>
    </w:p>
    <w:p w14:paraId="6F6E1EA2" w14:textId="77777777" w:rsidR="008961F8" w:rsidRPr="002A60BD" w:rsidRDefault="008961F8" w:rsidP="00475A4A">
      <w:pPr>
        <w:pStyle w:val="ListParagraph"/>
        <w:numPr>
          <w:ilvl w:val="0"/>
          <w:numId w:val="2"/>
        </w:numPr>
        <w:tabs>
          <w:tab w:val="left" w:pos="3261"/>
        </w:tabs>
        <w:rPr>
          <w:lang w:val="sr-Latn-ME"/>
        </w:rPr>
      </w:pPr>
      <w:r w:rsidRPr="002A60BD">
        <w:rPr>
          <w:b/>
          <w:lang w:val="sr-Latn-ME"/>
        </w:rPr>
        <w:t>User name:</w:t>
      </w:r>
      <w:r w:rsidRPr="002A60BD">
        <w:rPr>
          <w:lang w:val="sr-Latn-ME"/>
        </w:rPr>
        <w:tab/>
        <w:t>MAPSYS</w:t>
      </w:r>
    </w:p>
    <w:p w14:paraId="4AC5E14C" w14:textId="77777777" w:rsidR="008961F8" w:rsidRPr="002A60BD" w:rsidRDefault="008961F8" w:rsidP="00475A4A">
      <w:pPr>
        <w:pStyle w:val="ListParagraph"/>
        <w:numPr>
          <w:ilvl w:val="0"/>
          <w:numId w:val="2"/>
        </w:numPr>
        <w:tabs>
          <w:tab w:val="left" w:pos="3261"/>
        </w:tabs>
        <w:rPr>
          <w:lang w:val="sr-Latn-ME"/>
        </w:rPr>
      </w:pPr>
      <w:r w:rsidRPr="002A60BD">
        <w:rPr>
          <w:b/>
          <w:lang w:val="sr-Latn-ME"/>
        </w:rPr>
        <w:t>Password:</w:t>
      </w:r>
      <w:r w:rsidRPr="002A60BD">
        <w:rPr>
          <w:lang w:val="sr-Latn-ME"/>
        </w:rPr>
        <w:tab/>
        <w:t>MAPSYS</w:t>
      </w:r>
    </w:p>
    <w:p w14:paraId="41627057" w14:textId="382157B1" w:rsidR="008961F8" w:rsidRPr="002A60BD" w:rsidRDefault="008961F8" w:rsidP="00475A4A">
      <w:pPr>
        <w:pStyle w:val="ListParagraph"/>
        <w:numPr>
          <w:ilvl w:val="0"/>
          <w:numId w:val="2"/>
        </w:numPr>
        <w:tabs>
          <w:tab w:val="left" w:pos="3261"/>
        </w:tabs>
        <w:rPr>
          <w:lang w:val="sr-Latn-ME"/>
        </w:rPr>
      </w:pPr>
      <w:r w:rsidRPr="002A60BD">
        <w:rPr>
          <w:b/>
          <w:lang w:val="sr-Latn-ME"/>
        </w:rPr>
        <w:t>Service name:</w:t>
      </w:r>
      <w:r w:rsidRPr="002A60BD">
        <w:rPr>
          <w:lang w:val="sr-Latn-ME"/>
        </w:rPr>
        <w:tab/>
        <w:t>(ime Oracle servisa npr. monplan)</w:t>
      </w:r>
    </w:p>
    <w:p w14:paraId="12393FFF" w14:textId="1701C5D0" w:rsidR="00FE3E86" w:rsidRPr="002A60BD" w:rsidRDefault="008961F8" w:rsidP="00475A4A">
      <w:pPr>
        <w:pStyle w:val="ListParagraph"/>
        <w:numPr>
          <w:ilvl w:val="0"/>
          <w:numId w:val="2"/>
        </w:numPr>
        <w:rPr>
          <w:lang w:val="sr-Latn-ME"/>
        </w:rPr>
      </w:pPr>
      <w:r w:rsidRPr="002A60BD">
        <w:rPr>
          <w:lang w:val="sr-Latn-ME"/>
        </w:rPr>
        <w:t xml:space="preserve">Nakon unosa podataka pritisne se </w:t>
      </w:r>
      <w:r w:rsidRPr="002A60BD">
        <w:rPr>
          <w:b/>
          <w:lang w:val="sr-Latn-ME"/>
        </w:rPr>
        <w:t>Connect</w:t>
      </w:r>
      <w:r w:rsidRPr="002A60BD">
        <w:rPr>
          <w:lang w:val="sr-Latn-ME"/>
        </w:rPr>
        <w:t>.</w:t>
      </w:r>
    </w:p>
    <w:p w14:paraId="4DBDC08C" w14:textId="77777777" w:rsidR="009E2536" w:rsidRPr="002A60BD" w:rsidRDefault="00FE3E86" w:rsidP="008457A2">
      <w:pPr>
        <w:pStyle w:val="Slike"/>
      </w:pPr>
      <w:r w:rsidRPr="002A60BD">
        <w:rPr>
          <w:lang w:val="en-US"/>
        </w:rPr>
        <w:lastRenderedPageBreak/>
        <w:drawing>
          <wp:inline distT="0" distB="0" distL="0" distR="0" wp14:anchorId="358C7096" wp14:editId="5A25AEAF">
            <wp:extent cx="3280247" cy="3240000"/>
            <wp:effectExtent l="38100" t="38100" r="92075" b="939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nfra Admin2.jpg"/>
                    <pic:cNvPicPr/>
                  </pic:nvPicPr>
                  <pic:blipFill>
                    <a:blip r:embed="rId17">
                      <a:extLst>
                        <a:ext uri="{28A0092B-C50C-407E-A947-70E740481C1C}">
                          <a14:useLocalDpi xmlns:a14="http://schemas.microsoft.com/office/drawing/2010/main" val="0"/>
                        </a:ext>
                      </a:extLst>
                    </a:blip>
                    <a:stretch>
                      <a:fillRect/>
                    </a:stretch>
                  </pic:blipFill>
                  <pic:spPr>
                    <a:xfrm>
                      <a:off x="0" y="0"/>
                      <a:ext cx="3280247" cy="3240000"/>
                    </a:xfrm>
                    <a:prstGeom prst="rect">
                      <a:avLst/>
                    </a:prstGeom>
                    <a:effectLst>
                      <a:outerShdw blurRad="50800" dist="38100" dir="2700000" algn="tl" rotWithShape="0">
                        <a:prstClr val="black">
                          <a:alpha val="40000"/>
                        </a:prstClr>
                      </a:outerShdw>
                    </a:effectLst>
                  </pic:spPr>
                </pic:pic>
              </a:graphicData>
            </a:graphic>
          </wp:inline>
        </w:drawing>
      </w:r>
    </w:p>
    <w:p w14:paraId="698A31E5" w14:textId="26117E99" w:rsidR="00D036C9" w:rsidRPr="002A60BD" w:rsidRDefault="009E2536" w:rsidP="009E2536">
      <w:pPr>
        <w:pStyle w:val="Caption"/>
        <w:rPr>
          <w:lang w:val="sr-Latn-ME"/>
        </w:rPr>
      </w:pPr>
      <w:bookmarkStart w:id="8" w:name="_Ref369781046"/>
      <w:bookmarkStart w:id="9" w:name="_Ref369780281"/>
      <w:r w:rsidRPr="002A60BD">
        <w:rPr>
          <w:b/>
          <w:lang w:val="sr-Latn-ME"/>
        </w:rPr>
        <w:t xml:space="preserve">Slika </w:t>
      </w:r>
      <w:bookmarkEnd w:id="8"/>
      <w:r w:rsidR="00D068D2" w:rsidRPr="002A60BD">
        <w:rPr>
          <w:b/>
          <w:lang w:val="sr-Latn-ME"/>
        </w:rPr>
        <w:t>3</w:t>
      </w:r>
      <w:r w:rsidRPr="002A60BD">
        <w:rPr>
          <w:b/>
          <w:lang w:val="sr-Latn-ME"/>
        </w:rPr>
        <w:t>:</w:t>
      </w:r>
      <w:r w:rsidRPr="002A60BD">
        <w:rPr>
          <w:lang w:val="sr-Latn-ME"/>
        </w:rPr>
        <w:t xml:space="preserve"> Primjer unosa podataka za konektovanje na Oracle Spatial Database</w:t>
      </w:r>
      <w:bookmarkEnd w:id="9"/>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8D58FC" w:rsidRPr="002A60BD" w14:paraId="21CB09BB" w14:textId="77777777" w:rsidTr="008943B4">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3792258D" w14:textId="77777777" w:rsidR="008D58FC" w:rsidRPr="002A60BD" w:rsidRDefault="008D58FC" w:rsidP="008943B4">
            <w:pPr>
              <w:pStyle w:val="Icon"/>
              <w:ind w:firstLine="0"/>
              <w:rPr>
                <w:u w:val="double"/>
                <w:lang w:val="sr-Latn-ME"/>
              </w:rPr>
            </w:pPr>
            <w:r w:rsidRPr="002A60BD">
              <w:rPr>
                <w:noProof/>
                <w:lang w:val="en-US" w:eastAsia="en-US"/>
              </w:rPr>
              <mc:AlternateContent>
                <mc:Choice Requires="wpg">
                  <w:drawing>
                    <wp:inline distT="0" distB="0" distL="0" distR="0" wp14:anchorId="05411065" wp14:editId="72AB5061">
                      <wp:extent cx="228600" cy="228600"/>
                      <wp:effectExtent l="0" t="0" r="0" b="0"/>
                      <wp:docPr id="8"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9" name="Oval 9"/>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13" name="Freeform 13"/>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C50D418"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">
                      <v:oval id="Oval 9"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ziYMIA&#10;AADaAAAADwAAAGRycy9kb3ducmV2LnhtbESP3YrCMBSE7wXfIRxhb0TTLbpoNcpSXNlLf/YBjs2x&#10;KTYnpYla394IC14OM/MNs1x3thY3an3lWMHnOAFBXDhdcang7/gzmoHwAVlj7ZgUPMjDetXvLTHT&#10;7s57uh1CKSKEfYYKTAhNJqUvDFn0Y9cQR+/sWoshyraUusV7hNtapknyJS1WHBcMNpQbKi6Hq1Uw&#10;TDcy303T6fBs8p09nbbHyWyr1Meg+16ACNSFd/i//asVzOF1Jd4A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HOJgwgAAANoAAAAPAAAAAAAAAAAAAAAAAJgCAABkcnMvZG93&#10;bnJldi54bWxQSwUGAAAAAAQABAD1AAAAhwMAAAAA&#10;" fillcolor="#0070c0" stroked="f" strokeweight="0">
                        <v:stroke joinstyle="miter"/>
                        <o:lock v:ext="edit" aspectratio="t"/>
                      </v:oval>
                      <v:shape id="Freeform 13"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ABqsIA&#10;AADbAAAADwAAAGRycy9kb3ducmV2LnhtbERP32vCMBB+F/Y/hBvsTdOpyNYZZQyEPgmziq+35tqU&#10;NZeSxNr51y/CYG/38f289Xa0nRjIh9axgudZBoK4crrlRsGx3E1fQISIrLFzTAp+KMB28zBZY67d&#10;lT9pOMRGpBAOOSowMfa5lKEyZDHMXE+cuNp5izFB30jt8ZrCbSfnWbaSFltODQZ7+jBUfR8uVsH5&#10;diqHiy/NvvZFsXz9Oq98vVDq6XF8fwMRaYz/4j93odP8Bdx/SQfIz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kAGqwgAAANsAAAAPAAAAAAAAAAAAAAAAAJgCAABkcnMvZG93&#10;bnJldi54bWxQSwUGAAAAAAQABAD1AAAAhwMAAAAA&#10;" path="m3915,38279r23491,l27406,127000r-23491,l3915,38279xm15661,v8649,,15661,7012,15661,15661c31322,24310,24310,31322,15661,31322,7012,31322,,24310,,15661,,7012,7012,,15661,xe" fillcolor="white [3212]"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7CB75F2C" w14:textId="2DEF5E3F" w:rsidR="008D58FC" w:rsidRPr="002A60BD" w:rsidRDefault="008D58FC" w:rsidP="008D480B">
            <w:pPr>
              <w:pStyle w:val="TipText"/>
              <w:ind w:firstLine="0"/>
              <w:cnfStyle w:val="000000000000" w:firstRow="0" w:lastRow="0" w:firstColumn="0" w:lastColumn="0" w:oddVBand="0" w:evenVBand="0" w:oddHBand="0" w:evenHBand="0" w:firstRowFirstColumn="0" w:firstRowLastColumn="0" w:lastRowFirstColumn="0" w:lastRowLastColumn="0"/>
              <w:rPr>
                <w:lang w:val="sr-Latn-ME"/>
              </w:rPr>
            </w:pPr>
            <w:r w:rsidRPr="002A60BD">
              <w:rPr>
                <w:sz w:val="18"/>
                <w:lang w:val="sr-Latn-ME"/>
              </w:rPr>
              <w:t>Jednom</w:t>
            </w:r>
            <w:r w:rsidRPr="002A60BD">
              <w:rPr>
                <w:b/>
                <w:sz w:val="18"/>
                <w:lang w:val="sr-Latn-ME"/>
              </w:rPr>
              <w:t xml:space="preserve"> </w:t>
            </w:r>
            <w:r w:rsidRPr="002A60BD">
              <w:rPr>
                <w:sz w:val="18"/>
                <w:lang w:val="sr-Latn-ME"/>
              </w:rPr>
              <w:t xml:space="preserve">unijeti podaci za pristup Oracle Spatial Database će biti zapamćeni, tako da </w:t>
            </w:r>
            <w:r w:rsidR="008D480B" w:rsidRPr="002A60BD">
              <w:rPr>
                <w:sz w:val="18"/>
                <w:lang w:val="sr-Latn-ME"/>
              </w:rPr>
              <w:t>za ponov</w:t>
            </w:r>
            <w:r w:rsidR="009B2CEF" w:rsidRPr="002A60BD">
              <w:rPr>
                <w:sz w:val="18"/>
                <w:lang w:val="sr-Latn-ME"/>
              </w:rPr>
              <w:t xml:space="preserve">o konektovanje </w:t>
            </w:r>
            <w:r w:rsidRPr="002A60BD">
              <w:rPr>
                <w:sz w:val="18"/>
                <w:lang w:val="sr-Latn-ME"/>
              </w:rPr>
              <w:t xml:space="preserve">na bazi je dovoljno samo kliknuti na dugme </w:t>
            </w:r>
            <w:r w:rsidRPr="002A60BD">
              <w:rPr>
                <w:b/>
                <w:sz w:val="18"/>
                <w:lang w:val="sr-Latn-ME"/>
              </w:rPr>
              <w:t>Connect</w:t>
            </w:r>
            <w:r w:rsidRPr="002A60BD">
              <w:rPr>
                <w:sz w:val="18"/>
                <w:lang w:val="sr-Latn-ME"/>
              </w:rPr>
              <w:t>.</w:t>
            </w:r>
          </w:p>
        </w:tc>
      </w:tr>
    </w:tbl>
    <w:p w14:paraId="6CD7B1DF" w14:textId="5C265123" w:rsidR="0080742B" w:rsidRPr="002A60BD" w:rsidRDefault="0080742B" w:rsidP="00277721">
      <w:pPr>
        <w:ind w:firstLine="0"/>
        <w:jc w:val="left"/>
        <w:rPr>
          <w:lang w:val="sr-Latn-ME"/>
        </w:rPr>
      </w:pPr>
    </w:p>
    <w:p w14:paraId="5111A467" w14:textId="02DC72F6" w:rsidR="007C33FF" w:rsidRPr="002A60BD" w:rsidRDefault="00277721" w:rsidP="00277721">
      <w:pPr>
        <w:pStyle w:val="Heading4"/>
        <w:numPr>
          <w:ilvl w:val="0"/>
          <w:numId w:val="0"/>
        </w:numPr>
      </w:pPr>
      <w:bookmarkStart w:id="10" w:name="_Toc383425123"/>
      <w:r w:rsidRPr="002A60BD">
        <w:t>2.1.1</w:t>
      </w:r>
      <w:r w:rsidR="005C487E" w:rsidRPr="002A60BD">
        <w:t>Kreiranje novog GIS MonPlanGML u Oracle Spatial Database</w:t>
      </w:r>
      <w:r w:rsidR="00D661BC" w:rsidRPr="002A60BD">
        <w:t xml:space="preserve"> pomoću GENX fajlova</w:t>
      </w:r>
      <w:bookmarkEnd w:id="10"/>
    </w:p>
    <w:p w14:paraId="7A86F4AF" w14:textId="1EBA5B27" w:rsidR="005C487E" w:rsidRPr="002A60BD" w:rsidRDefault="003922A4" w:rsidP="00AE40D4">
      <w:pPr>
        <w:rPr>
          <w:lang w:val="sr-Latn-ME"/>
        </w:rPr>
      </w:pPr>
      <w:r w:rsidRPr="002A60BD">
        <w:rPr>
          <w:lang w:val="sr-Latn-ME"/>
        </w:rPr>
        <w:t>Nakon uspješne konekcije na Oracle Spatial Database,</w:t>
      </w:r>
      <w:r w:rsidR="000F55E6" w:rsidRPr="002A60BD">
        <w:rPr>
          <w:lang w:val="sr-Latn-ME"/>
        </w:rPr>
        <w:t xml:space="preserve"> </w:t>
      </w:r>
      <w:r w:rsidRPr="002A60BD">
        <w:rPr>
          <w:lang w:val="sr-Latn-ME"/>
        </w:rPr>
        <w:t xml:space="preserve">za </w:t>
      </w:r>
      <w:r w:rsidR="000F55E6" w:rsidRPr="002A60BD">
        <w:rPr>
          <w:lang w:val="sr-Latn-ME"/>
        </w:rPr>
        <w:t xml:space="preserve">kreiranje novog </w:t>
      </w:r>
      <w:r w:rsidR="00F71DAE" w:rsidRPr="002A60BD">
        <w:rPr>
          <w:lang w:val="sr-Latn-ME"/>
        </w:rPr>
        <w:t>projekta</w:t>
      </w:r>
      <w:r w:rsidR="008C46D3" w:rsidRPr="002A60BD">
        <w:rPr>
          <w:lang w:val="sr-Latn-ME"/>
        </w:rPr>
        <w:t>/plana</w:t>
      </w:r>
      <w:r w:rsidRPr="002A60BD">
        <w:rPr>
          <w:lang w:val="sr-Latn-ME"/>
        </w:rPr>
        <w:t xml:space="preserve"> </w:t>
      </w:r>
      <w:r w:rsidR="000F55E6" w:rsidRPr="002A60BD">
        <w:rPr>
          <w:lang w:val="sr-Latn-ME"/>
        </w:rPr>
        <w:t xml:space="preserve">GIS MonPlanGML </w:t>
      </w:r>
      <w:r w:rsidRPr="002A60BD">
        <w:rPr>
          <w:lang w:val="sr-Latn-ME"/>
        </w:rPr>
        <w:t>kliknemo na dugme</w:t>
      </w:r>
      <w:r w:rsidR="00F71DAE" w:rsidRPr="002A60BD">
        <w:rPr>
          <w:lang w:val="sr-Latn-ME"/>
        </w:rPr>
        <w:t xml:space="preserve"> </w:t>
      </w:r>
      <w:r w:rsidR="00F71DAE" w:rsidRPr="002A60BD">
        <w:rPr>
          <w:noProof/>
          <w:lang w:val="en-US" w:eastAsia="en-US"/>
        </w:rPr>
        <w:drawing>
          <wp:inline distT="0" distB="0" distL="0" distR="0" wp14:anchorId="43615874" wp14:editId="31378D27">
            <wp:extent cx="200000" cy="18095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00000" cy="180952"/>
                    </a:xfrm>
                    <a:prstGeom prst="rect">
                      <a:avLst/>
                    </a:prstGeom>
                  </pic:spPr>
                </pic:pic>
              </a:graphicData>
            </a:graphic>
          </wp:inline>
        </w:drawing>
      </w:r>
      <w:r w:rsidRPr="002A60BD">
        <w:rPr>
          <w:lang w:val="sr-Latn-ME"/>
        </w:rPr>
        <w:t xml:space="preserve"> </w:t>
      </w:r>
      <w:r w:rsidRPr="002A60BD">
        <w:rPr>
          <w:b/>
          <w:lang w:val="sr-Latn-ME"/>
        </w:rPr>
        <w:t>Create enterprise project</w:t>
      </w:r>
      <w:r w:rsidR="00F71DAE" w:rsidRPr="002A60BD">
        <w:rPr>
          <w:lang w:val="sr-Latn-ME"/>
        </w:rPr>
        <w:t xml:space="preserve"> (</w:t>
      </w:r>
      <w:r w:rsidR="002C4E3B" w:rsidRPr="002A60BD">
        <w:rPr>
          <w:lang w:val="sr-Latn-ME"/>
        </w:rPr>
        <w:t>Slika 4</w:t>
      </w:r>
      <w:r w:rsidR="00F71DAE" w:rsidRPr="002A60BD">
        <w:rPr>
          <w:lang w:val="sr-Latn-ME"/>
        </w:rPr>
        <w:t>)</w:t>
      </w:r>
      <w:r w:rsidRPr="002A60BD">
        <w:rPr>
          <w:lang w:val="sr-Latn-ME"/>
        </w:rPr>
        <w:t>.</w:t>
      </w:r>
    </w:p>
    <w:p w14:paraId="5834F2F0" w14:textId="77777777" w:rsidR="00F71DAE" w:rsidRPr="002A60BD" w:rsidRDefault="00F71DAE" w:rsidP="008457A2">
      <w:pPr>
        <w:pStyle w:val="Slike"/>
      </w:pPr>
      <w:r w:rsidRPr="002A60BD">
        <w:rPr>
          <w:lang w:val="en-US"/>
        </w:rPr>
        <w:drawing>
          <wp:inline distT="0" distB="0" distL="0" distR="0" wp14:anchorId="34317710" wp14:editId="3B2EEB02">
            <wp:extent cx="4288829" cy="3096000"/>
            <wp:effectExtent l="38100" t="38100" r="92710" b="1047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nfra Admin1.jpg"/>
                    <pic:cNvPicPr/>
                  </pic:nvPicPr>
                  <pic:blipFill>
                    <a:blip r:embed="rId19">
                      <a:extLst>
                        <a:ext uri="{28A0092B-C50C-407E-A947-70E740481C1C}">
                          <a14:useLocalDpi xmlns:a14="http://schemas.microsoft.com/office/drawing/2010/main" val="0"/>
                        </a:ext>
                      </a:extLst>
                    </a:blip>
                    <a:stretch>
                      <a:fillRect/>
                    </a:stretch>
                  </pic:blipFill>
                  <pic:spPr>
                    <a:xfrm>
                      <a:off x="0" y="0"/>
                      <a:ext cx="4288829" cy="3096000"/>
                    </a:xfrm>
                    <a:prstGeom prst="rect">
                      <a:avLst/>
                    </a:prstGeom>
                    <a:effectLst>
                      <a:outerShdw blurRad="50800" dist="38100" dir="2700000" algn="tl" rotWithShape="0">
                        <a:prstClr val="black">
                          <a:alpha val="40000"/>
                        </a:prstClr>
                      </a:outerShdw>
                    </a:effectLst>
                  </pic:spPr>
                </pic:pic>
              </a:graphicData>
            </a:graphic>
          </wp:inline>
        </w:drawing>
      </w:r>
    </w:p>
    <w:p w14:paraId="2665CD38" w14:textId="52CD3B03" w:rsidR="005C487E" w:rsidRPr="002A60BD" w:rsidRDefault="00F71DAE" w:rsidP="00F71DAE">
      <w:pPr>
        <w:pStyle w:val="Caption"/>
        <w:rPr>
          <w:noProof/>
          <w:lang w:val="sr-Latn-ME" w:eastAsia="en-US"/>
        </w:rPr>
      </w:pPr>
      <w:bookmarkStart w:id="11" w:name="_Ref369782656"/>
      <w:r w:rsidRPr="002A60BD">
        <w:rPr>
          <w:b/>
          <w:lang w:val="sr-Latn-ME"/>
        </w:rPr>
        <w:t xml:space="preserve">Slika </w:t>
      </w:r>
      <w:bookmarkEnd w:id="11"/>
      <w:r w:rsidR="00713D03" w:rsidRPr="002A60BD">
        <w:rPr>
          <w:b/>
          <w:lang w:val="sr-Latn-ME"/>
        </w:rPr>
        <w:t>4</w:t>
      </w:r>
      <w:r w:rsidRPr="002A60BD">
        <w:rPr>
          <w:b/>
          <w:lang w:val="sr-Latn-ME"/>
        </w:rPr>
        <w:t>:</w:t>
      </w:r>
      <w:r w:rsidRPr="002A60BD">
        <w:rPr>
          <w:lang w:val="sr-Latn-ME"/>
        </w:rPr>
        <w:t xml:space="preserve"> </w:t>
      </w:r>
      <w:r w:rsidR="004F5E60" w:rsidRPr="002A60BD">
        <w:rPr>
          <w:lang w:val="sr-Latn-ME"/>
        </w:rPr>
        <w:t>Novi projektat/plan</w:t>
      </w:r>
    </w:p>
    <w:p w14:paraId="2A7EA9B3" w14:textId="5EEA6FD6" w:rsidR="005C487E" w:rsidRPr="002A60BD" w:rsidRDefault="00655301" w:rsidP="00AE40D4">
      <w:pPr>
        <w:rPr>
          <w:lang w:val="sr-Latn-ME"/>
        </w:rPr>
      </w:pPr>
      <w:r w:rsidRPr="002A60BD">
        <w:rPr>
          <w:lang w:val="sr-Latn-ME"/>
        </w:rPr>
        <w:lastRenderedPageBreak/>
        <w:t xml:space="preserve">Klikom na dugme Create enterprise project otvoriće se novi prozor </w:t>
      </w:r>
      <w:r w:rsidRPr="002A60BD">
        <w:rPr>
          <w:b/>
          <w:lang w:val="sr-Latn-ME"/>
        </w:rPr>
        <w:t>Create new enterprise project</w:t>
      </w:r>
      <w:r w:rsidRPr="002A60BD">
        <w:rPr>
          <w:lang w:val="sr-Latn-ME"/>
        </w:rPr>
        <w:t xml:space="preserve">. Na polje </w:t>
      </w:r>
      <w:r w:rsidRPr="002A60BD">
        <w:rPr>
          <w:b/>
          <w:lang w:val="sr-Latn-ME"/>
        </w:rPr>
        <w:t>Name</w:t>
      </w:r>
      <w:r w:rsidRPr="002A60BD">
        <w:rPr>
          <w:lang w:val="sr-Latn-ME"/>
        </w:rPr>
        <w:t xml:space="preserve"> unesemo naziv projekta odnosno plana i kliknemo </w:t>
      </w:r>
      <w:r w:rsidRPr="002A60BD">
        <w:rPr>
          <w:b/>
          <w:lang w:val="sr-Latn-ME"/>
        </w:rPr>
        <w:t>Create</w:t>
      </w:r>
      <w:r w:rsidRPr="002A60BD">
        <w:rPr>
          <w:lang w:val="sr-Latn-ME"/>
        </w:rPr>
        <w:t xml:space="preserve"> kako bih kreirali </w:t>
      </w:r>
      <w:r w:rsidR="006869A9" w:rsidRPr="002A60BD">
        <w:rPr>
          <w:lang w:val="sr-Latn-ME"/>
        </w:rPr>
        <w:t>novi projekat/</w:t>
      </w:r>
      <w:r w:rsidR="001F475E" w:rsidRPr="002A60BD">
        <w:rPr>
          <w:lang w:val="sr-Latn-ME"/>
        </w:rPr>
        <w:t>plan</w:t>
      </w:r>
      <w:r w:rsidR="000B4639" w:rsidRPr="002A60BD">
        <w:rPr>
          <w:lang w:val="sr-Latn-ME"/>
        </w:rPr>
        <w:t xml:space="preserve"> (</w:t>
      </w:r>
      <w:r w:rsidR="002C4E3B" w:rsidRPr="002A60BD">
        <w:rPr>
          <w:lang w:val="sr-Latn-ME"/>
        </w:rPr>
        <w:t>Slika 5</w:t>
      </w:r>
      <w:r w:rsidR="000B4639" w:rsidRPr="002A60BD">
        <w:rPr>
          <w:lang w:val="sr-Latn-ME"/>
        </w:rPr>
        <w:t>)</w:t>
      </w:r>
      <w:r w:rsidRPr="002A60BD">
        <w:rPr>
          <w:lang w:val="sr-Latn-ME"/>
        </w:rPr>
        <w:t>.</w:t>
      </w:r>
    </w:p>
    <w:p w14:paraId="70EB300C" w14:textId="77777777" w:rsidR="000B4639" w:rsidRPr="002A60BD" w:rsidRDefault="00655301" w:rsidP="008457A2">
      <w:pPr>
        <w:pStyle w:val="Slike"/>
      </w:pPr>
      <w:r w:rsidRPr="002A60BD">
        <w:rPr>
          <w:lang w:val="en-US"/>
        </w:rPr>
        <w:drawing>
          <wp:inline distT="0" distB="0" distL="0" distR="0" wp14:anchorId="0AB7587A" wp14:editId="11FA7D67">
            <wp:extent cx="3596273" cy="940447"/>
            <wp:effectExtent l="38100" t="38100" r="99695" b="8826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nfra Admin4.jpg"/>
                    <pic:cNvPicPr/>
                  </pic:nvPicPr>
                  <pic:blipFill>
                    <a:blip r:embed="rId20">
                      <a:extLst>
                        <a:ext uri="{28A0092B-C50C-407E-A947-70E740481C1C}">
                          <a14:useLocalDpi xmlns:a14="http://schemas.microsoft.com/office/drawing/2010/main" val="0"/>
                        </a:ext>
                      </a:extLst>
                    </a:blip>
                    <a:stretch>
                      <a:fillRect/>
                    </a:stretch>
                  </pic:blipFill>
                  <pic:spPr>
                    <a:xfrm>
                      <a:off x="0" y="0"/>
                      <a:ext cx="3596273" cy="940447"/>
                    </a:xfrm>
                    <a:prstGeom prst="rect">
                      <a:avLst/>
                    </a:prstGeom>
                    <a:effectLst>
                      <a:outerShdw blurRad="50800" dist="38100" dir="2700000" algn="tl" rotWithShape="0">
                        <a:prstClr val="black">
                          <a:alpha val="40000"/>
                        </a:prstClr>
                      </a:outerShdw>
                    </a:effectLst>
                  </pic:spPr>
                </pic:pic>
              </a:graphicData>
            </a:graphic>
          </wp:inline>
        </w:drawing>
      </w:r>
    </w:p>
    <w:p w14:paraId="36F4789A" w14:textId="6306CDFF" w:rsidR="008274DE" w:rsidRPr="002A60BD" w:rsidRDefault="000B4639" w:rsidP="000B4639">
      <w:pPr>
        <w:pStyle w:val="Caption"/>
        <w:rPr>
          <w:noProof/>
          <w:lang w:val="sr-Latn-ME" w:eastAsia="en-US"/>
        </w:rPr>
      </w:pPr>
      <w:bookmarkStart w:id="12" w:name="_Ref369803549"/>
      <w:r w:rsidRPr="002A60BD">
        <w:rPr>
          <w:b/>
          <w:lang w:val="sr-Latn-ME"/>
        </w:rPr>
        <w:t xml:space="preserve">Slika </w:t>
      </w:r>
      <w:bookmarkEnd w:id="12"/>
      <w:r w:rsidR="005969DE" w:rsidRPr="002A60BD">
        <w:rPr>
          <w:b/>
          <w:lang w:val="sr-Latn-ME"/>
        </w:rPr>
        <w:t>5</w:t>
      </w:r>
      <w:r w:rsidRPr="002A60BD">
        <w:rPr>
          <w:b/>
          <w:lang w:val="sr-Latn-ME"/>
        </w:rPr>
        <w:t>:</w:t>
      </w:r>
      <w:r w:rsidRPr="002A60BD">
        <w:rPr>
          <w:lang w:val="sr-Latn-ME"/>
        </w:rPr>
        <w:t xml:space="preserve"> Kreiranje novog pro</w:t>
      </w:r>
      <w:r w:rsidR="009C78E8" w:rsidRPr="002A60BD">
        <w:rPr>
          <w:lang w:val="sr-Latn-ME"/>
        </w:rPr>
        <w:t>jekta</w:t>
      </w:r>
      <w:r w:rsidRPr="002A60BD">
        <w:rPr>
          <w:lang w:val="sr-Latn-ME"/>
        </w:rPr>
        <w:t>/plana</w:t>
      </w:r>
    </w:p>
    <w:p w14:paraId="237B0F51" w14:textId="1CB9BB4B" w:rsidR="008274DE" w:rsidRPr="002A60BD" w:rsidRDefault="00BB447F" w:rsidP="00AE40D4">
      <w:pPr>
        <w:rPr>
          <w:lang w:val="sr-Latn-ME"/>
        </w:rPr>
      </w:pPr>
      <w:r w:rsidRPr="002A60BD">
        <w:rPr>
          <w:lang w:val="sr-Latn-ME"/>
        </w:rPr>
        <w:t xml:space="preserve">Poslije kreiranja projekta/plana neophodno je kreirati model sa šemom GIS MonPlanGML. Za kreiranje modela potrebno je kliknuti na dugme </w:t>
      </w:r>
      <w:r w:rsidRPr="002A60BD">
        <w:rPr>
          <w:b/>
          <w:lang w:val="sr-Latn-ME"/>
        </w:rPr>
        <w:t>New</w:t>
      </w:r>
      <w:r w:rsidRPr="002A60BD">
        <w:rPr>
          <w:lang w:val="sr-Latn-ME"/>
        </w:rPr>
        <w:t xml:space="preserve"> (</w:t>
      </w:r>
      <w:r w:rsidR="002C4E3B" w:rsidRPr="002A60BD">
        <w:rPr>
          <w:lang w:val="sr-Latn-ME"/>
        </w:rPr>
        <w:t>Slika 6</w:t>
      </w:r>
      <w:r w:rsidRPr="002A60BD">
        <w:rPr>
          <w:lang w:val="sr-Latn-ME"/>
        </w:rPr>
        <w:t>).</w:t>
      </w:r>
    </w:p>
    <w:p w14:paraId="5065577C" w14:textId="77777777" w:rsidR="004F5E60" w:rsidRPr="002A60BD" w:rsidRDefault="004F5E60" w:rsidP="008457A2">
      <w:pPr>
        <w:pStyle w:val="Slike"/>
      </w:pPr>
      <w:r w:rsidRPr="002A60BD">
        <w:rPr>
          <w:lang w:val="en-US"/>
        </w:rPr>
        <w:drawing>
          <wp:inline distT="0" distB="0" distL="0" distR="0" wp14:anchorId="2436D161" wp14:editId="51A98B72">
            <wp:extent cx="5732145" cy="3442970"/>
            <wp:effectExtent l="38100" t="38100" r="97155" b="10033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nfra Admin5.jpg"/>
                    <pic:cNvPicPr/>
                  </pic:nvPicPr>
                  <pic:blipFill>
                    <a:blip r:embed="rId21">
                      <a:extLst>
                        <a:ext uri="{28A0092B-C50C-407E-A947-70E740481C1C}">
                          <a14:useLocalDpi xmlns:a14="http://schemas.microsoft.com/office/drawing/2010/main" val="0"/>
                        </a:ext>
                      </a:extLst>
                    </a:blip>
                    <a:stretch>
                      <a:fillRect/>
                    </a:stretch>
                  </pic:blipFill>
                  <pic:spPr>
                    <a:xfrm>
                      <a:off x="0" y="0"/>
                      <a:ext cx="5732145" cy="3442970"/>
                    </a:xfrm>
                    <a:prstGeom prst="rect">
                      <a:avLst/>
                    </a:prstGeom>
                    <a:effectLst>
                      <a:outerShdw blurRad="50800" dist="38100" dir="2700000" algn="tl" rotWithShape="0">
                        <a:prstClr val="black">
                          <a:alpha val="40000"/>
                        </a:prstClr>
                      </a:outerShdw>
                    </a:effectLst>
                  </pic:spPr>
                </pic:pic>
              </a:graphicData>
            </a:graphic>
          </wp:inline>
        </w:drawing>
      </w:r>
    </w:p>
    <w:p w14:paraId="476DD2E9" w14:textId="4E50AA3A" w:rsidR="001523E2" w:rsidRPr="002A60BD" w:rsidRDefault="004F5E60" w:rsidP="004F5E60">
      <w:pPr>
        <w:pStyle w:val="Caption"/>
        <w:rPr>
          <w:lang w:val="sr-Latn-ME"/>
        </w:rPr>
      </w:pPr>
      <w:bookmarkStart w:id="13" w:name="_Ref369804442"/>
      <w:r w:rsidRPr="002A60BD">
        <w:rPr>
          <w:b/>
          <w:lang w:val="sr-Latn-ME"/>
        </w:rPr>
        <w:t xml:space="preserve">Slika </w:t>
      </w:r>
      <w:bookmarkEnd w:id="13"/>
      <w:r w:rsidR="005969DE" w:rsidRPr="002A60BD">
        <w:rPr>
          <w:b/>
          <w:lang w:val="sr-Latn-ME"/>
        </w:rPr>
        <w:t>6</w:t>
      </w:r>
      <w:r w:rsidRPr="002A60BD">
        <w:rPr>
          <w:b/>
          <w:lang w:val="sr-Latn-ME"/>
        </w:rPr>
        <w:t>:</w:t>
      </w:r>
      <w:r w:rsidRPr="002A60BD">
        <w:rPr>
          <w:lang w:val="sr-Latn-ME"/>
        </w:rPr>
        <w:t xml:space="preserve"> Novi model</w:t>
      </w:r>
    </w:p>
    <w:p w14:paraId="533B1512" w14:textId="036FBCCD" w:rsidR="007A1AC9" w:rsidRPr="002A60BD" w:rsidRDefault="00B90FCB" w:rsidP="00AE40D4">
      <w:pPr>
        <w:rPr>
          <w:lang w:val="sr-Latn-ME"/>
        </w:rPr>
      </w:pPr>
      <w:r w:rsidRPr="002A60BD">
        <w:rPr>
          <w:lang w:val="sr-Latn-ME"/>
        </w:rPr>
        <w:t xml:space="preserve">Klikom na dugme New otvoriće se novi prozor </w:t>
      </w:r>
      <w:r w:rsidRPr="002A60BD">
        <w:rPr>
          <w:b/>
          <w:lang w:val="sr-Latn-ME"/>
        </w:rPr>
        <w:t xml:space="preserve">Create new </w:t>
      </w:r>
      <w:r w:rsidR="002715EF" w:rsidRPr="002A60BD">
        <w:rPr>
          <w:b/>
          <w:lang w:val="sr-Latn-ME"/>
        </w:rPr>
        <w:t>industry model</w:t>
      </w:r>
      <w:r w:rsidR="007A1AC9" w:rsidRPr="002A60BD">
        <w:rPr>
          <w:lang w:val="sr-Latn-ME"/>
        </w:rPr>
        <w:t xml:space="preserve">, gdje treba podešavati parametre u tabove </w:t>
      </w:r>
      <w:r w:rsidR="007A1AC9" w:rsidRPr="002A60BD">
        <w:rPr>
          <w:b/>
          <w:lang w:val="sr-Latn-ME"/>
        </w:rPr>
        <w:t>General</w:t>
      </w:r>
      <w:r w:rsidR="007A1AC9" w:rsidRPr="002A60BD">
        <w:rPr>
          <w:lang w:val="sr-Latn-ME"/>
        </w:rPr>
        <w:t xml:space="preserve">, </w:t>
      </w:r>
      <w:r w:rsidR="007A1AC9" w:rsidRPr="002A60BD">
        <w:rPr>
          <w:b/>
          <w:lang w:val="sr-Latn-ME"/>
        </w:rPr>
        <w:t>Modules</w:t>
      </w:r>
      <w:r w:rsidR="007A1AC9" w:rsidRPr="002A60BD">
        <w:rPr>
          <w:lang w:val="sr-Latn-ME"/>
        </w:rPr>
        <w:t xml:space="preserve"> i </w:t>
      </w:r>
      <w:r w:rsidR="007A1AC9" w:rsidRPr="002A60BD">
        <w:rPr>
          <w:b/>
          <w:lang w:val="sr-Latn-ME"/>
        </w:rPr>
        <w:t>Spatial</w:t>
      </w:r>
      <w:r w:rsidR="007A1AC9" w:rsidRPr="002A60BD">
        <w:rPr>
          <w:lang w:val="sr-Latn-ME"/>
        </w:rPr>
        <w:t>.</w:t>
      </w:r>
    </w:p>
    <w:p w14:paraId="304DF5B0" w14:textId="0FEE41DE" w:rsidR="00A236DB" w:rsidRPr="002A60BD" w:rsidRDefault="00A236DB" w:rsidP="00475A4A">
      <w:pPr>
        <w:pStyle w:val="ListParagraph"/>
        <w:numPr>
          <w:ilvl w:val="0"/>
          <w:numId w:val="3"/>
        </w:numPr>
        <w:ind w:left="426" w:hanging="141"/>
        <w:rPr>
          <w:b/>
          <w:lang w:val="sr-Latn-ME"/>
        </w:rPr>
      </w:pPr>
      <w:r w:rsidRPr="002A60BD">
        <w:rPr>
          <w:b/>
          <w:lang w:val="sr-Latn-ME"/>
        </w:rPr>
        <w:t>General</w:t>
      </w:r>
    </w:p>
    <w:p w14:paraId="5C193080" w14:textId="00CF1934" w:rsidR="00406FBC" w:rsidRPr="002A60BD" w:rsidRDefault="008402FE" w:rsidP="00406FBC">
      <w:pPr>
        <w:rPr>
          <w:lang w:val="sr-Latn-ME"/>
        </w:rPr>
      </w:pPr>
      <w:r w:rsidRPr="002A60BD">
        <w:rPr>
          <w:lang w:val="sr-Latn-ME"/>
        </w:rPr>
        <w:t xml:space="preserve">Primjer unosa podataka </w:t>
      </w:r>
      <w:r w:rsidR="00406FBC" w:rsidRPr="002A60BD">
        <w:rPr>
          <w:lang w:val="sr-Latn-ME"/>
        </w:rPr>
        <w:t>u tab General</w:t>
      </w:r>
      <w:r w:rsidR="00072554" w:rsidRPr="002A60BD">
        <w:rPr>
          <w:lang w:val="sr-Latn-ME"/>
        </w:rPr>
        <w:t xml:space="preserve"> (</w:t>
      </w:r>
      <w:r w:rsidR="002C4E3B" w:rsidRPr="002A60BD">
        <w:rPr>
          <w:lang w:val="sr-Latn-ME"/>
        </w:rPr>
        <w:t>Slika 7</w:t>
      </w:r>
      <w:r w:rsidR="00072554" w:rsidRPr="002A60BD">
        <w:rPr>
          <w:lang w:val="sr-Latn-ME"/>
        </w:rPr>
        <w:t>)</w:t>
      </w:r>
      <w:r w:rsidR="00406FBC" w:rsidRPr="002A60BD">
        <w:rPr>
          <w:lang w:val="sr-Latn-ME"/>
        </w:rPr>
        <w:t>:</w:t>
      </w:r>
    </w:p>
    <w:p w14:paraId="6E22A825" w14:textId="71915D66" w:rsidR="00FA3D34" w:rsidRPr="002A60BD" w:rsidRDefault="002B7464" w:rsidP="00475A4A">
      <w:pPr>
        <w:pStyle w:val="ListParagraph"/>
        <w:numPr>
          <w:ilvl w:val="0"/>
          <w:numId w:val="4"/>
        </w:numPr>
        <w:tabs>
          <w:tab w:val="left" w:pos="3402"/>
        </w:tabs>
        <w:spacing w:after="0"/>
        <w:rPr>
          <w:lang w:val="sr-Latn-ME"/>
        </w:rPr>
      </w:pPr>
      <w:r w:rsidRPr="002A60BD">
        <w:rPr>
          <w:b/>
          <w:lang w:val="sr-Latn-ME"/>
        </w:rPr>
        <w:t>Industry model name:</w:t>
      </w:r>
      <w:r w:rsidR="00727DB4" w:rsidRPr="002A60BD">
        <w:rPr>
          <w:lang w:val="sr-Latn-ME"/>
        </w:rPr>
        <w:t xml:space="preserve"> </w:t>
      </w:r>
      <w:r w:rsidR="00FA3D34" w:rsidRPr="002A60BD">
        <w:rPr>
          <w:lang w:val="sr-Latn-ME"/>
        </w:rPr>
        <w:t>Prostorni plan Crne Gore</w:t>
      </w:r>
    </w:p>
    <w:p w14:paraId="1C14A068" w14:textId="6349B0C2" w:rsidR="007E5214" w:rsidRPr="002A60BD" w:rsidRDefault="007E5214" w:rsidP="007E5214">
      <w:pPr>
        <w:tabs>
          <w:tab w:val="left" w:pos="3402"/>
        </w:tabs>
        <w:ind w:left="709"/>
        <w:rPr>
          <w:lang w:val="sr-Latn-ME"/>
        </w:rPr>
      </w:pPr>
      <w:r w:rsidRPr="002A60BD">
        <w:rPr>
          <w:lang w:val="sr-Latn-ME"/>
        </w:rPr>
        <w:t>(Predstavlja naziv modela MonPlanGML)</w:t>
      </w:r>
    </w:p>
    <w:p w14:paraId="003DC133" w14:textId="05495363" w:rsidR="00FA3D34" w:rsidRPr="002A60BD" w:rsidRDefault="002B7464" w:rsidP="00475A4A">
      <w:pPr>
        <w:pStyle w:val="ListParagraph"/>
        <w:numPr>
          <w:ilvl w:val="0"/>
          <w:numId w:val="4"/>
        </w:numPr>
        <w:tabs>
          <w:tab w:val="left" w:pos="3402"/>
        </w:tabs>
        <w:spacing w:after="0"/>
        <w:rPr>
          <w:lang w:val="sr-Latn-ME"/>
        </w:rPr>
      </w:pPr>
      <w:r w:rsidRPr="002A60BD">
        <w:rPr>
          <w:b/>
          <w:lang w:val="sr-Latn-ME"/>
        </w:rPr>
        <w:t>User name:</w:t>
      </w:r>
      <w:r w:rsidR="00727DB4" w:rsidRPr="002A60BD">
        <w:rPr>
          <w:lang w:val="sr-Latn-ME"/>
        </w:rPr>
        <w:t xml:space="preserve"> </w:t>
      </w:r>
      <w:r w:rsidR="00FA3D34" w:rsidRPr="002A60BD">
        <w:rPr>
          <w:lang w:val="sr-Latn-ME"/>
        </w:rPr>
        <w:t>PPCG</w:t>
      </w:r>
    </w:p>
    <w:p w14:paraId="7063B8DF" w14:textId="4FB1CD57" w:rsidR="007E5214" w:rsidRPr="002A60BD" w:rsidRDefault="007E5214" w:rsidP="007E5214">
      <w:pPr>
        <w:tabs>
          <w:tab w:val="left" w:pos="3402"/>
        </w:tabs>
        <w:ind w:left="709"/>
        <w:rPr>
          <w:lang w:val="sr-Latn-ME"/>
        </w:rPr>
      </w:pPr>
      <w:r w:rsidRPr="002A60BD">
        <w:rPr>
          <w:lang w:val="sr-Latn-ME"/>
        </w:rPr>
        <w:t>(Predstavlja korisničko ime modela MonPlanGML</w:t>
      </w:r>
      <w:r w:rsidR="001D1F3A" w:rsidRPr="002A60BD">
        <w:rPr>
          <w:lang w:val="sr-Latn-ME"/>
        </w:rPr>
        <w:t xml:space="preserve"> u Oracle bazi</w:t>
      </w:r>
      <w:r w:rsidRPr="002A60BD">
        <w:rPr>
          <w:lang w:val="sr-Latn-ME"/>
        </w:rPr>
        <w:t>)</w:t>
      </w:r>
    </w:p>
    <w:p w14:paraId="4532E6DC" w14:textId="3D6DD1D5" w:rsidR="00FA3D34" w:rsidRPr="002A60BD" w:rsidRDefault="002B7464" w:rsidP="00475A4A">
      <w:pPr>
        <w:pStyle w:val="ListParagraph"/>
        <w:numPr>
          <w:ilvl w:val="0"/>
          <w:numId w:val="4"/>
        </w:numPr>
        <w:tabs>
          <w:tab w:val="left" w:pos="3402"/>
        </w:tabs>
        <w:spacing w:after="0"/>
        <w:rPr>
          <w:b/>
          <w:lang w:val="sr-Latn-ME"/>
        </w:rPr>
      </w:pPr>
      <w:r w:rsidRPr="002A60BD">
        <w:rPr>
          <w:b/>
          <w:lang w:val="sr-Latn-ME"/>
        </w:rPr>
        <w:t>Password:</w:t>
      </w:r>
      <w:r w:rsidR="00727DB4" w:rsidRPr="002A60BD">
        <w:rPr>
          <w:lang w:val="sr-Latn-ME"/>
        </w:rPr>
        <w:t xml:space="preserve"> </w:t>
      </w:r>
      <w:r w:rsidR="00FA3D34" w:rsidRPr="002A60BD">
        <w:rPr>
          <w:lang w:val="sr-Latn-ME"/>
        </w:rPr>
        <w:t>plan</w:t>
      </w:r>
    </w:p>
    <w:p w14:paraId="3D8386EE" w14:textId="61769FD6" w:rsidR="007E5214" w:rsidRPr="002A60BD" w:rsidRDefault="007E5214" w:rsidP="007E5214">
      <w:pPr>
        <w:tabs>
          <w:tab w:val="left" w:pos="3402"/>
        </w:tabs>
        <w:ind w:left="709"/>
        <w:rPr>
          <w:lang w:val="sr-Latn-ME"/>
        </w:rPr>
      </w:pPr>
      <w:r w:rsidRPr="002A60BD">
        <w:rPr>
          <w:lang w:val="sr-Latn-ME"/>
        </w:rPr>
        <w:t>(Predstavlja lozinku modela MonPlanGML)</w:t>
      </w:r>
    </w:p>
    <w:p w14:paraId="38E69062" w14:textId="5A2BC1E6" w:rsidR="002B7464" w:rsidRPr="002A60BD" w:rsidRDefault="002B7464" w:rsidP="00475A4A">
      <w:pPr>
        <w:pStyle w:val="ListParagraph"/>
        <w:numPr>
          <w:ilvl w:val="0"/>
          <w:numId w:val="4"/>
        </w:numPr>
        <w:tabs>
          <w:tab w:val="left" w:pos="3402"/>
        </w:tabs>
        <w:spacing w:after="0"/>
        <w:rPr>
          <w:lang w:val="sr-Latn-ME"/>
        </w:rPr>
      </w:pPr>
      <w:r w:rsidRPr="002A60BD">
        <w:rPr>
          <w:b/>
          <w:lang w:val="sr-Latn-ME"/>
        </w:rPr>
        <w:lastRenderedPageBreak/>
        <w:t>Repeat Password:</w:t>
      </w:r>
      <w:r w:rsidR="00727DB4" w:rsidRPr="002A60BD">
        <w:rPr>
          <w:b/>
          <w:lang w:val="sr-Latn-ME"/>
        </w:rPr>
        <w:t xml:space="preserve"> </w:t>
      </w:r>
      <w:r w:rsidR="00FA3D34" w:rsidRPr="002A60BD">
        <w:rPr>
          <w:lang w:val="sr-Latn-ME"/>
        </w:rPr>
        <w:t>plan</w:t>
      </w:r>
    </w:p>
    <w:p w14:paraId="73A4645A" w14:textId="0D90F84B" w:rsidR="007E5214" w:rsidRPr="002A60BD" w:rsidRDefault="007E5214" w:rsidP="007E5214">
      <w:pPr>
        <w:tabs>
          <w:tab w:val="left" w:pos="3402"/>
        </w:tabs>
        <w:ind w:left="709"/>
        <w:rPr>
          <w:lang w:val="sr-Latn-ME"/>
        </w:rPr>
      </w:pPr>
      <w:r w:rsidRPr="002A60BD">
        <w:rPr>
          <w:lang w:val="sr-Latn-ME"/>
        </w:rPr>
        <w:t>(Ponovljena lozinka modela MonPlanGML)</w:t>
      </w:r>
    </w:p>
    <w:p w14:paraId="3F6202A0" w14:textId="77777777" w:rsidR="00E23B5F" w:rsidRPr="002A60BD" w:rsidRDefault="00B73F0B" w:rsidP="008457A2">
      <w:pPr>
        <w:pStyle w:val="Slike"/>
      </w:pPr>
      <w:r w:rsidRPr="002A60BD">
        <w:rPr>
          <w:lang w:val="en-US"/>
        </w:rPr>
        <w:drawing>
          <wp:inline distT="0" distB="0" distL="0" distR="0" wp14:anchorId="73FA1AA2" wp14:editId="705762A3">
            <wp:extent cx="5340065" cy="5080959"/>
            <wp:effectExtent l="38100" t="38100" r="89535" b="10096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nfra Admin6.jpg"/>
                    <pic:cNvPicPr/>
                  </pic:nvPicPr>
                  <pic:blipFill>
                    <a:blip r:embed="rId22">
                      <a:extLst>
                        <a:ext uri="{28A0092B-C50C-407E-A947-70E740481C1C}">
                          <a14:useLocalDpi xmlns:a14="http://schemas.microsoft.com/office/drawing/2010/main" val="0"/>
                        </a:ext>
                      </a:extLst>
                    </a:blip>
                    <a:stretch>
                      <a:fillRect/>
                    </a:stretch>
                  </pic:blipFill>
                  <pic:spPr>
                    <a:xfrm>
                      <a:off x="0" y="0"/>
                      <a:ext cx="5346483" cy="5087066"/>
                    </a:xfrm>
                    <a:prstGeom prst="rect">
                      <a:avLst/>
                    </a:prstGeom>
                    <a:effectLst>
                      <a:outerShdw blurRad="50800" dist="38100" dir="2700000" algn="tl" rotWithShape="0">
                        <a:prstClr val="black">
                          <a:alpha val="40000"/>
                        </a:prstClr>
                      </a:outerShdw>
                    </a:effectLst>
                  </pic:spPr>
                </pic:pic>
              </a:graphicData>
            </a:graphic>
          </wp:inline>
        </w:drawing>
      </w:r>
    </w:p>
    <w:p w14:paraId="0C5715D0" w14:textId="4EDC74C7" w:rsidR="008274DE" w:rsidRPr="002A60BD" w:rsidRDefault="00E23B5F" w:rsidP="00E23B5F">
      <w:pPr>
        <w:pStyle w:val="Caption"/>
        <w:rPr>
          <w:noProof/>
          <w:lang w:val="sr-Latn-ME" w:eastAsia="en-US"/>
        </w:rPr>
      </w:pPr>
      <w:bookmarkStart w:id="14" w:name="_Ref369860438"/>
      <w:r w:rsidRPr="002A60BD">
        <w:rPr>
          <w:b/>
          <w:lang w:val="sr-Latn-ME"/>
        </w:rPr>
        <w:t xml:space="preserve">Slika </w:t>
      </w:r>
      <w:bookmarkEnd w:id="14"/>
      <w:r w:rsidR="005969DE" w:rsidRPr="002A60BD">
        <w:rPr>
          <w:b/>
          <w:lang w:val="sr-Latn-ME"/>
        </w:rPr>
        <w:t>7</w:t>
      </w:r>
      <w:r w:rsidRPr="002A60BD">
        <w:rPr>
          <w:b/>
          <w:lang w:val="sr-Latn-ME"/>
        </w:rPr>
        <w:t>:</w:t>
      </w:r>
      <w:r w:rsidRPr="002A60BD">
        <w:rPr>
          <w:lang w:val="sr-Latn-ME"/>
        </w:rPr>
        <w:t xml:space="preserve"> Primjer unosa podataka u tab General</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2A7DC5" w:rsidRPr="002A60BD" w14:paraId="74F8D341" w14:textId="77777777" w:rsidTr="008943B4">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79173AB7" w14:textId="77777777" w:rsidR="002A7DC5" w:rsidRPr="002A60BD" w:rsidRDefault="002A7DC5" w:rsidP="008943B4">
            <w:pPr>
              <w:pStyle w:val="Icon"/>
              <w:ind w:firstLine="0"/>
              <w:rPr>
                <w:u w:val="double"/>
                <w:lang w:val="sr-Latn-ME"/>
              </w:rPr>
            </w:pPr>
            <w:r w:rsidRPr="002A60BD">
              <w:rPr>
                <w:noProof/>
                <w:lang w:val="en-US" w:eastAsia="en-US"/>
              </w:rPr>
              <mc:AlternateContent>
                <mc:Choice Requires="wpg">
                  <w:drawing>
                    <wp:inline distT="0" distB="0" distL="0" distR="0" wp14:anchorId="08CD6E09" wp14:editId="636FF954">
                      <wp:extent cx="228600" cy="228600"/>
                      <wp:effectExtent l="0" t="0" r="0" b="0"/>
                      <wp:docPr id="19"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20" name="Oval 20"/>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21" name="Freeform 21"/>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91C4850"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">
                      <v:oval id="Oval 20"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9Dy74A&#10;AADbAAAADwAAAGRycy9kb3ducmV2LnhtbERPy4rCMBTdC/MP4Q64EU0tKtIxihQVl74+4NpcmzLN&#10;TWmi1r83C8Hl4bwXq87W4kGtrxwrGI8SEMSF0xWXCi7n7XAOwgdkjbVjUvAiD6vlT2+BmXZPPtLj&#10;FEoRQ9hnqMCE0GRS+sKQRT9yDXHkbq61GCJsS6lbfMZwW8s0SWbSYsWxwWBDuaHi/3S3CgbpRuaH&#10;aTod3Ex+sNfr7jyZ75Tq/3brPxCBuvAVf9x7rSCN6+OX+APk8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avQ8u+AAAA2wAAAA8AAAAAAAAAAAAAAAAAmAIAAGRycy9kb3ducmV2&#10;LnhtbFBLBQYAAAAABAAEAPUAAACDAwAAAAA=&#10;" fillcolor="#0070c0" stroked="f" strokeweight="0">
                        <v:stroke joinstyle="miter"/>
                        <o:lock v:ext="edit" aspectratio="t"/>
                      </v:oval>
                      <v:shape id="Freeform 21"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Lw+8QA&#10;AADbAAAADwAAAGRycy9kb3ducmV2LnhtbESPQWvCQBSE74X+h+UVvNWNWqSNrlIKQk5CjcXra/Yl&#10;G8y+DbtrjP76bqHQ4zAz3zDr7Wg7MZAPrWMFs2kGgrhyuuVGwbHcPb+CCBFZY+eYFNwowHbz+LDG&#10;XLsrf9JwiI1IEA45KjAx9rmUoTJkMUxdT5y82nmLMUnfSO3xmuC2k/MsW0qLLacFgz19GKrOh4tV&#10;cLp/lcPFl2Zf+6J4efs+LX29UGryNL6vQEQa43/4r11oBfMZ/H5JP0B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i8PvEAAAA2wAAAA8AAAAAAAAAAAAAAAAAmAIAAGRycy9k&#10;b3ducmV2LnhtbFBLBQYAAAAABAAEAPUAAACJAwAAAAA=&#10;" path="m3915,38279r23491,l27406,127000r-23491,l3915,38279xm15661,v8649,,15661,7012,15661,15661c31322,24310,24310,31322,15661,31322,7012,31322,,24310,,15661,,7012,7012,,15661,xe" fillcolor="white [3212]"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67B90EDB" w14:textId="77777777" w:rsidR="002A7DC5" w:rsidRPr="002A60BD" w:rsidRDefault="002A7DC5" w:rsidP="00C54E25">
            <w:pPr>
              <w:pStyle w:val="TipText"/>
              <w:ind w:firstLine="0"/>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b/>
                <w:sz w:val="18"/>
                <w:lang w:val="sr-Latn-ME"/>
              </w:rPr>
              <w:t>Industry model name</w:t>
            </w:r>
            <w:r w:rsidRPr="002A60BD">
              <w:rPr>
                <w:sz w:val="18"/>
                <w:lang w:val="sr-Latn-ME"/>
              </w:rPr>
              <w:t xml:space="preserve"> se preporučuje da ima identični naziv kao projekat/plan</w:t>
            </w:r>
            <w:r w:rsidR="002744F7" w:rsidRPr="002A60BD">
              <w:rPr>
                <w:sz w:val="18"/>
                <w:lang w:val="sr-Latn-ME"/>
              </w:rPr>
              <w:t xml:space="preserve"> (</w:t>
            </w:r>
            <w:r w:rsidR="00C54E25" w:rsidRPr="002A60BD">
              <w:rPr>
                <w:b/>
                <w:sz w:val="18"/>
                <w:lang w:val="sr-Latn-ME"/>
              </w:rPr>
              <w:t>E</w:t>
            </w:r>
            <w:r w:rsidR="002744F7" w:rsidRPr="002A60BD">
              <w:rPr>
                <w:b/>
                <w:sz w:val="18"/>
                <w:lang w:val="sr-Latn-ME"/>
              </w:rPr>
              <w:t>nterprise project</w:t>
            </w:r>
            <w:r w:rsidR="002744F7" w:rsidRPr="002A60BD">
              <w:rPr>
                <w:sz w:val="18"/>
                <w:lang w:val="sr-Latn-ME"/>
              </w:rPr>
              <w:t>)</w:t>
            </w:r>
            <w:r w:rsidRPr="002A60BD">
              <w:rPr>
                <w:sz w:val="18"/>
                <w:lang w:val="sr-Latn-ME"/>
              </w:rPr>
              <w:t>!</w:t>
            </w:r>
          </w:p>
          <w:p w14:paraId="0B346AFB" w14:textId="6BE78EA2" w:rsidR="00972836" w:rsidRPr="002A60BD" w:rsidRDefault="00972836" w:rsidP="00C54E25">
            <w:pPr>
              <w:pStyle w:val="TipText"/>
              <w:ind w:firstLine="0"/>
              <w:cnfStyle w:val="000000000000" w:firstRow="0" w:lastRow="0" w:firstColumn="0" w:lastColumn="0" w:oddVBand="0" w:evenVBand="0" w:oddHBand="0" w:evenHBand="0" w:firstRowFirstColumn="0" w:firstRowLastColumn="0" w:lastRowFirstColumn="0" w:lastRowLastColumn="0"/>
              <w:rPr>
                <w:lang w:val="sr-Latn-ME"/>
              </w:rPr>
            </w:pPr>
            <w:r w:rsidRPr="002A60BD">
              <w:rPr>
                <w:sz w:val="18"/>
                <w:szCs w:val="18"/>
                <w:lang w:val="sr-Latn-ME"/>
              </w:rPr>
              <w:t>Korisničko ime (</w:t>
            </w:r>
            <w:r w:rsidRPr="002A60BD">
              <w:rPr>
                <w:b/>
                <w:sz w:val="18"/>
                <w:szCs w:val="18"/>
                <w:lang w:val="sr-Latn-ME"/>
              </w:rPr>
              <w:t>User name</w:t>
            </w:r>
            <w:r w:rsidRPr="002A60BD">
              <w:rPr>
                <w:sz w:val="18"/>
                <w:szCs w:val="18"/>
                <w:lang w:val="sr-Latn-ME"/>
              </w:rPr>
              <w:t>)ne smije da sadrži razmak (</w:t>
            </w:r>
            <w:r w:rsidRPr="002A60BD">
              <w:rPr>
                <w:b/>
                <w:sz w:val="18"/>
                <w:szCs w:val="18"/>
                <w:lang w:val="sr-Latn-ME"/>
              </w:rPr>
              <w:t>Space</w:t>
            </w:r>
            <w:r w:rsidRPr="002A60BD">
              <w:rPr>
                <w:sz w:val="18"/>
                <w:szCs w:val="18"/>
                <w:lang w:val="sr-Latn-ME"/>
              </w:rPr>
              <w:t xml:space="preserve">), može </w:t>
            </w:r>
          </w:p>
        </w:tc>
      </w:tr>
    </w:tbl>
    <w:p w14:paraId="15C3ADE3" w14:textId="77777777" w:rsidR="002A7DC5" w:rsidRPr="002A60BD" w:rsidRDefault="002A7DC5" w:rsidP="002A7DC5">
      <w:pPr>
        <w:rPr>
          <w:b/>
          <w:lang w:val="sr-Latn-ME"/>
        </w:rPr>
      </w:pPr>
    </w:p>
    <w:p w14:paraId="0344B19E" w14:textId="77777777" w:rsidR="005E65C4" w:rsidRPr="002A60BD" w:rsidRDefault="005E65C4" w:rsidP="00475A4A">
      <w:pPr>
        <w:pStyle w:val="ListParagraph"/>
        <w:numPr>
          <w:ilvl w:val="0"/>
          <w:numId w:val="3"/>
        </w:numPr>
        <w:ind w:left="426" w:hanging="141"/>
        <w:rPr>
          <w:b/>
          <w:lang w:val="sr-Latn-ME"/>
        </w:rPr>
      </w:pPr>
      <w:r w:rsidRPr="002A60BD">
        <w:rPr>
          <w:b/>
          <w:lang w:val="sr-Latn-ME"/>
        </w:rPr>
        <w:t>Modules</w:t>
      </w:r>
    </w:p>
    <w:p w14:paraId="6F2DBCA1" w14:textId="6ED3CE01" w:rsidR="00ED7A2E" w:rsidRPr="002A60BD" w:rsidRDefault="009C5213" w:rsidP="00AE40D4">
      <w:pPr>
        <w:rPr>
          <w:lang w:val="sr-Latn-ME"/>
        </w:rPr>
      </w:pPr>
      <w:r w:rsidRPr="002A60BD">
        <w:rPr>
          <w:lang w:val="sr-Latn-ME"/>
        </w:rPr>
        <w:t xml:space="preserve">U tab Modules se vrši pozivanje modela MonPlanGML. Za svaki projekat/plan se mora definisati i </w:t>
      </w:r>
      <w:r w:rsidR="00A51E5D" w:rsidRPr="002A60BD">
        <w:rPr>
          <w:lang w:val="sr-Latn-ME"/>
        </w:rPr>
        <w:t>kreirati</w:t>
      </w:r>
      <w:r w:rsidRPr="002A60BD">
        <w:rPr>
          <w:lang w:val="sr-Latn-ME"/>
        </w:rPr>
        <w:t xml:space="preserve"> kopij</w:t>
      </w:r>
      <w:r w:rsidR="00A51E5D" w:rsidRPr="002A60BD">
        <w:rPr>
          <w:lang w:val="sr-Latn-ME"/>
        </w:rPr>
        <w:t>a</w:t>
      </w:r>
      <w:r w:rsidRPr="002A60BD">
        <w:rPr>
          <w:lang w:val="sr-Latn-ME"/>
        </w:rPr>
        <w:t xml:space="preserve"> modela.</w:t>
      </w:r>
      <w:r w:rsidR="00ED7A2E" w:rsidRPr="002A60BD">
        <w:rPr>
          <w:lang w:val="sr-Latn-ME"/>
        </w:rPr>
        <w:t xml:space="preserve"> </w:t>
      </w:r>
      <w:r w:rsidRPr="002A60BD">
        <w:rPr>
          <w:lang w:val="sr-Latn-ME"/>
        </w:rPr>
        <w:t>De</w:t>
      </w:r>
      <w:r w:rsidR="005914EA" w:rsidRPr="002A60BD">
        <w:rPr>
          <w:lang w:val="sr-Latn-ME"/>
        </w:rPr>
        <w:t>finisanje</w:t>
      </w:r>
      <w:r w:rsidR="00A51E5D" w:rsidRPr="002A60BD">
        <w:rPr>
          <w:lang w:val="sr-Latn-ME"/>
        </w:rPr>
        <w:t xml:space="preserve"> i kreiranje</w:t>
      </w:r>
      <w:r w:rsidR="005914EA" w:rsidRPr="002A60BD">
        <w:rPr>
          <w:lang w:val="sr-Latn-ME"/>
        </w:rPr>
        <w:t xml:space="preserve"> modela se radi </w:t>
      </w:r>
      <w:r w:rsidR="00165DAD" w:rsidRPr="002A60BD">
        <w:rPr>
          <w:lang w:val="sr-Latn-ME"/>
        </w:rPr>
        <w:t>u sam Explorer operativnog sistema</w:t>
      </w:r>
      <w:r w:rsidR="002064A3" w:rsidRPr="002A60BD">
        <w:rPr>
          <w:lang w:val="sr-Latn-ME"/>
        </w:rPr>
        <w:t xml:space="preserve"> (Windows Explorer)</w:t>
      </w:r>
      <w:r w:rsidR="00165DAD" w:rsidRPr="002A60BD">
        <w:rPr>
          <w:lang w:val="sr-Latn-ME"/>
        </w:rPr>
        <w:t>.</w:t>
      </w:r>
    </w:p>
    <w:p w14:paraId="31EE6B49" w14:textId="366656AF" w:rsidR="009C5213" w:rsidRPr="002A60BD" w:rsidRDefault="00ED7A2E" w:rsidP="00AE40D4">
      <w:pPr>
        <w:rPr>
          <w:lang w:val="sr-Latn-ME"/>
        </w:rPr>
      </w:pPr>
      <w:r w:rsidRPr="002A60BD">
        <w:rPr>
          <w:lang w:val="sr-Latn-ME"/>
        </w:rPr>
        <w:t xml:space="preserve">Na putanju gdje je instaliran GIS MonPlanGML (C:\GIS MonPlanGML) se nalazi folder </w:t>
      </w:r>
      <w:r w:rsidRPr="002A60BD">
        <w:rPr>
          <w:b/>
          <w:lang w:val="sr-Latn-ME"/>
        </w:rPr>
        <w:t>GENX</w:t>
      </w:r>
      <w:r w:rsidRPr="002A60BD">
        <w:rPr>
          <w:lang w:val="sr-Latn-ME"/>
        </w:rPr>
        <w:t xml:space="preserve"> gdje se nalaze fajlovi </w:t>
      </w:r>
      <w:r w:rsidR="008A5AC6" w:rsidRPr="002A60BD">
        <w:rPr>
          <w:b/>
          <w:lang w:val="sr-Latn-ME"/>
        </w:rPr>
        <w:t>00_PlanModelGML.genx</w:t>
      </w:r>
      <w:r w:rsidR="008A5AC6" w:rsidRPr="002A60BD">
        <w:rPr>
          <w:lang w:val="sr-Latn-ME"/>
        </w:rPr>
        <w:t xml:space="preserve"> i </w:t>
      </w:r>
      <w:r w:rsidR="008A5AC6" w:rsidRPr="002A60BD">
        <w:rPr>
          <w:b/>
          <w:lang w:val="sr-Latn-ME"/>
        </w:rPr>
        <w:t>NAZIV_PLANA.genx</w:t>
      </w:r>
      <w:r w:rsidR="008A5AC6" w:rsidRPr="002A60BD">
        <w:rPr>
          <w:lang w:val="sr-Latn-ME"/>
        </w:rPr>
        <w:t xml:space="preserve"> modela GIS MonPlanGML</w:t>
      </w:r>
    </w:p>
    <w:p w14:paraId="1AB9E963" w14:textId="37BFD362" w:rsidR="005E65C4" w:rsidRPr="002A60BD" w:rsidRDefault="008A5AC6" w:rsidP="00AE40D4">
      <w:pPr>
        <w:rPr>
          <w:lang w:val="sr-Latn-ME"/>
        </w:rPr>
      </w:pPr>
      <w:r w:rsidRPr="002A60BD">
        <w:rPr>
          <w:lang w:val="sr-Latn-ME"/>
        </w:rPr>
        <w:t xml:space="preserve">Fajl </w:t>
      </w:r>
      <w:r w:rsidRPr="002A60BD">
        <w:rPr>
          <w:b/>
          <w:lang w:val="sr-Latn-ME"/>
        </w:rPr>
        <w:t>00_PlanModelGML.genx</w:t>
      </w:r>
      <w:r w:rsidR="007D3959" w:rsidRPr="002A60BD">
        <w:rPr>
          <w:lang w:val="sr-Latn-ME"/>
        </w:rPr>
        <w:t xml:space="preserve"> je jedinstven za sve projekte</w:t>
      </w:r>
      <w:r w:rsidRPr="002A60BD">
        <w:rPr>
          <w:lang w:val="sr-Latn-ME"/>
        </w:rPr>
        <w:t>/planove.</w:t>
      </w:r>
    </w:p>
    <w:p w14:paraId="79DD1ABA" w14:textId="598DCB1B" w:rsidR="008A5AC6" w:rsidRPr="002A60BD" w:rsidRDefault="008A5AC6" w:rsidP="00AE40D4">
      <w:pPr>
        <w:rPr>
          <w:lang w:val="sr-Latn-ME"/>
        </w:rPr>
      </w:pPr>
      <w:r w:rsidRPr="002A60BD">
        <w:rPr>
          <w:lang w:val="sr-Latn-ME"/>
        </w:rPr>
        <w:lastRenderedPageBreak/>
        <w:t xml:space="preserve">Fajl </w:t>
      </w:r>
      <w:r w:rsidRPr="002A60BD">
        <w:rPr>
          <w:b/>
          <w:lang w:val="sr-Latn-ME"/>
        </w:rPr>
        <w:t>NAZIV_PLANA.genx</w:t>
      </w:r>
      <w:r w:rsidRPr="002A60BD">
        <w:rPr>
          <w:lang w:val="sr-Latn-ME"/>
        </w:rPr>
        <w:t xml:space="preserve"> se mora podešavati za svaki projekat/plan. Podešavanja za fajl NAZIV_PLANA.genx su sl</w:t>
      </w:r>
      <w:r w:rsidR="007D3959" w:rsidRPr="002A60BD">
        <w:rPr>
          <w:lang w:val="sr-Latn-ME"/>
        </w:rPr>
        <w:t>j</w:t>
      </w:r>
      <w:r w:rsidRPr="002A60BD">
        <w:rPr>
          <w:lang w:val="sr-Latn-ME"/>
        </w:rPr>
        <w:t>edeća:</w:t>
      </w:r>
    </w:p>
    <w:p w14:paraId="692DA976" w14:textId="04B66B45" w:rsidR="008A5AC6" w:rsidRPr="002A60BD" w:rsidRDefault="008F25B3" w:rsidP="00475A4A">
      <w:pPr>
        <w:pStyle w:val="ListParagraph"/>
        <w:numPr>
          <w:ilvl w:val="0"/>
          <w:numId w:val="5"/>
        </w:numPr>
        <w:rPr>
          <w:lang w:val="sr-Latn-ME"/>
        </w:rPr>
      </w:pPr>
      <w:r w:rsidRPr="002A60BD">
        <w:rPr>
          <w:lang w:val="sr-Latn-ME"/>
        </w:rPr>
        <w:t xml:space="preserve">Napraviti kopiju fajla NAZIV_PLANA.genx i imenovati </w:t>
      </w:r>
      <w:r w:rsidR="00E9027B" w:rsidRPr="002A60BD">
        <w:rPr>
          <w:lang w:val="sr-Latn-ME"/>
        </w:rPr>
        <w:t>sa identičnim nazivom kao korisničko ime (User name) koji je definisan u tab General.</w:t>
      </w:r>
      <w:r w:rsidR="002C3805" w:rsidRPr="002A60BD">
        <w:rPr>
          <w:lang w:val="sr-Latn-ME"/>
        </w:rPr>
        <w:t xml:space="preserve"> U ovom Uputstvu kao primjer naziv korisničkog imena (User name) je </w:t>
      </w:r>
      <w:r w:rsidR="002C3805" w:rsidRPr="002A60BD">
        <w:rPr>
          <w:b/>
          <w:lang w:val="sr-Latn-ME"/>
        </w:rPr>
        <w:t>PPCG</w:t>
      </w:r>
      <w:r w:rsidR="002C3805" w:rsidRPr="002A60BD">
        <w:rPr>
          <w:lang w:val="sr-Latn-ME"/>
        </w:rPr>
        <w:t>, pa</w:t>
      </w:r>
      <w:r w:rsidR="00D367A8" w:rsidRPr="002A60BD">
        <w:rPr>
          <w:lang w:val="sr-Latn-ME"/>
        </w:rPr>
        <w:t xml:space="preserve"> će se i fajl nazvati </w:t>
      </w:r>
      <w:r w:rsidR="00D367A8" w:rsidRPr="002A60BD">
        <w:rPr>
          <w:b/>
          <w:lang w:val="sr-Latn-ME"/>
        </w:rPr>
        <w:t>PPCG.genx</w:t>
      </w:r>
    </w:p>
    <w:p w14:paraId="2EBF9967" w14:textId="7A9A2D1B" w:rsidR="005B3306" w:rsidRPr="002A60BD" w:rsidRDefault="00071350" w:rsidP="00475A4A">
      <w:pPr>
        <w:pStyle w:val="ListParagraph"/>
        <w:numPr>
          <w:ilvl w:val="0"/>
          <w:numId w:val="5"/>
        </w:numPr>
        <w:rPr>
          <w:lang w:val="sr-Latn-ME"/>
        </w:rPr>
      </w:pPr>
      <w:r w:rsidRPr="002A60BD">
        <w:rPr>
          <w:lang w:val="sr-Latn-ME"/>
        </w:rPr>
        <w:t xml:space="preserve">Otvoriti novo napravljeni fajl „PPCG.genx“ pomoću softvera </w:t>
      </w:r>
      <w:r w:rsidRPr="002A60BD">
        <w:rPr>
          <w:b/>
          <w:lang w:val="sr-Latn-ME"/>
        </w:rPr>
        <w:t>Notepad++</w:t>
      </w:r>
      <w:r w:rsidRPr="002A60BD">
        <w:rPr>
          <w:lang w:val="sr-Latn-ME"/>
        </w:rPr>
        <w:t xml:space="preserve"> ili </w:t>
      </w:r>
      <w:r w:rsidRPr="002A60BD">
        <w:rPr>
          <w:b/>
          <w:lang w:val="sr-Latn-ME"/>
        </w:rPr>
        <w:t>Notepad</w:t>
      </w:r>
      <w:r w:rsidR="00CD5053" w:rsidRPr="002A60BD">
        <w:rPr>
          <w:lang w:val="sr-Latn-ME"/>
        </w:rPr>
        <w:t>.</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A67E36" w:rsidRPr="002A60BD" w14:paraId="1F3793B7" w14:textId="77777777" w:rsidTr="008943B4">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7C9A4667" w14:textId="77777777" w:rsidR="00A67E36" w:rsidRPr="002A60BD" w:rsidRDefault="00A67E36" w:rsidP="008943B4">
            <w:pPr>
              <w:pStyle w:val="Icon"/>
              <w:ind w:firstLine="0"/>
              <w:rPr>
                <w:u w:val="double"/>
                <w:lang w:val="sr-Latn-ME"/>
              </w:rPr>
            </w:pPr>
            <w:r w:rsidRPr="002A60BD">
              <w:rPr>
                <w:noProof/>
                <w:lang w:val="en-US" w:eastAsia="en-US"/>
              </w:rPr>
              <mc:AlternateContent>
                <mc:Choice Requires="wpg">
                  <w:drawing>
                    <wp:inline distT="0" distB="0" distL="0" distR="0" wp14:anchorId="322A93EC" wp14:editId="59BCFDEE">
                      <wp:extent cx="228600" cy="228600"/>
                      <wp:effectExtent l="0" t="0" r="0" b="0"/>
                      <wp:docPr id="22" name="Group 22"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23" name="Oval 23"/>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24" name="Freeform 24"/>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E8A3212" id="Group 22"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">
                      <v:oval id="Oval 23"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3dvMMA&#10;AADbAAAADwAAAGRycy9kb3ducmV2LnhtbESP3YrCMBSE74V9h3AEb0TT7apINcpSVPbSvwc4Nsem&#10;2JyUJqv17TcLgpfDzHzDLNedrcWdWl85VvA5TkAQF05XXCo4n7ajOQgfkDXWjknBkzysVx+9JWba&#10;PfhA92MoRYSwz1CBCaHJpPSFIYt+7Bri6F1dazFE2ZZSt/iIcFvLNElm0mLFccFgQ7mh4nb8tQqG&#10;6Ubm+2k6HV5NvreXy+40me+UGvS77wWIQF14h1/tH60g/YL/L/EH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n3dvMMAAADbAAAADwAAAAAAAAAAAAAAAACYAgAAZHJzL2Rv&#10;d25yZXYueG1sUEsFBgAAAAAEAAQA9QAAAIgDAAAAAA==&#10;" fillcolor="#0070c0" stroked="f" strokeweight="0">
                        <v:stroke joinstyle="miter"/>
                        <o:lock v:ext="edit" aspectratio="t"/>
                      </v:oval>
                      <v:shape id="Freeform 24"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VTY8QA&#10;AADbAAAADwAAAGRycy9kb3ducmV2LnhtbESPQWvCQBSE70L/w/IKvemmVqRNXaUIQk6CxuL1NfuS&#10;Dc2+DbtrjP31XaHQ4zAz3zCrzWg7MZAPrWMFz7MMBHHldMuNglO5m76CCBFZY+eYFNwowGb9MFlh&#10;rt2VDzQcYyMShEOOCkyMfS5lqAxZDDPXEyevdt5iTNI3Unu8Jrjt5DzLltJiy2nBYE9bQ9X38WIV&#10;nH8+y+HiS7OvfVEs3r7OS1+/KPX0OH68g4g0xv/wX7vQCuYLuH9JP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VU2PEAAAA2wAAAA8AAAAAAAAAAAAAAAAAmAIAAGRycy9k&#10;b3ducmV2LnhtbFBLBQYAAAAABAAEAPUAAACJAwAAAAA=&#10;" path="m3915,38279r23491,l27406,127000r-23491,l3915,38279xm15661,v8649,,15661,7012,15661,15661c31322,24310,24310,31322,15661,31322,7012,31322,,24310,,15661,,7012,7012,,15661,xe" fillcolor="white [3212]"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458BCCAB" w14:textId="77777777" w:rsidR="00A67E36" w:rsidRPr="002A60BD" w:rsidRDefault="00A67E36" w:rsidP="008943B4">
            <w:pPr>
              <w:pStyle w:val="TipText"/>
              <w:ind w:firstLine="0"/>
              <w:cnfStyle w:val="000000000000" w:firstRow="0" w:lastRow="0" w:firstColumn="0" w:lastColumn="0" w:oddVBand="0" w:evenVBand="0" w:oddHBand="0" w:evenHBand="0" w:firstRowFirstColumn="0" w:firstRowLastColumn="0" w:lastRowFirstColumn="0" w:lastRowLastColumn="0"/>
              <w:rPr>
                <w:lang w:val="sr-Latn-ME"/>
              </w:rPr>
            </w:pPr>
            <w:r w:rsidRPr="002A60BD">
              <w:rPr>
                <w:sz w:val="18"/>
                <w:lang w:val="sr-Latn-ME"/>
              </w:rPr>
              <w:t xml:space="preserve">Korisnici koji nemaju instaliran softver </w:t>
            </w:r>
            <w:r w:rsidRPr="002A60BD">
              <w:rPr>
                <w:b/>
                <w:sz w:val="18"/>
                <w:lang w:val="sr-Latn-ME"/>
              </w:rPr>
              <w:t>Notepad++</w:t>
            </w:r>
            <w:r w:rsidRPr="002A60BD">
              <w:rPr>
                <w:sz w:val="18"/>
                <w:lang w:val="sr-Latn-ME"/>
              </w:rPr>
              <w:t>, instalacioni fajl softvera Notepad++ mogu naći na putanji gdje je instaliran GIS MonPlanGML (C:\GIS MonPlanGML) u folderu Notepad++.</w:t>
            </w:r>
          </w:p>
        </w:tc>
      </w:tr>
    </w:tbl>
    <w:p w14:paraId="2C8D7C26" w14:textId="77777777" w:rsidR="00A67E36" w:rsidRPr="002A60BD" w:rsidRDefault="00A67E36" w:rsidP="00A67E36">
      <w:pPr>
        <w:rPr>
          <w:lang w:val="sr-Latn-ME"/>
        </w:rPr>
      </w:pPr>
    </w:p>
    <w:p w14:paraId="6CA2D555" w14:textId="3112CCD6" w:rsidR="001E7C0E" w:rsidRPr="002A60BD" w:rsidRDefault="006A4302" w:rsidP="00475A4A">
      <w:pPr>
        <w:pStyle w:val="ListParagraph"/>
        <w:numPr>
          <w:ilvl w:val="0"/>
          <w:numId w:val="5"/>
        </w:numPr>
        <w:rPr>
          <w:lang w:val="sr-Latn-ME"/>
        </w:rPr>
      </w:pPr>
      <w:r w:rsidRPr="002A60BD">
        <w:rPr>
          <w:lang w:val="sr-Latn-ME"/>
        </w:rPr>
        <w:t>U tekstu otvorenog fajla t</w:t>
      </w:r>
      <w:r w:rsidR="001410BC" w:rsidRPr="002A60BD">
        <w:rPr>
          <w:lang w:val="sr-Latn-ME"/>
        </w:rPr>
        <w:t>reba definisati kod plana (</w:t>
      </w:r>
      <w:r w:rsidR="001410BC" w:rsidRPr="002A60BD">
        <w:rPr>
          <w:b/>
          <w:lang w:val="sr-Latn-ME"/>
        </w:rPr>
        <w:t>DataModelCode</w:t>
      </w:r>
      <w:r w:rsidR="001410BC" w:rsidRPr="002A60BD">
        <w:rPr>
          <w:lang w:val="sr-Latn-ME"/>
        </w:rPr>
        <w:t>)</w:t>
      </w:r>
      <w:r w:rsidR="00CB6E5B" w:rsidRPr="002A60BD">
        <w:rPr>
          <w:lang w:val="sr-Latn-ME"/>
        </w:rPr>
        <w:t xml:space="preserve"> i opis koda plana (</w:t>
      </w:r>
      <w:r w:rsidR="00CB6E5B" w:rsidRPr="002A60BD">
        <w:rPr>
          <w:b/>
          <w:lang w:val="sr-Latn-ME"/>
        </w:rPr>
        <w:t>Description Key</w:t>
      </w:r>
      <w:r w:rsidR="00CB6E5B" w:rsidRPr="002A60BD">
        <w:rPr>
          <w:lang w:val="sr-Latn-ME"/>
        </w:rPr>
        <w:t>)</w:t>
      </w:r>
      <w:r w:rsidR="001410BC" w:rsidRPr="002A60BD">
        <w:rPr>
          <w:lang w:val="sr-Latn-ME"/>
        </w:rPr>
        <w:t xml:space="preserve">. </w:t>
      </w:r>
      <w:r w:rsidR="00CF7E00" w:rsidRPr="002A60BD">
        <w:rPr>
          <w:lang w:val="sr-Latn-ME"/>
        </w:rPr>
        <w:t xml:space="preserve">Kod plana (DataModelCode) ima oblik </w:t>
      </w:r>
      <w:r w:rsidR="007F0050" w:rsidRPr="002A60BD">
        <w:rPr>
          <w:lang w:val="sr-Latn-ME"/>
        </w:rPr>
        <w:t xml:space="preserve">npr. </w:t>
      </w:r>
      <w:r w:rsidR="00CF7E00" w:rsidRPr="002A60BD">
        <w:rPr>
          <w:b/>
          <w:lang w:val="sr-Latn-ME"/>
        </w:rPr>
        <w:t>201.0.0</w:t>
      </w:r>
      <w:r w:rsidR="00CF7E00" w:rsidRPr="002A60BD">
        <w:rPr>
          <w:lang w:val="sr-Latn-ME"/>
        </w:rPr>
        <w:t xml:space="preserve"> </w:t>
      </w:r>
      <w:r w:rsidR="005B6FEE" w:rsidRPr="002A60BD">
        <w:rPr>
          <w:lang w:val="sr-Latn-ME"/>
        </w:rPr>
        <w:t>i</w:t>
      </w:r>
      <w:r w:rsidR="00ED0DEA" w:rsidRPr="002A60BD">
        <w:rPr>
          <w:lang w:val="sr-Latn-ME"/>
        </w:rPr>
        <w:t xml:space="preserve"> opis koda plana (Description Key) </w:t>
      </w:r>
      <w:r w:rsidR="005B6FEE" w:rsidRPr="002A60BD">
        <w:rPr>
          <w:lang w:val="sr-Latn-ME"/>
        </w:rPr>
        <w:t xml:space="preserve">će </w:t>
      </w:r>
      <w:r w:rsidR="00ED0DEA" w:rsidRPr="002A60BD">
        <w:rPr>
          <w:lang w:val="sr-Latn-ME"/>
        </w:rPr>
        <w:t>ima</w:t>
      </w:r>
      <w:r w:rsidR="005B6FEE" w:rsidRPr="002A60BD">
        <w:rPr>
          <w:lang w:val="sr-Latn-ME"/>
        </w:rPr>
        <w:t>ti</w:t>
      </w:r>
      <w:r w:rsidR="00ED0DEA" w:rsidRPr="002A60BD">
        <w:rPr>
          <w:lang w:val="sr-Latn-ME"/>
        </w:rPr>
        <w:t xml:space="preserve"> oblik npr. </w:t>
      </w:r>
      <w:r w:rsidR="00ED0DEA" w:rsidRPr="002A60BD">
        <w:rPr>
          <w:b/>
          <w:lang w:val="sr-Latn-ME"/>
        </w:rPr>
        <w:t>201_0_0</w:t>
      </w:r>
      <w:r w:rsidR="00ED0DEA" w:rsidRPr="002A60BD">
        <w:rPr>
          <w:lang w:val="sr-Latn-ME"/>
        </w:rPr>
        <w:t xml:space="preserve"> </w:t>
      </w:r>
      <w:r w:rsidR="00CF7E00" w:rsidRPr="002A60BD">
        <w:rPr>
          <w:lang w:val="sr-Latn-ME"/>
        </w:rPr>
        <w:t>(</w:t>
      </w:r>
      <w:r w:rsidR="00D56F38" w:rsidRPr="002A60BD">
        <w:rPr>
          <w:lang w:val="sr-Latn-ME"/>
        </w:rPr>
        <w:t>Slika 8</w:t>
      </w:r>
      <w:r w:rsidR="00CF7E00" w:rsidRPr="002A60BD">
        <w:rPr>
          <w:lang w:val="sr-Latn-ME"/>
        </w:rPr>
        <w:t>).</w:t>
      </w:r>
    </w:p>
    <w:p w14:paraId="76CC40BE" w14:textId="77777777" w:rsidR="00707DBF" w:rsidRPr="002A60BD" w:rsidRDefault="00862DD3" w:rsidP="008457A2">
      <w:pPr>
        <w:pStyle w:val="Slike"/>
      </w:pPr>
      <w:r w:rsidRPr="002A60BD">
        <w:rPr>
          <w:lang w:val="en-US"/>
        </w:rPr>
        <w:drawing>
          <wp:inline distT="0" distB="0" distL="0" distR="0" wp14:anchorId="309BB55F" wp14:editId="42667B50">
            <wp:extent cx="5732145" cy="3141345"/>
            <wp:effectExtent l="38100" t="38100" r="97155" b="971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nfra Admin7.jpg"/>
                    <pic:cNvPicPr/>
                  </pic:nvPicPr>
                  <pic:blipFill>
                    <a:blip r:embed="rId23">
                      <a:extLst>
                        <a:ext uri="{28A0092B-C50C-407E-A947-70E740481C1C}">
                          <a14:useLocalDpi xmlns:a14="http://schemas.microsoft.com/office/drawing/2010/main" val="0"/>
                        </a:ext>
                      </a:extLst>
                    </a:blip>
                    <a:stretch>
                      <a:fillRect/>
                    </a:stretch>
                  </pic:blipFill>
                  <pic:spPr>
                    <a:xfrm>
                      <a:off x="0" y="0"/>
                      <a:ext cx="5732145" cy="3141345"/>
                    </a:xfrm>
                    <a:prstGeom prst="rect">
                      <a:avLst/>
                    </a:prstGeom>
                    <a:effectLst>
                      <a:outerShdw blurRad="50800" dist="38100" dir="2700000" algn="tl" rotWithShape="0">
                        <a:prstClr val="black">
                          <a:alpha val="40000"/>
                        </a:prstClr>
                      </a:outerShdw>
                    </a:effectLst>
                  </pic:spPr>
                </pic:pic>
              </a:graphicData>
            </a:graphic>
          </wp:inline>
        </w:drawing>
      </w:r>
    </w:p>
    <w:p w14:paraId="2E987369" w14:textId="0870B30B" w:rsidR="007F0050" w:rsidRPr="002A60BD" w:rsidRDefault="00707DBF" w:rsidP="00707DBF">
      <w:pPr>
        <w:pStyle w:val="Caption"/>
        <w:rPr>
          <w:noProof/>
          <w:lang w:val="sr-Latn-ME" w:eastAsia="en-US"/>
        </w:rPr>
      </w:pPr>
      <w:bookmarkStart w:id="15" w:name="_Ref370113721"/>
      <w:r w:rsidRPr="002A60BD">
        <w:rPr>
          <w:b/>
          <w:lang w:val="sr-Latn-ME"/>
        </w:rPr>
        <w:t xml:space="preserve">Slika </w:t>
      </w:r>
      <w:bookmarkEnd w:id="15"/>
      <w:r w:rsidR="005969DE" w:rsidRPr="002A60BD">
        <w:rPr>
          <w:b/>
          <w:lang w:val="sr-Latn-ME"/>
        </w:rPr>
        <w:t>8</w:t>
      </w:r>
      <w:r w:rsidRPr="002A60BD">
        <w:rPr>
          <w:b/>
          <w:lang w:val="sr-Latn-ME"/>
        </w:rPr>
        <w:t>:</w:t>
      </w:r>
      <w:r w:rsidRPr="002A60BD">
        <w:rPr>
          <w:lang w:val="sr-Latn-ME"/>
        </w:rPr>
        <w:t xml:space="preserve"> Definisanje koda plana (DataModelCode).</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1410BC" w:rsidRPr="002A60BD" w14:paraId="0CB10EB9" w14:textId="77777777" w:rsidTr="008943B4">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68E9B7BD" w14:textId="77777777" w:rsidR="001410BC" w:rsidRPr="002A60BD" w:rsidRDefault="001410BC" w:rsidP="008943B4">
            <w:pPr>
              <w:pStyle w:val="Icon"/>
              <w:ind w:firstLine="0"/>
              <w:rPr>
                <w:u w:val="double"/>
                <w:lang w:val="sr-Latn-ME"/>
              </w:rPr>
            </w:pPr>
            <w:r w:rsidRPr="002A60BD">
              <w:rPr>
                <w:noProof/>
                <w:lang w:val="en-US" w:eastAsia="en-US"/>
              </w:rPr>
              <mc:AlternateContent>
                <mc:Choice Requires="wpg">
                  <w:drawing>
                    <wp:inline distT="0" distB="0" distL="0" distR="0" wp14:anchorId="7F8E9051" wp14:editId="70957C75">
                      <wp:extent cx="228600" cy="228600"/>
                      <wp:effectExtent l="0" t="0" r="0" b="0"/>
                      <wp:docPr id="25" name="Group 25"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26" name="Oval 26"/>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27" name="Freeform 27"/>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C8CD0F2" id="Group 25"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">
                      <v:oval id="Oval 26"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JMIA&#10;AADbAAAADwAAAGRycy9kb3ducmV2LnhtbESP0YrCMBRE3xf2H8IVfBFNLatINcpSVPbRrX7Atbk2&#10;xeamNFHr328WBB+HmTnDrDa9bcSdOl87VjCdJCCIS6drrhScjrvxAoQPyBobx6TgSR4268+PFWba&#10;PfiX7kWoRISwz1CBCaHNpPSlIYt+4lri6F1cZzFE2VVSd/iIcNvINEnm0mLNccFgS7mh8lrcrIJR&#10;upX5YZbORheTH+z5vD9+LfZKDQf99xJEoD68w6/2j1aQzuH/S/wB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Cn4kwgAAANsAAAAPAAAAAAAAAAAAAAAAAJgCAABkcnMvZG93&#10;bnJldi54bWxQSwUGAAAAAAQABAD1AAAAhwMAAAAA&#10;" fillcolor="#0070c0" stroked="f" strokeweight="0">
                        <v:stroke joinstyle="miter"/>
                        <o:lock v:ext="edit" aspectratio="t"/>
                      </v:oval>
                      <v:shape id="Freeform 27"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fNFMQA&#10;AADbAAAADwAAAGRycy9kb3ducmV2LnhtbESPQUvEMBSE74L/ITzBm01dZdW6aZGFhZ4Et8pen81r&#10;U2xeSpLtVn+9EYQ9DjPzDbOpFjuKmXwYHCu4zXIQxK3TA/cK3pvdzSOIEJE1jo5JwTcFqMrLiw0W&#10;2p34jeZ97EWCcChQgYlxKqQMrSGLIXMTcfI65y3GJH0vtcdTgttRrvJ8LS0OnBYMTrQ11H7tj1bB&#10;4eejmY++Ma+dr+v7p8/D2nd3Sl1fLS/PICIt8Rz+b9daweoB/r6kHy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HzRTEAAAA2wAAAA8AAAAAAAAAAAAAAAAAmAIAAGRycy9k&#10;b3ducmV2LnhtbFBLBQYAAAAABAAEAPUAAACJAwAAAAA=&#10;" path="m3915,38279r23491,l27406,127000r-23491,l3915,38279xm15661,v8649,,15661,7012,15661,15661c31322,24310,24310,31322,15661,31322,7012,31322,,24310,,15661,,7012,7012,,15661,xe" fillcolor="white [3212]"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79C0182A" w14:textId="003A1813" w:rsidR="001410BC" w:rsidRPr="002A60BD" w:rsidRDefault="001410BC" w:rsidP="008943B4">
            <w:pPr>
              <w:pStyle w:val="TipText"/>
              <w:ind w:firstLine="0"/>
              <w:cnfStyle w:val="000000000000" w:firstRow="0" w:lastRow="0" w:firstColumn="0" w:lastColumn="0" w:oddVBand="0" w:evenVBand="0" w:oddHBand="0" w:evenHBand="0" w:firstRowFirstColumn="0" w:firstRowLastColumn="0" w:lastRowFirstColumn="0" w:lastRowLastColumn="0"/>
              <w:rPr>
                <w:sz w:val="18"/>
                <w:lang w:val="sr-Latn-ME"/>
              </w:rPr>
            </w:pPr>
            <w:r w:rsidRPr="002A60BD">
              <w:rPr>
                <w:sz w:val="18"/>
                <w:lang w:val="sr-Latn-ME"/>
              </w:rPr>
              <w:t>Kod plana (</w:t>
            </w:r>
            <w:r w:rsidRPr="002A60BD">
              <w:rPr>
                <w:b/>
                <w:sz w:val="18"/>
                <w:lang w:val="sr-Latn-ME"/>
              </w:rPr>
              <w:t>DataModelCode</w:t>
            </w:r>
            <w:r w:rsidRPr="002A60BD">
              <w:rPr>
                <w:sz w:val="18"/>
                <w:lang w:val="sr-Latn-ME"/>
              </w:rPr>
              <w:t xml:space="preserve">) </w:t>
            </w:r>
            <w:r w:rsidR="00617BC7" w:rsidRPr="002A60BD">
              <w:rPr>
                <w:sz w:val="18"/>
                <w:lang w:val="sr-Latn-ME"/>
              </w:rPr>
              <w:t>i opis koda plana (</w:t>
            </w:r>
            <w:r w:rsidR="00617BC7" w:rsidRPr="002A60BD">
              <w:rPr>
                <w:b/>
                <w:sz w:val="18"/>
                <w:lang w:val="sr-Latn-ME"/>
              </w:rPr>
              <w:t>Description Key</w:t>
            </w:r>
            <w:r w:rsidR="00617BC7" w:rsidRPr="002A60BD">
              <w:rPr>
                <w:sz w:val="18"/>
                <w:lang w:val="sr-Latn-ME"/>
              </w:rPr>
              <w:t>)</w:t>
            </w:r>
            <w:r w:rsidR="00811174" w:rsidRPr="002A60BD">
              <w:rPr>
                <w:sz w:val="18"/>
                <w:lang w:val="sr-Latn-ME"/>
              </w:rPr>
              <w:t xml:space="preserve">mora da je </w:t>
            </w:r>
            <w:r w:rsidRPr="002A60BD">
              <w:rPr>
                <w:sz w:val="18"/>
                <w:lang w:val="sr-Latn-ME"/>
              </w:rPr>
              <w:t xml:space="preserve"> jedinstven za svaki plan</w:t>
            </w:r>
            <w:r w:rsidR="005B6FEE" w:rsidRPr="002A60BD">
              <w:rPr>
                <w:sz w:val="18"/>
                <w:lang w:val="sr-Latn-ME"/>
              </w:rPr>
              <w:t>!</w:t>
            </w:r>
          </w:p>
          <w:p w14:paraId="693AB7FB" w14:textId="51984F75" w:rsidR="001410BC" w:rsidRPr="002A60BD" w:rsidRDefault="001410BC" w:rsidP="000548AA">
            <w:pPr>
              <w:pStyle w:val="TipText"/>
              <w:ind w:firstLine="0"/>
              <w:cnfStyle w:val="000000000000" w:firstRow="0" w:lastRow="0" w:firstColumn="0" w:lastColumn="0" w:oddVBand="0" w:evenVBand="0" w:oddHBand="0" w:evenHBand="0" w:firstRowFirstColumn="0" w:firstRowLastColumn="0" w:lastRowFirstColumn="0" w:lastRowLastColumn="0"/>
              <w:rPr>
                <w:lang w:val="sr-Latn-ME"/>
              </w:rPr>
            </w:pPr>
            <w:r w:rsidRPr="002A60BD">
              <w:rPr>
                <w:sz w:val="18"/>
                <w:lang w:val="sr-Latn-ME"/>
              </w:rPr>
              <w:t>Primjer koda plana (DataModelCode): 201.0.0 , 202.0.0 , 203.0.0 , 204.0.0 , itd.</w:t>
            </w:r>
            <w:r w:rsidR="000548AA" w:rsidRPr="002A60BD">
              <w:rPr>
                <w:sz w:val="18"/>
                <w:lang w:val="sr-Latn-ME"/>
              </w:rPr>
              <w:t xml:space="preserve"> odnosno opis</w:t>
            </w:r>
            <w:r w:rsidR="00811174" w:rsidRPr="002A60BD">
              <w:rPr>
                <w:sz w:val="18"/>
                <w:lang w:val="sr-Latn-ME"/>
              </w:rPr>
              <w:t>a</w:t>
            </w:r>
            <w:r w:rsidR="000548AA" w:rsidRPr="002A60BD">
              <w:rPr>
                <w:sz w:val="18"/>
                <w:lang w:val="sr-Latn-ME"/>
              </w:rPr>
              <w:t xml:space="preserve"> koda plana (Description Key): 201_0_0 , 202_0_0 , 203_0_0 , 204_0_0 , itd.</w:t>
            </w:r>
          </w:p>
        </w:tc>
      </w:tr>
    </w:tbl>
    <w:p w14:paraId="23E85260" w14:textId="77777777" w:rsidR="001410BC" w:rsidRPr="002A60BD" w:rsidRDefault="001410BC" w:rsidP="001410BC">
      <w:pPr>
        <w:rPr>
          <w:lang w:val="sr-Latn-ME"/>
        </w:rPr>
      </w:pPr>
    </w:p>
    <w:p w14:paraId="57A89CF4" w14:textId="64B957AF" w:rsidR="00CD5053" w:rsidRPr="002A60BD" w:rsidRDefault="002A063F" w:rsidP="00475A4A">
      <w:pPr>
        <w:pStyle w:val="ListParagraph"/>
        <w:numPr>
          <w:ilvl w:val="0"/>
          <w:numId w:val="5"/>
        </w:numPr>
        <w:rPr>
          <w:lang w:val="sr-Latn-ME"/>
        </w:rPr>
      </w:pPr>
      <w:r w:rsidRPr="002A60BD">
        <w:rPr>
          <w:lang w:val="sr-Latn-ME"/>
        </w:rPr>
        <w:t xml:space="preserve">U tekstu otvorenog fajla treba preimenovati riječ </w:t>
      </w:r>
      <w:r w:rsidR="007F44C3" w:rsidRPr="002A60BD">
        <w:rPr>
          <w:b/>
          <w:lang w:val="sr-Latn-ME"/>
        </w:rPr>
        <w:t>NAZIV_PLANA</w:t>
      </w:r>
      <w:r w:rsidR="007F44C3" w:rsidRPr="002A60BD">
        <w:rPr>
          <w:lang w:val="sr-Latn-ME"/>
        </w:rPr>
        <w:t xml:space="preserve"> </w:t>
      </w:r>
      <w:r w:rsidR="00C1196A" w:rsidRPr="002A60BD">
        <w:rPr>
          <w:lang w:val="sr-Latn-ME"/>
        </w:rPr>
        <w:t xml:space="preserve">(koji se ponavlja na 10 mjesta) </w:t>
      </w:r>
      <w:r w:rsidR="007F44C3" w:rsidRPr="002A60BD">
        <w:rPr>
          <w:lang w:val="sr-Latn-ME"/>
        </w:rPr>
        <w:t>sa nazivom korisničko</w:t>
      </w:r>
      <w:r w:rsidR="00A75244" w:rsidRPr="002A60BD">
        <w:rPr>
          <w:lang w:val="sr-Latn-ME"/>
        </w:rPr>
        <w:t>g</w:t>
      </w:r>
      <w:r w:rsidR="007F44C3" w:rsidRPr="002A60BD">
        <w:rPr>
          <w:lang w:val="sr-Latn-ME"/>
        </w:rPr>
        <w:t xml:space="preserve"> ime</w:t>
      </w:r>
      <w:r w:rsidR="00A75244" w:rsidRPr="002A60BD">
        <w:rPr>
          <w:lang w:val="sr-Latn-ME"/>
        </w:rPr>
        <w:t>na</w:t>
      </w:r>
      <w:r w:rsidR="007F44C3" w:rsidRPr="002A60BD">
        <w:rPr>
          <w:lang w:val="sr-Latn-ME"/>
        </w:rPr>
        <w:t xml:space="preserve"> (User name) koji je definisan u tab General</w:t>
      </w:r>
      <w:r w:rsidR="00A3381C" w:rsidRPr="002A60BD">
        <w:rPr>
          <w:lang w:val="sr-Latn-ME"/>
        </w:rPr>
        <w:t xml:space="preserve"> (</w:t>
      </w:r>
      <w:r w:rsidR="009E61CA" w:rsidRPr="002A60BD">
        <w:rPr>
          <w:lang w:val="sr-Latn-ME"/>
        </w:rPr>
        <w:fldChar w:fldCharType="begin"/>
      </w:r>
      <w:r w:rsidR="009E61CA" w:rsidRPr="002A60BD">
        <w:rPr>
          <w:lang w:val="sr-Latn-ME"/>
        </w:rPr>
        <w:instrText xml:space="preserve"> REF _Ref370117141 \h  \* MERGEFORMAT </w:instrText>
      </w:r>
      <w:r w:rsidR="009E61CA" w:rsidRPr="002A60BD">
        <w:rPr>
          <w:lang w:val="sr-Latn-ME"/>
        </w:rPr>
      </w:r>
      <w:r w:rsidR="009E61CA" w:rsidRPr="002A60BD">
        <w:rPr>
          <w:lang w:val="sr-Latn-ME"/>
        </w:rPr>
        <w:fldChar w:fldCharType="separate"/>
      </w:r>
      <w:r w:rsidR="005E400A" w:rsidRPr="002A60BD">
        <w:rPr>
          <w:lang w:val="sr-Latn-ME"/>
        </w:rPr>
        <w:t xml:space="preserve">Slika </w:t>
      </w:r>
      <w:r w:rsidR="005E400A" w:rsidRPr="002A60BD">
        <w:rPr>
          <w:noProof/>
          <w:lang w:val="sr-Latn-ME"/>
        </w:rPr>
        <w:t>8</w:t>
      </w:r>
      <w:r w:rsidR="009E61CA" w:rsidRPr="002A60BD">
        <w:rPr>
          <w:lang w:val="sr-Latn-ME"/>
        </w:rPr>
        <w:fldChar w:fldCharType="end"/>
      </w:r>
      <w:r w:rsidR="00A3381C" w:rsidRPr="002A60BD">
        <w:rPr>
          <w:lang w:val="sr-Latn-ME"/>
        </w:rPr>
        <w:t>)</w:t>
      </w:r>
      <w:r w:rsidR="007F44C3" w:rsidRPr="002A60BD">
        <w:rPr>
          <w:lang w:val="sr-Latn-ME"/>
        </w:rPr>
        <w:t xml:space="preserve">. U ovom Uputstvu kao primjer naziv korisničkog imena (User name) je </w:t>
      </w:r>
      <w:r w:rsidR="007F44C3" w:rsidRPr="002A60BD">
        <w:rPr>
          <w:b/>
          <w:lang w:val="sr-Latn-ME"/>
        </w:rPr>
        <w:t>PPCG</w:t>
      </w:r>
      <w:r w:rsidR="001D1A27" w:rsidRPr="002A60BD">
        <w:rPr>
          <w:lang w:val="sr-Latn-ME"/>
        </w:rPr>
        <w:t>.</w:t>
      </w:r>
    </w:p>
    <w:p w14:paraId="338133F2" w14:textId="66730526" w:rsidR="00AB10BF" w:rsidRPr="002A60BD" w:rsidRDefault="00AB10BF">
      <w:pPr>
        <w:spacing w:after="320"/>
        <w:ind w:firstLine="0"/>
        <w:jc w:val="left"/>
        <w:rPr>
          <w:lang w:val="sr-Latn-ME"/>
        </w:rPr>
      </w:pPr>
      <w:r w:rsidRPr="002A60BD">
        <w:rPr>
          <w:lang w:val="sr-Latn-ME"/>
        </w:rPr>
        <w:br w:type="page"/>
      </w:r>
    </w:p>
    <w:p w14:paraId="51A19192" w14:textId="77777777" w:rsidR="009E61CA" w:rsidRPr="002A60BD" w:rsidRDefault="009E61CA" w:rsidP="008457A2">
      <w:pPr>
        <w:pStyle w:val="Slike"/>
      </w:pPr>
      <w:r w:rsidRPr="002A60BD">
        <w:rPr>
          <w:lang w:val="en-US"/>
        </w:rPr>
        <w:lastRenderedPageBreak/>
        <w:drawing>
          <wp:inline distT="0" distB="0" distL="0" distR="0" wp14:anchorId="08D5BF22" wp14:editId="31D490E3">
            <wp:extent cx="5710687" cy="8110910"/>
            <wp:effectExtent l="38100" t="38100" r="99695" b="9969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nfra Admin8.jpg"/>
                    <pic:cNvPicPr/>
                  </pic:nvPicPr>
                  <pic:blipFill>
                    <a:blip r:embed="rId24">
                      <a:extLst>
                        <a:ext uri="{28A0092B-C50C-407E-A947-70E740481C1C}">
                          <a14:useLocalDpi xmlns:a14="http://schemas.microsoft.com/office/drawing/2010/main" val="0"/>
                        </a:ext>
                      </a:extLst>
                    </a:blip>
                    <a:stretch>
                      <a:fillRect/>
                    </a:stretch>
                  </pic:blipFill>
                  <pic:spPr>
                    <a:xfrm>
                      <a:off x="0" y="0"/>
                      <a:ext cx="5731182" cy="8140020"/>
                    </a:xfrm>
                    <a:prstGeom prst="rect">
                      <a:avLst/>
                    </a:prstGeom>
                    <a:effectLst>
                      <a:outerShdw blurRad="50800" dist="38100" dir="2700000" algn="tl" rotWithShape="0">
                        <a:prstClr val="black">
                          <a:alpha val="40000"/>
                        </a:prstClr>
                      </a:outerShdw>
                    </a:effectLst>
                  </pic:spPr>
                </pic:pic>
              </a:graphicData>
            </a:graphic>
          </wp:inline>
        </w:drawing>
      </w:r>
    </w:p>
    <w:p w14:paraId="329BF7EB" w14:textId="7342C736" w:rsidR="003846C5" w:rsidRPr="002A60BD" w:rsidRDefault="009E61CA" w:rsidP="009E61CA">
      <w:pPr>
        <w:pStyle w:val="Caption"/>
        <w:rPr>
          <w:noProof/>
          <w:lang w:val="sr-Latn-ME" w:eastAsia="en-US"/>
        </w:rPr>
      </w:pPr>
      <w:bookmarkStart w:id="16" w:name="_Ref370117141"/>
      <w:r w:rsidRPr="002A60BD">
        <w:rPr>
          <w:b/>
          <w:lang w:val="sr-Latn-ME"/>
        </w:rPr>
        <w:t xml:space="preserve">Slika </w:t>
      </w:r>
      <w:bookmarkEnd w:id="16"/>
      <w:r w:rsidR="005969DE" w:rsidRPr="002A60BD">
        <w:rPr>
          <w:b/>
          <w:lang w:val="sr-Latn-ME"/>
        </w:rPr>
        <w:t>9</w:t>
      </w:r>
      <w:r w:rsidRPr="002A60BD">
        <w:rPr>
          <w:b/>
          <w:lang w:val="sr-Latn-ME"/>
        </w:rPr>
        <w:t>:</w:t>
      </w:r>
      <w:r w:rsidRPr="002A60BD">
        <w:rPr>
          <w:lang w:val="sr-Latn-ME"/>
        </w:rPr>
        <w:t xml:space="preserve"> Deset mjesta za preimenovanje naziva plana</w:t>
      </w:r>
    </w:p>
    <w:p w14:paraId="217E22E6" w14:textId="0CEB65CE" w:rsidR="008A5AC6" w:rsidRPr="002A60BD" w:rsidRDefault="006A3BAC" w:rsidP="00AE511B">
      <w:pPr>
        <w:rPr>
          <w:lang w:val="sr-Latn-ME"/>
        </w:rPr>
      </w:pPr>
      <w:r w:rsidRPr="002A60BD">
        <w:rPr>
          <w:lang w:val="sr-Latn-ME"/>
        </w:rPr>
        <w:t>Nakon pravilnih podešavanja fajl treba sačuvati (</w:t>
      </w:r>
      <w:r w:rsidRPr="002A60BD">
        <w:rPr>
          <w:b/>
          <w:lang w:val="sr-Latn-ME"/>
        </w:rPr>
        <w:t>File</w:t>
      </w:r>
      <w:r w:rsidR="00AE511B" w:rsidRPr="002A60BD">
        <w:rPr>
          <w:b/>
          <w:lang w:val="sr-Latn-ME"/>
        </w:rPr>
        <w:t>\</w:t>
      </w:r>
      <w:r w:rsidRPr="002A60BD">
        <w:rPr>
          <w:b/>
          <w:lang w:val="sr-Latn-ME"/>
        </w:rPr>
        <w:t>Save</w:t>
      </w:r>
      <w:r w:rsidRPr="002A60BD">
        <w:rPr>
          <w:lang w:val="sr-Latn-ME"/>
        </w:rPr>
        <w:t>)</w:t>
      </w:r>
      <w:r w:rsidR="00AE511B" w:rsidRPr="002A60BD">
        <w:rPr>
          <w:lang w:val="sr-Latn-ME"/>
        </w:rPr>
        <w:t xml:space="preserve"> kako bi sve izmjene bile zapamćene</w:t>
      </w:r>
      <w:r w:rsidR="00165710" w:rsidRPr="002A60BD">
        <w:rPr>
          <w:lang w:val="sr-Latn-ME"/>
        </w:rPr>
        <w:t>.</w:t>
      </w:r>
      <w:r w:rsidR="003204A1" w:rsidRPr="002A60BD">
        <w:rPr>
          <w:lang w:val="sr-Latn-ME"/>
        </w:rPr>
        <w:t xml:space="preserve"> Sada fajl otvoren u Notepad++ ili Notepad možemo zatvoriti i opet se vratiti na Autodesk</w:t>
      </w:r>
      <w:r w:rsidR="003204A1" w:rsidRPr="002A60BD">
        <w:rPr>
          <w:vertAlign w:val="superscript"/>
          <w:lang w:val="sr-Latn-ME"/>
        </w:rPr>
        <w:t>®</w:t>
      </w:r>
      <w:r w:rsidR="003204A1" w:rsidRPr="002A60BD">
        <w:rPr>
          <w:lang w:val="sr-Latn-ME"/>
        </w:rPr>
        <w:t xml:space="preserve"> Infrastructure Administrator kako bi nastavili sa daljim podešavanjima.</w:t>
      </w:r>
    </w:p>
    <w:p w14:paraId="5EF62034" w14:textId="65A4A6EA" w:rsidR="00B5043E" w:rsidRPr="002A60BD" w:rsidRDefault="00B5043E" w:rsidP="00AE511B">
      <w:pPr>
        <w:rPr>
          <w:lang w:val="sr-Latn-ME"/>
        </w:rPr>
      </w:pPr>
      <w:r w:rsidRPr="002A60BD">
        <w:rPr>
          <w:lang w:val="sr-Latn-ME"/>
        </w:rPr>
        <w:lastRenderedPageBreak/>
        <w:t xml:space="preserve">Sada u tab Modules vršimo pozivanje modela MonPlanGML odnosno </w:t>
      </w:r>
      <w:r w:rsidRPr="002A60BD">
        <w:rPr>
          <w:b/>
          <w:lang w:val="sr-Latn-ME"/>
        </w:rPr>
        <w:t>00_PlanModelGML.genx</w:t>
      </w:r>
      <w:r w:rsidRPr="002A60BD">
        <w:rPr>
          <w:lang w:val="sr-Latn-ME"/>
        </w:rPr>
        <w:t xml:space="preserve"> i </w:t>
      </w:r>
      <w:r w:rsidRPr="002A60BD">
        <w:rPr>
          <w:b/>
          <w:lang w:val="sr-Latn-ME"/>
        </w:rPr>
        <w:t>PPCG.genx</w:t>
      </w:r>
      <w:r w:rsidR="00495E5C" w:rsidRPr="002A60BD">
        <w:rPr>
          <w:lang w:val="sr-Latn-ME"/>
        </w:rPr>
        <w:t xml:space="preserve"> </w:t>
      </w:r>
      <w:r w:rsidR="00B00DF8" w:rsidRPr="002A60BD">
        <w:rPr>
          <w:lang w:val="sr-Latn-ME"/>
        </w:rPr>
        <w:t xml:space="preserve">tako što kliknemo na dugme </w:t>
      </w:r>
      <w:r w:rsidR="00B00DF8" w:rsidRPr="002A60BD">
        <w:rPr>
          <w:noProof/>
          <w:lang w:val="en-US" w:eastAsia="en-US"/>
        </w:rPr>
        <w:drawing>
          <wp:inline distT="0" distB="0" distL="0" distR="0" wp14:anchorId="5450082D" wp14:editId="42C71C06">
            <wp:extent cx="314286" cy="21904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14286" cy="219048"/>
                    </a:xfrm>
                    <a:prstGeom prst="rect">
                      <a:avLst/>
                    </a:prstGeom>
                  </pic:spPr>
                </pic:pic>
              </a:graphicData>
            </a:graphic>
          </wp:inline>
        </w:drawing>
      </w:r>
      <w:r w:rsidR="00B00DF8" w:rsidRPr="002A60BD">
        <w:rPr>
          <w:lang w:val="sr-Latn-ME"/>
        </w:rPr>
        <w:t xml:space="preserve"> </w:t>
      </w:r>
      <w:r w:rsidR="00B00DF8" w:rsidRPr="002A60BD">
        <w:rPr>
          <w:b/>
          <w:lang w:val="sr-Latn-ME"/>
        </w:rPr>
        <w:t>Browse for the date model file</w:t>
      </w:r>
      <w:r w:rsidR="00B00DF8" w:rsidRPr="002A60BD">
        <w:rPr>
          <w:lang w:val="sr-Latn-ME"/>
        </w:rPr>
        <w:t xml:space="preserve"> (</w:t>
      </w:r>
      <w:r w:rsidR="00334B32" w:rsidRPr="002A60BD">
        <w:rPr>
          <w:lang w:val="sr-Latn-ME"/>
        </w:rPr>
        <w:t>Slika 10</w:t>
      </w:r>
      <w:r w:rsidR="00B00DF8" w:rsidRPr="002A60BD">
        <w:rPr>
          <w:lang w:val="sr-Latn-ME"/>
        </w:rPr>
        <w:t>)</w:t>
      </w:r>
      <w:r w:rsidR="00AB178A" w:rsidRPr="002A60BD">
        <w:rPr>
          <w:lang w:val="sr-Latn-ME"/>
        </w:rPr>
        <w:t>.</w:t>
      </w:r>
    </w:p>
    <w:p w14:paraId="2D9294C5" w14:textId="77777777" w:rsidR="00B96362" w:rsidRPr="002A60BD" w:rsidRDefault="00B96362" w:rsidP="008457A2">
      <w:pPr>
        <w:pStyle w:val="Slike"/>
      </w:pPr>
      <w:r w:rsidRPr="002A60BD">
        <w:rPr>
          <w:lang w:val="en-US"/>
        </w:rPr>
        <w:drawing>
          <wp:inline distT="0" distB="0" distL="0" distR="0" wp14:anchorId="3B4B5B46" wp14:editId="6B8AD790">
            <wp:extent cx="5417389" cy="5064512"/>
            <wp:effectExtent l="38100" t="38100" r="88265" b="984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nfra Admin13.jpg"/>
                    <pic:cNvPicPr/>
                  </pic:nvPicPr>
                  <pic:blipFill>
                    <a:blip r:embed="rId26">
                      <a:extLst>
                        <a:ext uri="{28A0092B-C50C-407E-A947-70E740481C1C}">
                          <a14:useLocalDpi xmlns:a14="http://schemas.microsoft.com/office/drawing/2010/main" val="0"/>
                        </a:ext>
                      </a:extLst>
                    </a:blip>
                    <a:stretch>
                      <a:fillRect/>
                    </a:stretch>
                  </pic:blipFill>
                  <pic:spPr>
                    <a:xfrm>
                      <a:off x="0" y="0"/>
                      <a:ext cx="5427554" cy="5074015"/>
                    </a:xfrm>
                    <a:prstGeom prst="rect">
                      <a:avLst/>
                    </a:prstGeom>
                    <a:effectLst>
                      <a:outerShdw blurRad="50800" dist="38100" dir="2700000" algn="tl" rotWithShape="0">
                        <a:prstClr val="black">
                          <a:alpha val="40000"/>
                        </a:prstClr>
                      </a:outerShdw>
                    </a:effectLst>
                  </pic:spPr>
                </pic:pic>
              </a:graphicData>
            </a:graphic>
          </wp:inline>
        </w:drawing>
      </w:r>
    </w:p>
    <w:p w14:paraId="70B8C19C" w14:textId="7AC863C6" w:rsidR="00B96362" w:rsidRPr="002A60BD" w:rsidRDefault="00B96362" w:rsidP="00B96362">
      <w:pPr>
        <w:pStyle w:val="Caption"/>
        <w:rPr>
          <w:lang w:val="sr-Latn-ME"/>
        </w:rPr>
      </w:pPr>
      <w:bookmarkStart w:id="17" w:name="_Ref370195962"/>
      <w:bookmarkStart w:id="18" w:name="_Ref370195944"/>
      <w:r w:rsidRPr="002A60BD">
        <w:rPr>
          <w:b/>
          <w:lang w:val="sr-Latn-ME"/>
        </w:rPr>
        <w:t xml:space="preserve">Slika </w:t>
      </w:r>
      <w:bookmarkEnd w:id="17"/>
      <w:r w:rsidR="005969DE" w:rsidRPr="002A60BD">
        <w:rPr>
          <w:b/>
          <w:lang w:val="sr-Latn-ME"/>
        </w:rPr>
        <w:t>10</w:t>
      </w:r>
      <w:r w:rsidRPr="002A60BD">
        <w:rPr>
          <w:b/>
          <w:lang w:val="sr-Latn-ME"/>
        </w:rPr>
        <w:t>:</w:t>
      </w:r>
      <w:r w:rsidRPr="002A60BD">
        <w:rPr>
          <w:lang w:val="sr-Latn-ME"/>
        </w:rPr>
        <w:t xml:space="preserve"> Pozivanje modela MonPlanGML</w:t>
      </w:r>
      <w:bookmarkEnd w:id="18"/>
    </w:p>
    <w:p w14:paraId="329D9B7E" w14:textId="04349FDB" w:rsidR="00495E5C" w:rsidRPr="002A60BD" w:rsidRDefault="0010619B" w:rsidP="0010619B">
      <w:pPr>
        <w:rPr>
          <w:lang w:val="sr-Latn-ME"/>
        </w:rPr>
      </w:pPr>
      <w:r w:rsidRPr="002A60BD">
        <w:rPr>
          <w:lang w:val="sr-Latn-ME"/>
        </w:rPr>
        <w:t xml:space="preserve">Nakon toga će se otvarati prozor </w:t>
      </w:r>
      <w:r w:rsidRPr="002A60BD">
        <w:rPr>
          <w:b/>
          <w:lang w:val="sr-Latn-ME"/>
        </w:rPr>
        <w:t>Select a data model file</w:t>
      </w:r>
      <w:r w:rsidR="00933E09" w:rsidRPr="002A60BD">
        <w:rPr>
          <w:lang w:val="sr-Latn-ME"/>
        </w:rPr>
        <w:t>,</w:t>
      </w:r>
    </w:p>
    <w:p w14:paraId="00C672B9" w14:textId="77777777" w:rsidR="002B6C30" w:rsidRPr="002A60BD" w:rsidRDefault="00933E09" w:rsidP="00475A4A">
      <w:pPr>
        <w:pStyle w:val="ListParagraph"/>
        <w:numPr>
          <w:ilvl w:val="0"/>
          <w:numId w:val="9"/>
        </w:numPr>
        <w:rPr>
          <w:lang w:val="sr-Latn-ME"/>
        </w:rPr>
      </w:pPr>
      <w:r w:rsidRPr="002A60BD">
        <w:rPr>
          <w:lang w:val="sr-Latn-ME"/>
        </w:rPr>
        <w:t>izabraćemo putanju gdje je instaliran GIS MonPlanGML (C:\GIS MonP</w:t>
      </w:r>
      <w:r w:rsidR="002B6C30" w:rsidRPr="002A60BD">
        <w:rPr>
          <w:lang w:val="sr-Latn-ME"/>
        </w:rPr>
        <w:t>lanGML)</w:t>
      </w:r>
    </w:p>
    <w:p w14:paraId="45C07AA0" w14:textId="77777777" w:rsidR="002B6C30" w:rsidRPr="002A60BD" w:rsidRDefault="00933E09" w:rsidP="00475A4A">
      <w:pPr>
        <w:pStyle w:val="ListParagraph"/>
        <w:numPr>
          <w:ilvl w:val="0"/>
          <w:numId w:val="9"/>
        </w:numPr>
        <w:rPr>
          <w:lang w:val="sr-Latn-ME"/>
        </w:rPr>
      </w:pPr>
      <w:r w:rsidRPr="002A60BD">
        <w:rPr>
          <w:lang w:val="sr-Latn-ME"/>
        </w:rPr>
        <w:t xml:space="preserve">u folderu </w:t>
      </w:r>
      <w:r w:rsidR="002B6C30" w:rsidRPr="002A60BD">
        <w:rPr>
          <w:b/>
          <w:lang w:val="sr-Latn-ME"/>
        </w:rPr>
        <w:t>GENX</w:t>
      </w:r>
      <w:r w:rsidRPr="002A60BD">
        <w:rPr>
          <w:lang w:val="sr-Latn-ME"/>
        </w:rPr>
        <w:t xml:space="preserve"> ćem</w:t>
      </w:r>
      <w:r w:rsidR="002B6C30" w:rsidRPr="002A60BD">
        <w:rPr>
          <w:lang w:val="sr-Latn-ME"/>
        </w:rPr>
        <w:t xml:space="preserve">o izabrati fajl </w:t>
      </w:r>
      <w:r w:rsidR="002B6C30" w:rsidRPr="002A60BD">
        <w:rPr>
          <w:b/>
          <w:lang w:val="sr-Latn-ME"/>
        </w:rPr>
        <w:t>00_PlanModelGML.genx</w:t>
      </w:r>
      <w:r w:rsidRPr="002A60BD">
        <w:rPr>
          <w:lang w:val="sr-Latn-ME"/>
        </w:rPr>
        <w:t xml:space="preserve"> i </w:t>
      </w:r>
    </w:p>
    <w:p w14:paraId="7CBFE5E6" w14:textId="4D70884C" w:rsidR="00933E09" w:rsidRPr="002A60BD" w:rsidRDefault="00933E09" w:rsidP="00475A4A">
      <w:pPr>
        <w:pStyle w:val="ListParagraph"/>
        <w:numPr>
          <w:ilvl w:val="0"/>
          <w:numId w:val="9"/>
        </w:numPr>
        <w:rPr>
          <w:lang w:val="sr-Latn-ME"/>
        </w:rPr>
      </w:pPr>
      <w:r w:rsidRPr="002A60BD">
        <w:rPr>
          <w:lang w:val="sr-Latn-ME"/>
        </w:rPr>
        <w:t xml:space="preserve">kliknuti na dugme </w:t>
      </w:r>
      <w:r w:rsidRPr="002A60BD">
        <w:rPr>
          <w:b/>
          <w:lang w:val="sr-Latn-ME"/>
        </w:rPr>
        <w:t>Open</w:t>
      </w:r>
      <w:r w:rsidRPr="002A60BD">
        <w:rPr>
          <w:lang w:val="sr-Latn-ME"/>
        </w:rPr>
        <w:t xml:space="preserve"> (</w:t>
      </w:r>
      <w:r w:rsidR="00334B32" w:rsidRPr="002A60BD">
        <w:rPr>
          <w:lang w:val="sr-Latn-ME"/>
        </w:rPr>
        <w:t>Slika 11</w:t>
      </w:r>
      <w:r w:rsidRPr="002A60BD">
        <w:rPr>
          <w:lang w:val="sr-Latn-ME"/>
        </w:rPr>
        <w:t>).</w:t>
      </w:r>
    </w:p>
    <w:p w14:paraId="68D8E4CA" w14:textId="77777777" w:rsidR="00D50235" w:rsidRPr="002A60BD" w:rsidRDefault="0010619B" w:rsidP="008457A2">
      <w:pPr>
        <w:pStyle w:val="Slike"/>
      </w:pPr>
      <w:r w:rsidRPr="002A60BD">
        <w:rPr>
          <w:lang w:val="en-US"/>
        </w:rPr>
        <w:lastRenderedPageBreak/>
        <w:drawing>
          <wp:inline distT="0" distB="0" distL="0" distR="0" wp14:anchorId="3A459D73" wp14:editId="487C90CB">
            <wp:extent cx="5046676" cy="3204000"/>
            <wp:effectExtent l="38100" t="38100" r="97155" b="920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nfra Admin14.jpg"/>
                    <pic:cNvPicPr/>
                  </pic:nvPicPr>
                  <pic:blipFill>
                    <a:blip r:embed="rId27">
                      <a:extLst>
                        <a:ext uri="{28A0092B-C50C-407E-A947-70E740481C1C}">
                          <a14:useLocalDpi xmlns:a14="http://schemas.microsoft.com/office/drawing/2010/main" val="0"/>
                        </a:ext>
                      </a:extLst>
                    </a:blip>
                    <a:stretch>
                      <a:fillRect/>
                    </a:stretch>
                  </pic:blipFill>
                  <pic:spPr>
                    <a:xfrm>
                      <a:off x="0" y="0"/>
                      <a:ext cx="5046676" cy="3204000"/>
                    </a:xfrm>
                    <a:prstGeom prst="rect">
                      <a:avLst/>
                    </a:prstGeom>
                    <a:effectLst>
                      <a:outerShdw blurRad="50800" dist="38100" dir="2700000" algn="tl" rotWithShape="0">
                        <a:prstClr val="black">
                          <a:alpha val="40000"/>
                        </a:prstClr>
                      </a:outerShdw>
                    </a:effectLst>
                  </pic:spPr>
                </pic:pic>
              </a:graphicData>
            </a:graphic>
          </wp:inline>
        </w:drawing>
      </w:r>
    </w:p>
    <w:p w14:paraId="2A8E43AB" w14:textId="6AA6FE43" w:rsidR="0092719B" w:rsidRPr="002A60BD" w:rsidRDefault="00D50235" w:rsidP="00D50235">
      <w:pPr>
        <w:pStyle w:val="Caption"/>
        <w:rPr>
          <w:lang w:val="sr-Latn-ME"/>
        </w:rPr>
      </w:pPr>
      <w:bookmarkStart w:id="19" w:name="_Ref370197802"/>
      <w:r w:rsidRPr="002A60BD">
        <w:rPr>
          <w:b/>
          <w:lang w:val="sr-Latn-ME"/>
        </w:rPr>
        <w:t xml:space="preserve">Slika </w:t>
      </w:r>
      <w:bookmarkEnd w:id="19"/>
      <w:r w:rsidR="005969DE" w:rsidRPr="002A60BD">
        <w:rPr>
          <w:b/>
          <w:lang w:val="sr-Latn-ME"/>
        </w:rPr>
        <w:t>11</w:t>
      </w:r>
      <w:r w:rsidRPr="002A60BD">
        <w:rPr>
          <w:b/>
          <w:lang w:val="sr-Latn-ME"/>
        </w:rPr>
        <w:t>:</w:t>
      </w:r>
      <w:r w:rsidRPr="002A60BD">
        <w:rPr>
          <w:lang w:val="sr-Latn-ME"/>
        </w:rPr>
        <w:t xml:space="preserve"> </w:t>
      </w:r>
      <w:r w:rsidR="000714E3" w:rsidRPr="002A60BD">
        <w:rPr>
          <w:lang w:val="sr-Latn-ME"/>
        </w:rPr>
        <w:t>Pozivanje</w:t>
      </w:r>
      <w:r w:rsidRPr="002A60BD">
        <w:rPr>
          <w:lang w:val="sr-Latn-ME"/>
        </w:rPr>
        <w:t xml:space="preserve"> modela</w:t>
      </w:r>
      <w:r w:rsidR="00CB1F49" w:rsidRPr="002A60BD">
        <w:rPr>
          <w:lang w:val="sr-Latn-ME"/>
        </w:rPr>
        <w:t xml:space="preserve"> 00_PlanModelGML.genx</w:t>
      </w:r>
    </w:p>
    <w:p w14:paraId="35E38244" w14:textId="7330D6DA" w:rsidR="000714E3" w:rsidRPr="002A60BD" w:rsidRDefault="000714E3" w:rsidP="000714E3">
      <w:pPr>
        <w:rPr>
          <w:lang w:val="sr-Latn-ME"/>
        </w:rPr>
      </w:pPr>
      <w:r w:rsidRPr="002A60BD">
        <w:rPr>
          <w:lang w:val="sr-Latn-ME"/>
        </w:rPr>
        <w:t xml:space="preserve">Na isti princip pozivamo i fajl </w:t>
      </w:r>
      <w:r w:rsidRPr="002A60BD">
        <w:rPr>
          <w:b/>
          <w:lang w:val="sr-Latn-ME"/>
        </w:rPr>
        <w:t>PPCG.genx</w:t>
      </w:r>
      <w:r w:rsidRPr="002A60BD">
        <w:rPr>
          <w:lang w:val="sr-Latn-ME"/>
        </w:rPr>
        <w:t xml:space="preserve">, tako sto opet kliknemo na dugme </w:t>
      </w:r>
      <w:r w:rsidRPr="002A60BD">
        <w:rPr>
          <w:noProof/>
          <w:lang w:val="en-US" w:eastAsia="en-US"/>
        </w:rPr>
        <w:drawing>
          <wp:inline distT="0" distB="0" distL="0" distR="0" wp14:anchorId="72F9E440" wp14:editId="6DCBA1B9">
            <wp:extent cx="314286" cy="219048"/>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14286" cy="219048"/>
                    </a:xfrm>
                    <a:prstGeom prst="rect">
                      <a:avLst/>
                    </a:prstGeom>
                  </pic:spPr>
                </pic:pic>
              </a:graphicData>
            </a:graphic>
          </wp:inline>
        </w:drawing>
      </w:r>
      <w:r w:rsidRPr="002A60BD">
        <w:rPr>
          <w:lang w:val="sr-Latn-ME"/>
        </w:rPr>
        <w:t xml:space="preserve"> </w:t>
      </w:r>
      <w:r w:rsidRPr="002A60BD">
        <w:rPr>
          <w:b/>
          <w:lang w:val="sr-Latn-ME"/>
        </w:rPr>
        <w:t>Browse for the date model file</w:t>
      </w:r>
      <w:r w:rsidRPr="002A60BD">
        <w:rPr>
          <w:lang w:val="sr-Latn-ME"/>
        </w:rPr>
        <w:t xml:space="preserve"> (</w:t>
      </w:r>
      <w:r w:rsidR="00356115" w:rsidRPr="002A60BD">
        <w:rPr>
          <w:highlight w:val="yellow"/>
          <w:lang w:val="sr-Latn-ME"/>
        </w:rPr>
        <w:fldChar w:fldCharType="begin"/>
      </w:r>
      <w:r w:rsidR="00356115" w:rsidRPr="002A60BD">
        <w:rPr>
          <w:highlight w:val="yellow"/>
          <w:lang w:val="sr-Latn-ME"/>
        </w:rPr>
        <w:instrText xml:space="preserve"> REF  _Ref370195962 \h  \* MERGEFORMAT </w:instrText>
      </w:r>
      <w:r w:rsidR="00356115" w:rsidRPr="002A60BD">
        <w:rPr>
          <w:highlight w:val="yellow"/>
          <w:lang w:val="sr-Latn-ME"/>
        </w:rPr>
      </w:r>
      <w:r w:rsidR="00356115" w:rsidRPr="002A60BD">
        <w:rPr>
          <w:highlight w:val="yellow"/>
          <w:lang w:val="sr-Latn-ME"/>
        </w:rPr>
        <w:fldChar w:fldCharType="separate"/>
      </w:r>
      <w:r w:rsidR="005E400A" w:rsidRPr="002A60BD">
        <w:rPr>
          <w:lang w:val="sr-Latn-ME"/>
        </w:rPr>
        <w:t xml:space="preserve">Slika </w:t>
      </w:r>
      <w:r w:rsidR="005E400A" w:rsidRPr="002A60BD">
        <w:rPr>
          <w:noProof/>
          <w:lang w:val="sr-Latn-ME"/>
        </w:rPr>
        <w:t>9</w:t>
      </w:r>
      <w:r w:rsidR="00356115" w:rsidRPr="002A60BD">
        <w:rPr>
          <w:highlight w:val="yellow"/>
          <w:lang w:val="sr-Latn-ME"/>
        </w:rPr>
        <w:fldChar w:fldCharType="end"/>
      </w:r>
      <w:r w:rsidRPr="002A60BD">
        <w:rPr>
          <w:lang w:val="sr-Latn-ME"/>
        </w:rPr>
        <w:t xml:space="preserve">) i na novo otvoreni prozor </w:t>
      </w:r>
      <w:r w:rsidRPr="002A60BD">
        <w:rPr>
          <w:b/>
          <w:lang w:val="sr-Latn-ME"/>
        </w:rPr>
        <w:t>Select a data model file</w:t>
      </w:r>
      <w:r w:rsidRPr="002A60BD">
        <w:rPr>
          <w:lang w:val="sr-Latn-ME"/>
        </w:rPr>
        <w:t>,</w:t>
      </w:r>
    </w:p>
    <w:p w14:paraId="787B7606" w14:textId="77777777" w:rsidR="006820E6" w:rsidRPr="002A60BD" w:rsidRDefault="000714E3" w:rsidP="00475A4A">
      <w:pPr>
        <w:pStyle w:val="ListParagraph"/>
        <w:numPr>
          <w:ilvl w:val="0"/>
          <w:numId w:val="10"/>
        </w:numPr>
        <w:rPr>
          <w:lang w:val="sr-Latn-ME"/>
        </w:rPr>
      </w:pPr>
      <w:r w:rsidRPr="002A60BD">
        <w:rPr>
          <w:lang w:val="sr-Latn-ME"/>
        </w:rPr>
        <w:t>izabraćemo putanju gdje je instaliran GIS MonPlanGML (C:\GIS MonPlanGML)</w:t>
      </w:r>
    </w:p>
    <w:p w14:paraId="59A586D1" w14:textId="77777777" w:rsidR="006820E6" w:rsidRPr="002A60BD" w:rsidRDefault="000714E3" w:rsidP="00475A4A">
      <w:pPr>
        <w:pStyle w:val="ListParagraph"/>
        <w:numPr>
          <w:ilvl w:val="0"/>
          <w:numId w:val="10"/>
        </w:numPr>
        <w:rPr>
          <w:lang w:val="sr-Latn-ME"/>
        </w:rPr>
      </w:pPr>
      <w:r w:rsidRPr="002A60BD">
        <w:rPr>
          <w:lang w:val="sr-Latn-ME"/>
        </w:rPr>
        <w:t xml:space="preserve">u folderu GENX ćemo izabrati fajl </w:t>
      </w:r>
      <w:r w:rsidR="006820E6" w:rsidRPr="002A60BD">
        <w:rPr>
          <w:b/>
          <w:lang w:val="sr-Latn-ME"/>
        </w:rPr>
        <w:t>PPCG.genx</w:t>
      </w:r>
      <w:r w:rsidR="006820E6" w:rsidRPr="002A60BD">
        <w:rPr>
          <w:lang w:val="sr-Latn-ME"/>
        </w:rPr>
        <w:t xml:space="preserve"> </w:t>
      </w:r>
      <w:r w:rsidRPr="002A60BD">
        <w:rPr>
          <w:lang w:val="sr-Latn-ME"/>
        </w:rPr>
        <w:t xml:space="preserve">i </w:t>
      </w:r>
    </w:p>
    <w:p w14:paraId="2EC6CFC3" w14:textId="771A49C9" w:rsidR="0092719B" w:rsidRPr="002A60BD" w:rsidRDefault="000714E3" w:rsidP="00475A4A">
      <w:pPr>
        <w:pStyle w:val="ListParagraph"/>
        <w:numPr>
          <w:ilvl w:val="0"/>
          <w:numId w:val="10"/>
        </w:numPr>
        <w:rPr>
          <w:lang w:val="sr-Latn-ME"/>
        </w:rPr>
      </w:pPr>
      <w:r w:rsidRPr="002A60BD">
        <w:rPr>
          <w:lang w:val="sr-Latn-ME"/>
        </w:rPr>
        <w:t xml:space="preserve">kliknuti na dugme </w:t>
      </w:r>
      <w:r w:rsidRPr="002A60BD">
        <w:rPr>
          <w:b/>
          <w:lang w:val="sr-Latn-ME"/>
        </w:rPr>
        <w:t>Open</w:t>
      </w:r>
      <w:r w:rsidRPr="002A60BD">
        <w:rPr>
          <w:lang w:val="sr-Latn-ME"/>
        </w:rPr>
        <w:t xml:space="preserve"> (</w:t>
      </w:r>
      <w:r w:rsidR="00334B32" w:rsidRPr="002A60BD">
        <w:rPr>
          <w:lang w:val="sr-Latn-ME"/>
        </w:rPr>
        <w:t>Slika 12</w:t>
      </w:r>
      <w:r w:rsidRPr="002A60BD">
        <w:rPr>
          <w:lang w:val="sr-Latn-ME"/>
        </w:rPr>
        <w:t>).</w:t>
      </w:r>
    </w:p>
    <w:p w14:paraId="3E5DAE68" w14:textId="77777777" w:rsidR="00360AC7" w:rsidRPr="002A60BD" w:rsidRDefault="00360AC7" w:rsidP="008457A2">
      <w:pPr>
        <w:pStyle w:val="Slike"/>
      </w:pPr>
      <w:r w:rsidRPr="002A60BD">
        <w:rPr>
          <w:lang w:val="en-US"/>
        </w:rPr>
        <w:drawing>
          <wp:inline distT="0" distB="0" distL="0" distR="0" wp14:anchorId="3CAA80A6" wp14:editId="38081837">
            <wp:extent cx="5046677" cy="3204000"/>
            <wp:effectExtent l="38100" t="38100" r="97155" b="9207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nfra Admin14a.jpg"/>
                    <pic:cNvPicPr/>
                  </pic:nvPicPr>
                  <pic:blipFill>
                    <a:blip r:embed="rId28">
                      <a:extLst>
                        <a:ext uri="{28A0092B-C50C-407E-A947-70E740481C1C}">
                          <a14:useLocalDpi xmlns:a14="http://schemas.microsoft.com/office/drawing/2010/main" val="0"/>
                        </a:ext>
                      </a:extLst>
                    </a:blip>
                    <a:stretch>
                      <a:fillRect/>
                    </a:stretch>
                  </pic:blipFill>
                  <pic:spPr>
                    <a:xfrm>
                      <a:off x="0" y="0"/>
                      <a:ext cx="5046677" cy="3204000"/>
                    </a:xfrm>
                    <a:prstGeom prst="rect">
                      <a:avLst/>
                    </a:prstGeom>
                    <a:effectLst>
                      <a:outerShdw blurRad="50800" dist="38100" dir="2700000" algn="tl" rotWithShape="0">
                        <a:prstClr val="black">
                          <a:alpha val="40000"/>
                        </a:prstClr>
                      </a:outerShdw>
                    </a:effectLst>
                  </pic:spPr>
                </pic:pic>
              </a:graphicData>
            </a:graphic>
          </wp:inline>
        </w:drawing>
      </w:r>
    </w:p>
    <w:p w14:paraId="1F7DB212" w14:textId="0E53B225" w:rsidR="002546CB" w:rsidRPr="002A60BD" w:rsidRDefault="00360AC7" w:rsidP="00360AC7">
      <w:pPr>
        <w:pStyle w:val="Caption"/>
        <w:rPr>
          <w:lang w:val="sr-Latn-ME"/>
        </w:rPr>
      </w:pPr>
      <w:bookmarkStart w:id="20" w:name="_Ref370198736"/>
      <w:r w:rsidRPr="002A60BD">
        <w:rPr>
          <w:b/>
          <w:lang w:val="sr-Latn-ME"/>
        </w:rPr>
        <w:t xml:space="preserve">Slika </w:t>
      </w:r>
      <w:bookmarkEnd w:id="20"/>
      <w:r w:rsidR="0064049A" w:rsidRPr="002A60BD">
        <w:rPr>
          <w:b/>
          <w:lang w:val="sr-Latn-ME"/>
        </w:rPr>
        <w:t>12</w:t>
      </w:r>
      <w:r w:rsidR="00C74612" w:rsidRPr="002A60BD">
        <w:rPr>
          <w:b/>
          <w:lang w:val="sr-Latn-ME"/>
        </w:rPr>
        <w:t>:</w:t>
      </w:r>
      <w:r w:rsidR="00C74612" w:rsidRPr="002A60BD">
        <w:rPr>
          <w:lang w:val="sr-Latn-ME"/>
        </w:rPr>
        <w:t xml:space="preserve"> Pozivanje modela PPCG.genx</w:t>
      </w:r>
    </w:p>
    <w:p w14:paraId="546B03B1" w14:textId="59348BE1" w:rsidR="002546CB" w:rsidRPr="002A60BD" w:rsidRDefault="00ED6EE7" w:rsidP="002546CB">
      <w:pPr>
        <w:rPr>
          <w:lang w:val="sr-Latn-ME"/>
        </w:rPr>
      </w:pPr>
      <w:r w:rsidRPr="002A60BD">
        <w:rPr>
          <w:lang w:val="sr-Latn-ME"/>
        </w:rPr>
        <w:t xml:space="preserve">Nakon uspješnog pozivanja gore navedenih fajlova na prozoru </w:t>
      </w:r>
      <w:r w:rsidR="003F27DF" w:rsidRPr="002A60BD">
        <w:rPr>
          <w:b/>
          <w:lang w:val="sr-Latn-ME"/>
        </w:rPr>
        <w:t>Create new industry model</w:t>
      </w:r>
      <w:r w:rsidRPr="002A60BD">
        <w:rPr>
          <w:lang w:val="sr-Latn-ME"/>
        </w:rPr>
        <w:t xml:space="preserve"> </w:t>
      </w:r>
      <w:r w:rsidR="00AB713A" w:rsidRPr="002A60BD">
        <w:rPr>
          <w:lang w:val="sr-Latn-ME"/>
        </w:rPr>
        <w:t xml:space="preserve">u tabu </w:t>
      </w:r>
      <w:r w:rsidR="00AB713A" w:rsidRPr="002A60BD">
        <w:rPr>
          <w:b/>
          <w:lang w:val="sr-Latn-ME"/>
        </w:rPr>
        <w:t>Modules</w:t>
      </w:r>
      <w:r w:rsidR="00AB713A" w:rsidRPr="002A60BD">
        <w:rPr>
          <w:lang w:val="sr-Latn-ME"/>
        </w:rPr>
        <w:t xml:space="preserve"> će se pojaviti modeli </w:t>
      </w:r>
      <w:r w:rsidR="00AF17E1" w:rsidRPr="002A60BD">
        <w:rPr>
          <w:b/>
          <w:lang w:val="sr-Latn-ME"/>
        </w:rPr>
        <w:t xml:space="preserve">00 </w:t>
      </w:r>
      <w:r w:rsidRPr="002A60BD">
        <w:rPr>
          <w:b/>
          <w:lang w:val="sr-Latn-ME"/>
        </w:rPr>
        <w:t>PlanModelGML</w:t>
      </w:r>
      <w:r w:rsidRPr="002A60BD">
        <w:rPr>
          <w:lang w:val="sr-Latn-ME"/>
        </w:rPr>
        <w:t xml:space="preserve"> i </w:t>
      </w:r>
      <w:r w:rsidRPr="002A60BD">
        <w:rPr>
          <w:b/>
          <w:lang w:val="sr-Latn-ME"/>
        </w:rPr>
        <w:t>PPCG</w:t>
      </w:r>
      <w:r w:rsidR="00AB713A" w:rsidRPr="002A60BD">
        <w:rPr>
          <w:lang w:val="sr-Latn-ME"/>
        </w:rPr>
        <w:t>.</w:t>
      </w:r>
      <w:r w:rsidR="00AF17E1" w:rsidRPr="002A60BD">
        <w:rPr>
          <w:lang w:val="sr-Latn-ME"/>
        </w:rPr>
        <w:t xml:space="preserve"> Treba čekirati samo neophodne modele u grupu </w:t>
      </w:r>
      <w:r w:rsidR="00AF17E1" w:rsidRPr="002A60BD">
        <w:rPr>
          <w:b/>
          <w:lang w:val="sr-Latn-ME"/>
        </w:rPr>
        <w:t>Custom Modules/Extensions</w:t>
      </w:r>
      <w:r w:rsidR="00AF17E1" w:rsidRPr="002A60BD">
        <w:rPr>
          <w:lang w:val="sr-Latn-ME"/>
        </w:rPr>
        <w:t>, u našem primjeru sam</w:t>
      </w:r>
      <w:r w:rsidR="00CB3182" w:rsidRPr="002A60BD">
        <w:rPr>
          <w:lang w:val="sr-Latn-ME"/>
        </w:rPr>
        <w:t>o</w:t>
      </w:r>
      <w:r w:rsidR="00AF17E1" w:rsidRPr="002A60BD">
        <w:rPr>
          <w:lang w:val="sr-Latn-ME"/>
        </w:rPr>
        <w:t xml:space="preserve"> </w:t>
      </w:r>
      <w:r w:rsidR="002E3B1E" w:rsidRPr="002A60BD">
        <w:rPr>
          <w:b/>
          <w:lang w:val="sr-Latn-ME"/>
        </w:rPr>
        <w:t>00 PlanModelGML</w:t>
      </w:r>
      <w:r w:rsidR="002E3B1E" w:rsidRPr="002A60BD">
        <w:rPr>
          <w:lang w:val="sr-Latn-ME"/>
        </w:rPr>
        <w:t xml:space="preserve"> i </w:t>
      </w:r>
      <w:r w:rsidR="002E3B1E" w:rsidRPr="002A60BD">
        <w:rPr>
          <w:b/>
          <w:lang w:val="sr-Latn-ME"/>
        </w:rPr>
        <w:t>PPCG</w:t>
      </w:r>
      <w:r w:rsidR="00CB3182" w:rsidRPr="002A60BD">
        <w:rPr>
          <w:lang w:val="sr-Latn-ME"/>
        </w:rPr>
        <w:t xml:space="preserve"> </w:t>
      </w:r>
      <w:r w:rsidR="00080849" w:rsidRPr="002A60BD">
        <w:rPr>
          <w:lang w:val="sr-Latn-ME"/>
        </w:rPr>
        <w:t>(</w:t>
      </w:r>
      <w:r w:rsidR="00D82DB1" w:rsidRPr="002A60BD">
        <w:rPr>
          <w:lang w:val="sr-Latn-ME"/>
        </w:rPr>
        <w:t>Slika 13</w:t>
      </w:r>
      <w:r w:rsidR="00080849" w:rsidRPr="002A60BD">
        <w:rPr>
          <w:lang w:val="sr-Latn-ME"/>
        </w:rPr>
        <w:t>)</w:t>
      </w:r>
      <w:r w:rsidR="00CB3182" w:rsidRPr="002A60BD">
        <w:rPr>
          <w:lang w:val="sr-Latn-ME"/>
        </w:rPr>
        <w:t>.</w:t>
      </w:r>
    </w:p>
    <w:p w14:paraId="5B658691" w14:textId="77777777" w:rsidR="00555B41" w:rsidRPr="002A60BD" w:rsidRDefault="00ED6EE7" w:rsidP="008457A2">
      <w:pPr>
        <w:pStyle w:val="Slike"/>
      </w:pPr>
      <w:r w:rsidRPr="002A60BD">
        <w:rPr>
          <w:lang w:val="en-US"/>
        </w:rPr>
        <w:lastRenderedPageBreak/>
        <w:drawing>
          <wp:inline distT="0" distB="0" distL="0" distR="0" wp14:anchorId="5598AFF1" wp14:editId="2995BFF0">
            <wp:extent cx="5732145" cy="5366939"/>
            <wp:effectExtent l="38100" t="38100" r="97155" b="10096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nfra Admin15.jpg"/>
                    <pic:cNvPicPr/>
                  </pic:nvPicPr>
                  <pic:blipFill>
                    <a:blip r:embed="rId29">
                      <a:extLst>
                        <a:ext uri="{28A0092B-C50C-407E-A947-70E740481C1C}">
                          <a14:useLocalDpi xmlns:a14="http://schemas.microsoft.com/office/drawing/2010/main" val="0"/>
                        </a:ext>
                      </a:extLst>
                    </a:blip>
                    <a:stretch>
                      <a:fillRect/>
                    </a:stretch>
                  </pic:blipFill>
                  <pic:spPr>
                    <a:xfrm>
                      <a:off x="0" y="0"/>
                      <a:ext cx="5732145" cy="5366939"/>
                    </a:xfrm>
                    <a:prstGeom prst="rect">
                      <a:avLst/>
                    </a:prstGeom>
                    <a:effectLst>
                      <a:outerShdw blurRad="50800" dist="38100" dir="2700000" algn="tl" rotWithShape="0">
                        <a:prstClr val="black">
                          <a:alpha val="40000"/>
                        </a:prstClr>
                      </a:outerShdw>
                    </a:effectLst>
                  </pic:spPr>
                </pic:pic>
              </a:graphicData>
            </a:graphic>
          </wp:inline>
        </w:drawing>
      </w:r>
    </w:p>
    <w:p w14:paraId="28797EA2" w14:textId="2E74E3A2" w:rsidR="002546CB" w:rsidRPr="002A60BD" w:rsidRDefault="00555B41" w:rsidP="00555B41">
      <w:pPr>
        <w:pStyle w:val="Caption"/>
        <w:rPr>
          <w:lang w:val="sr-Latn-ME"/>
        </w:rPr>
      </w:pPr>
      <w:bookmarkStart w:id="21" w:name="_Ref370199996"/>
      <w:r w:rsidRPr="002A60BD">
        <w:rPr>
          <w:b/>
          <w:lang w:val="sr-Latn-ME"/>
        </w:rPr>
        <w:t xml:space="preserve">Slika </w:t>
      </w:r>
      <w:bookmarkEnd w:id="21"/>
      <w:r w:rsidR="0064049A" w:rsidRPr="002A60BD">
        <w:rPr>
          <w:b/>
          <w:lang w:val="sr-Latn-ME"/>
        </w:rPr>
        <w:t>13</w:t>
      </w:r>
      <w:r w:rsidRPr="002A60BD">
        <w:rPr>
          <w:b/>
          <w:lang w:val="sr-Latn-ME"/>
        </w:rPr>
        <w:t>:</w:t>
      </w:r>
      <w:r w:rsidRPr="002A60BD">
        <w:rPr>
          <w:lang w:val="sr-Latn-ME"/>
        </w:rPr>
        <w:t xml:space="preserve"> Oč</w:t>
      </w:r>
      <w:r w:rsidR="003F2468" w:rsidRPr="002A60BD">
        <w:rPr>
          <w:lang w:val="sr-Latn-ME"/>
        </w:rPr>
        <w:t>itani modeli</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8B0541" w:rsidRPr="002A60BD" w14:paraId="591B5549" w14:textId="77777777" w:rsidTr="00E00E5E">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3372EE7E" w14:textId="77777777" w:rsidR="008B0541" w:rsidRPr="002A60BD" w:rsidRDefault="008B0541" w:rsidP="00E00E5E">
            <w:pPr>
              <w:pStyle w:val="Icon"/>
              <w:ind w:firstLine="0"/>
              <w:rPr>
                <w:u w:val="double"/>
                <w:lang w:val="sr-Latn-ME"/>
              </w:rPr>
            </w:pPr>
            <w:r w:rsidRPr="002A60BD">
              <w:rPr>
                <w:noProof/>
                <w:lang w:val="en-US" w:eastAsia="en-US"/>
              </w:rPr>
              <mc:AlternateContent>
                <mc:Choice Requires="wpg">
                  <w:drawing>
                    <wp:inline distT="0" distB="0" distL="0" distR="0" wp14:anchorId="08A3B328" wp14:editId="70F11860">
                      <wp:extent cx="228600" cy="228600"/>
                      <wp:effectExtent l="0" t="0" r="0" b="0"/>
                      <wp:docPr id="45" name="Group 45"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46" name="Oval 46"/>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47" name="Freeform 47"/>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CA6311B" id="Group 45"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">
                      <v:oval id="Oval 46"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WbhMIA&#10;AADbAAAADwAAAGRycy9kb3ducmV2LnhtbESP0YrCMBRE3xf8h3AFX0RTi4pUo0hZxUdX/YBrc22K&#10;zU1pstr9+40g+DjMzBlmtelsLR7U+sqxgsk4AUFcOF1xqeBy3o0WIHxA1lg7JgV/5GGz7n2tMNPu&#10;yT/0OIVSRAj7DBWYEJpMSl8YsujHriGO3s21FkOUbSl1i88It7VMk2QuLVYcFww2lBsq7qdfq2CY&#10;fsv8OEtnw5vJj/Z63Z+ni71Sg363XYII1IVP+N0+aAXTOby+xB8g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1ZuEwgAAANsAAAAPAAAAAAAAAAAAAAAAAJgCAABkcnMvZG93&#10;bnJldi54bWxQSwUGAAAAAAQABAD1AAAAhwMAAAAA&#10;" fillcolor="#0070c0" stroked="f" strokeweight="0">
                        <v:stroke joinstyle="miter"/>
                        <o:lock v:ext="edit" aspectratio="t"/>
                      </v:oval>
                      <v:shape id="Freeform 47"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gotMQA&#10;AADbAAAADwAAAGRycy9kb3ducmV2LnhtbESPQUvEMBSE74L/ITzBm01dl1XrpkUWhJ4Et8pen81r&#10;U2xeSpLtVn+9EYQ9DjPzDbOtFjuKmXwYHCu4zXIQxK3TA/cK3puXmwcQISJrHB2Tgm8KUJWXF1ss&#10;tDvxG8372IsE4VCgAhPjVEgZWkMWQ+Ym4uR1zluMSfpeao+nBLejXOX5RlocOC0YnGhnqP3aH62C&#10;w89HMx99Y147X9frx8/Dxnd3Sl1fLc9PICIt8Rz+b9dawfoe/r6kHy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YKLTEAAAA2wAAAA8AAAAAAAAAAAAAAAAAmAIAAGRycy9k&#10;b3ducmV2LnhtbFBLBQYAAAAABAAEAPUAAACJAwAAAAA=&#10;" path="m3915,38279r23491,l27406,127000r-23491,l3915,38279xm15661,v8649,,15661,7012,15661,15661c31322,24310,24310,31322,15661,31322,7012,31322,,24310,,15661,,7012,7012,,15661,xe" fillcolor="white [3212]"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270A97C8" w14:textId="77777777" w:rsidR="008B0541" w:rsidRPr="002A60BD" w:rsidRDefault="00CC1481" w:rsidP="000D465C">
            <w:pPr>
              <w:pStyle w:val="TipText"/>
              <w:ind w:firstLine="0"/>
              <w:cnfStyle w:val="000000000000" w:firstRow="0" w:lastRow="0" w:firstColumn="0" w:lastColumn="0" w:oddVBand="0" w:evenVBand="0" w:oddHBand="0" w:evenHBand="0" w:firstRowFirstColumn="0" w:firstRowLastColumn="0" w:lastRowFirstColumn="0" w:lastRowLastColumn="0"/>
              <w:rPr>
                <w:sz w:val="18"/>
                <w:lang w:val="sr-Latn-ME"/>
              </w:rPr>
            </w:pPr>
            <w:r w:rsidRPr="002A60BD">
              <w:rPr>
                <w:sz w:val="18"/>
                <w:lang w:val="sr-Latn-ME"/>
              </w:rPr>
              <w:t xml:space="preserve">Za kreiranje novog </w:t>
            </w:r>
            <w:r w:rsidR="000D465C" w:rsidRPr="002A60BD">
              <w:rPr>
                <w:sz w:val="18"/>
                <w:lang w:val="sr-Latn-ME"/>
              </w:rPr>
              <w:t xml:space="preserve">modela na prozoru </w:t>
            </w:r>
            <w:r w:rsidR="000D465C" w:rsidRPr="002A60BD">
              <w:rPr>
                <w:b/>
                <w:sz w:val="18"/>
                <w:lang w:val="sr-Latn-ME"/>
              </w:rPr>
              <w:t>Create new industry model</w:t>
            </w:r>
            <w:r w:rsidR="000D465C" w:rsidRPr="002A60BD">
              <w:rPr>
                <w:sz w:val="18"/>
                <w:lang w:val="sr-Latn-ME"/>
              </w:rPr>
              <w:t xml:space="preserve"> u tabu </w:t>
            </w:r>
            <w:r w:rsidR="000D465C" w:rsidRPr="002A60BD">
              <w:rPr>
                <w:b/>
                <w:sz w:val="18"/>
                <w:lang w:val="sr-Latn-ME"/>
              </w:rPr>
              <w:t>Modules</w:t>
            </w:r>
            <w:r w:rsidR="000D465C" w:rsidRPr="002A60BD">
              <w:rPr>
                <w:sz w:val="18"/>
                <w:lang w:val="sr-Latn-ME"/>
              </w:rPr>
              <w:t xml:space="preserve"> pod grupom</w:t>
            </w:r>
            <w:r w:rsidRPr="002A60BD">
              <w:rPr>
                <w:sz w:val="18"/>
                <w:lang w:val="sr-Latn-ME"/>
              </w:rPr>
              <w:t xml:space="preserve"> </w:t>
            </w:r>
            <w:r w:rsidRPr="002A60BD">
              <w:rPr>
                <w:b/>
                <w:sz w:val="18"/>
                <w:lang w:val="sr-Latn-ME"/>
              </w:rPr>
              <w:t>Custom Modules/Extensions</w:t>
            </w:r>
            <w:r w:rsidRPr="002A60BD">
              <w:rPr>
                <w:sz w:val="18"/>
                <w:lang w:val="sr-Latn-ME"/>
              </w:rPr>
              <w:t xml:space="preserve"> treba uvijek čekirati model </w:t>
            </w:r>
            <w:r w:rsidRPr="002A60BD">
              <w:rPr>
                <w:b/>
                <w:sz w:val="18"/>
                <w:lang w:val="sr-Latn-ME"/>
              </w:rPr>
              <w:t>00 PlanModelGML</w:t>
            </w:r>
            <w:r w:rsidRPr="002A60BD">
              <w:rPr>
                <w:sz w:val="18"/>
                <w:lang w:val="sr-Latn-ME"/>
              </w:rPr>
              <w:t xml:space="preserve"> i samo model za odgovarajući plan</w:t>
            </w:r>
            <w:r w:rsidR="000D465C" w:rsidRPr="002A60BD">
              <w:rPr>
                <w:sz w:val="18"/>
                <w:lang w:val="sr-Latn-ME"/>
              </w:rPr>
              <w:t xml:space="preserve"> odnosno za novi plan koji se kreira</w:t>
            </w:r>
            <w:r w:rsidRPr="002A60BD">
              <w:rPr>
                <w:sz w:val="18"/>
                <w:lang w:val="sr-Latn-ME"/>
              </w:rPr>
              <w:t>!</w:t>
            </w:r>
          </w:p>
          <w:p w14:paraId="5AF2C475" w14:textId="5E3BC66C" w:rsidR="008B418C" w:rsidRPr="002A60BD" w:rsidRDefault="002E09CC" w:rsidP="000D465C">
            <w:pPr>
              <w:pStyle w:val="TipText"/>
              <w:ind w:firstLine="0"/>
              <w:cnfStyle w:val="000000000000" w:firstRow="0" w:lastRow="0" w:firstColumn="0" w:lastColumn="0" w:oddVBand="0" w:evenVBand="0" w:oddHBand="0" w:evenHBand="0" w:firstRowFirstColumn="0" w:firstRowLastColumn="0" w:lastRowFirstColumn="0" w:lastRowLastColumn="0"/>
              <w:rPr>
                <w:sz w:val="18"/>
                <w:lang w:val="sr-Latn-ME"/>
              </w:rPr>
            </w:pPr>
            <w:r w:rsidRPr="002A60BD">
              <w:rPr>
                <w:sz w:val="18"/>
                <w:lang w:val="sr-Latn-ME"/>
              </w:rPr>
              <w:t>Pozivanje i u</w:t>
            </w:r>
            <w:r w:rsidR="008B418C" w:rsidRPr="002A60BD">
              <w:rPr>
                <w:sz w:val="18"/>
                <w:lang w:val="sr-Latn-ME"/>
              </w:rPr>
              <w:t xml:space="preserve">nos </w:t>
            </w:r>
            <w:r w:rsidRPr="002A60BD">
              <w:rPr>
                <w:sz w:val="18"/>
                <w:lang w:val="sr-Latn-ME"/>
              </w:rPr>
              <w:t xml:space="preserve">modela </w:t>
            </w:r>
            <w:r w:rsidR="00D142B0" w:rsidRPr="002A60BD">
              <w:rPr>
                <w:sz w:val="18"/>
                <w:lang w:val="sr-Latn-ME"/>
              </w:rPr>
              <w:t>(</w:t>
            </w:r>
            <w:r w:rsidR="00D142B0" w:rsidRPr="002A60BD">
              <w:rPr>
                <w:b/>
                <w:sz w:val="18"/>
                <w:lang w:val="sr-Latn-ME"/>
              </w:rPr>
              <w:t>GENX</w:t>
            </w:r>
            <w:r w:rsidR="00D142B0" w:rsidRPr="002A60BD">
              <w:rPr>
                <w:sz w:val="18"/>
                <w:lang w:val="sr-Latn-ME"/>
              </w:rPr>
              <w:t xml:space="preserve"> fajl) </w:t>
            </w:r>
            <w:r w:rsidR="008B418C" w:rsidRPr="002A60BD">
              <w:rPr>
                <w:sz w:val="18"/>
                <w:lang w:val="sr-Latn-ME"/>
              </w:rPr>
              <w:t>se vrši samo jedan put, i to samo kada se kreira n</w:t>
            </w:r>
            <w:r w:rsidR="00BF4695" w:rsidRPr="002A60BD">
              <w:rPr>
                <w:sz w:val="18"/>
                <w:lang w:val="sr-Latn-ME"/>
              </w:rPr>
              <w:t xml:space="preserve">ovi </w:t>
            </w:r>
            <w:r w:rsidR="00D5366C" w:rsidRPr="002A60BD">
              <w:rPr>
                <w:sz w:val="18"/>
                <w:lang w:val="sr-Latn-ME"/>
              </w:rPr>
              <w:t>model</w:t>
            </w:r>
            <w:r w:rsidR="00E85600" w:rsidRPr="002A60BD">
              <w:rPr>
                <w:sz w:val="18"/>
                <w:lang w:val="sr-Latn-ME"/>
              </w:rPr>
              <w:t xml:space="preserve"> </w:t>
            </w:r>
            <w:r w:rsidR="00AD0815" w:rsidRPr="002A60BD">
              <w:rPr>
                <w:sz w:val="18"/>
                <w:lang w:val="sr-Latn-ME"/>
              </w:rPr>
              <w:t>plana</w:t>
            </w:r>
            <w:r w:rsidR="00D142B0" w:rsidRPr="002A60BD">
              <w:rPr>
                <w:sz w:val="18"/>
                <w:lang w:val="sr-Latn-ME"/>
              </w:rPr>
              <w:t>!</w:t>
            </w:r>
          </w:p>
          <w:p w14:paraId="4291C028" w14:textId="77777777" w:rsidR="009F0A8B" w:rsidRPr="002A60BD" w:rsidRDefault="001B3E10" w:rsidP="001B3E10">
            <w:pPr>
              <w:pStyle w:val="TipText"/>
              <w:ind w:firstLine="0"/>
              <w:cnfStyle w:val="000000000000" w:firstRow="0" w:lastRow="0" w:firstColumn="0" w:lastColumn="0" w:oddVBand="0" w:evenVBand="0" w:oddHBand="0" w:evenHBand="0" w:firstRowFirstColumn="0" w:firstRowLastColumn="0" w:lastRowFirstColumn="0" w:lastRowLastColumn="0"/>
              <w:rPr>
                <w:sz w:val="18"/>
                <w:lang w:val="sr-Latn-ME"/>
              </w:rPr>
            </w:pPr>
            <w:r w:rsidRPr="002A60BD">
              <w:rPr>
                <w:sz w:val="18"/>
                <w:lang w:val="sr-Latn-ME"/>
              </w:rPr>
              <w:t xml:space="preserve">Svi pozvani </w:t>
            </w:r>
            <w:r w:rsidRPr="002A60BD">
              <w:rPr>
                <w:b/>
                <w:sz w:val="18"/>
                <w:lang w:val="sr-Latn-ME"/>
              </w:rPr>
              <w:t>Custom</w:t>
            </w:r>
            <w:r w:rsidRPr="002A60BD">
              <w:rPr>
                <w:sz w:val="18"/>
                <w:lang w:val="sr-Latn-ME"/>
              </w:rPr>
              <w:t xml:space="preserve"> modeli će bit zapamćeni u grupu </w:t>
            </w:r>
            <w:r w:rsidRPr="002A60BD">
              <w:rPr>
                <w:b/>
                <w:sz w:val="18"/>
                <w:lang w:val="sr-Latn-ME"/>
              </w:rPr>
              <w:t>Custom Modules/Extensions</w:t>
            </w:r>
            <w:r w:rsidRPr="002A60BD">
              <w:rPr>
                <w:sz w:val="18"/>
                <w:lang w:val="sr-Latn-ME"/>
              </w:rPr>
              <w:t>!</w:t>
            </w:r>
          </w:p>
          <w:p w14:paraId="785B1401" w14:textId="26842321" w:rsidR="009F0A8B" w:rsidRPr="002A60BD" w:rsidRDefault="009F0A8B" w:rsidP="00377D49">
            <w:pPr>
              <w:pStyle w:val="TipText"/>
              <w:ind w:firstLine="0"/>
              <w:cnfStyle w:val="000000000000" w:firstRow="0" w:lastRow="0" w:firstColumn="0" w:lastColumn="0" w:oddVBand="0" w:evenVBand="0" w:oddHBand="0" w:evenHBand="0" w:firstRowFirstColumn="0" w:firstRowLastColumn="0" w:lastRowFirstColumn="0" w:lastRowLastColumn="0"/>
              <w:rPr>
                <w:sz w:val="18"/>
                <w:lang w:val="sr-Latn-ME"/>
              </w:rPr>
            </w:pPr>
            <w:r w:rsidRPr="002A60BD">
              <w:rPr>
                <w:sz w:val="18"/>
                <w:lang w:val="sr-Latn-ME"/>
              </w:rPr>
              <w:t xml:space="preserve">Ostali modeli pod grupom </w:t>
            </w:r>
            <w:r w:rsidRPr="002A60BD">
              <w:rPr>
                <w:b/>
                <w:sz w:val="18"/>
                <w:lang w:val="sr-Latn-ME"/>
              </w:rPr>
              <w:t>Extensions</w:t>
            </w:r>
            <w:r w:rsidRPr="002A60BD">
              <w:rPr>
                <w:sz w:val="18"/>
                <w:lang w:val="sr-Latn-ME"/>
              </w:rPr>
              <w:t xml:space="preserve"> i </w:t>
            </w:r>
            <w:r w:rsidRPr="002A60BD">
              <w:rPr>
                <w:b/>
                <w:sz w:val="18"/>
                <w:lang w:val="sr-Latn-ME"/>
              </w:rPr>
              <w:t>Modules</w:t>
            </w:r>
            <w:r w:rsidRPr="002A60BD">
              <w:rPr>
                <w:sz w:val="18"/>
                <w:lang w:val="sr-Latn-ME"/>
              </w:rPr>
              <w:t xml:space="preserve"> su </w:t>
            </w:r>
            <w:r w:rsidR="00377D49" w:rsidRPr="002A60BD">
              <w:rPr>
                <w:sz w:val="18"/>
                <w:lang w:val="sr-Latn-ME"/>
              </w:rPr>
              <w:t>standardni modeli Autodesk</w:t>
            </w:r>
            <w:r w:rsidR="00377D49" w:rsidRPr="002A60BD">
              <w:rPr>
                <w:sz w:val="18"/>
                <w:vertAlign w:val="superscript"/>
                <w:lang w:val="sr-Latn-ME"/>
              </w:rPr>
              <w:t>®</w:t>
            </w:r>
            <w:r w:rsidR="00377D49" w:rsidRPr="002A60BD">
              <w:rPr>
                <w:sz w:val="18"/>
                <w:lang w:val="sr-Latn-ME"/>
              </w:rPr>
              <w:t xml:space="preserve"> Infrastructure Administrator-a koji ne trebaju biti čekirani!</w:t>
            </w:r>
          </w:p>
        </w:tc>
      </w:tr>
    </w:tbl>
    <w:p w14:paraId="57FBE4D1" w14:textId="77777777" w:rsidR="002546CB" w:rsidRPr="002A60BD" w:rsidRDefault="002546CB" w:rsidP="00B15C36">
      <w:pPr>
        <w:spacing w:after="0"/>
        <w:rPr>
          <w:lang w:val="sr-Latn-ME"/>
        </w:rPr>
      </w:pP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B15C36" w:rsidRPr="002A60BD" w14:paraId="26256FE6" w14:textId="77777777" w:rsidTr="00E00E5E">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6C282C0C" w14:textId="77777777" w:rsidR="00B15C36" w:rsidRPr="002A60BD" w:rsidRDefault="00B15C36" w:rsidP="00E00E5E">
            <w:pPr>
              <w:pStyle w:val="Icon"/>
              <w:ind w:firstLine="0"/>
              <w:rPr>
                <w:u w:val="double"/>
                <w:lang w:val="sr-Latn-ME"/>
              </w:rPr>
            </w:pPr>
            <w:r w:rsidRPr="002A60BD">
              <w:rPr>
                <w:noProof/>
                <w:lang w:val="en-US" w:eastAsia="en-US"/>
              </w:rPr>
              <mc:AlternateContent>
                <mc:Choice Requires="wpg">
                  <w:drawing>
                    <wp:inline distT="0" distB="0" distL="0" distR="0" wp14:anchorId="05429DBB" wp14:editId="6C4111EF">
                      <wp:extent cx="228600" cy="228600"/>
                      <wp:effectExtent l="0" t="0" r="0" b="0"/>
                      <wp:docPr id="56" name="Group 56"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57" name="Oval 57"/>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58" name="Freeform 58"/>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7F9B5192" id="Group 56"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">
                      <v:oval id="Oval 57"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CowsMA&#10;AADbAAAADwAAAGRycy9kb3ducmV2LnhtbESP3WrCQBSE7wu+w3IEb6RuDE0r0VUkVPHSnz7AMXvM&#10;BrNnQ3ar8e3dgtDLYWa+YRar3jbiRp2vHSuYThIQxKXTNVcKfk6b9xkIH5A1No5JwYM8rJaDtwXm&#10;2t35QLdjqESEsM9RgQmhzaX0pSGLfuJa4uhdXGcxRNlVUnd4j3DbyDRJPqXFmuOCwZYKQ+X1+GsV&#10;jNNvWeyzNBtfTLG35/P29DHbKjUa9us5iEB9+A+/2jutIPuCvy/xB8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CowsMAAADbAAAADwAAAAAAAAAAAAAAAACYAgAAZHJzL2Rv&#10;d25yZXYueG1sUEsFBgAAAAAEAAQA9QAAAIgDAAAAAA==&#10;" fillcolor="#0070c0" stroked="f" strokeweight="0">
                        <v:stroke joinstyle="miter"/>
                        <o:lock v:ext="edit" aspectratio="t"/>
                      </v:oval>
                      <v:shape id="Freeform 58"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4qG8EA&#10;AADbAAAADwAAAGRycy9kb3ducmV2LnhtbERPz2vCMBS+D/Y/hDfwNtNtTrQaZQwGPQ1mFa/P5rUp&#10;Ni8libXurzeHwY4f3+/1drSdGMiH1rGCl2kGgrhyuuVGwb78el6ACBFZY+eYFNwowHbz+LDGXLsr&#10;/9Cwi41IIRxyVGBi7HMpQ2XIYpi6njhxtfMWY4K+kdrjNYXbTr5m2VxabDk1GOzp01B13l2sguPv&#10;oRwuvjTftS+K2fJ0nPv6TanJ0/ixAhFpjP/iP3ehFbynselL+gFyc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BeKhvBAAAA2wAAAA8AAAAAAAAAAAAAAAAAmAIAAGRycy9kb3du&#10;cmV2LnhtbFBLBQYAAAAABAAEAPUAAACGAwAAAAA=&#10;" path="m3915,38279r23491,l27406,127000r-23491,l3915,38279xm15661,v8649,,15661,7012,15661,15661c31322,24310,24310,31322,15661,31322,7012,31322,,24310,,15661,,7012,7012,,15661,xe" fillcolor="white [3212]"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0492878D" w14:textId="4F3B4D61" w:rsidR="00E00E5E" w:rsidRPr="002A60BD" w:rsidRDefault="00B15C36" w:rsidP="00E00E5E">
            <w:pPr>
              <w:pStyle w:val="TipText"/>
              <w:ind w:firstLine="0"/>
              <w:cnfStyle w:val="000000000000" w:firstRow="0" w:lastRow="0" w:firstColumn="0" w:lastColumn="0" w:oddVBand="0" w:evenVBand="0" w:oddHBand="0" w:evenHBand="0" w:firstRowFirstColumn="0" w:firstRowLastColumn="0" w:lastRowFirstColumn="0" w:lastRowLastColumn="0"/>
              <w:rPr>
                <w:sz w:val="18"/>
                <w:lang w:val="sr-Latn-ME"/>
              </w:rPr>
            </w:pPr>
            <w:r w:rsidRPr="002A60BD">
              <w:rPr>
                <w:sz w:val="18"/>
                <w:lang w:val="sr-Latn-ME"/>
              </w:rPr>
              <w:t>U slučaju da se</w:t>
            </w:r>
            <w:r w:rsidR="00404BE0" w:rsidRPr="002A60BD">
              <w:rPr>
                <w:sz w:val="18"/>
                <w:lang w:val="sr-Latn-ME"/>
              </w:rPr>
              <w:t xml:space="preserve"> ne mo</w:t>
            </w:r>
            <w:r w:rsidR="00E00E5E" w:rsidRPr="002A60BD">
              <w:rPr>
                <w:sz w:val="18"/>
                <w:lang w:val="sr-Latn-ME"/>
              </w:rPr>
              <w:t>že</w:t>
            </w:r>
            <w:r w:rsidR="00404BE0" w:rsidRPr="002A60BD">
              <w:rPr>
                <w:sz w:val="18"/>
                <w:lang w:val="sr-Latn-ME"/>
              </w:rPr>
              <w:t xml:space="preserve"> očitati</w:t>
            </w:r>
            <w:r w:rsidRPr="002A60BD">
              <w:rPr>
                <w:sz w:val="18"/>
                <w:lang w:val="sr-Latn-ME"/>
              </w:rPr>
              <w:t xml:space="preserve"> </w:t>
            </w:r>
            <w:r w:rsidR="00E00E5E" w:rsidRPr="002A60BD">
              <w:rPr>
                <w:sz w:val="18"/>
                <w:lang w:val="sr-Latn-ME"/>
              </w:rPr>
              <w:t>fajl (model)</w:t>
            </w:r>
            <w:r w:rsidR="00404BE0" w:rsidRPr="002A60BD">
              <w:rPr>
                <w:sz w:val="18"/>
                <w:lang w:val="sr-Latn-ME"/>
              </w:rPr>
              <w:t xml:space="preserve"> </w:t>
            </w:r>
            <w:r w:rsidR="005D2F3E" w:rsidRPr="002A60BD">
              <w:rPr>
                <w:sz w:val="18"/>
                <w:lang w:val="sr-Latn-ME"/>
              </w:rPr>
              <w:t>iz</w:t>
            </w:r>
            <w:r w:rsidR="00404BE0" w:rsidRPr="002A60BD">
              <w:rPr>
                <w:sz w:val="18"/>
                <w:lang w:val="sr-Latn-ME"/>
              </w:rPr>
              <w:t xml:space="preserve"> </w:t>
            </w:r>
            <w:r w:rsidR="00404BE0" w:rsidRPr="002A60BD">
              <w:rPr>
                <w:b/>
                <w:sz w:val="18"/>
                <w:lang w:val="sr-Latn-ME"/>
              </w:rPr>
              <w:t>GENX</w:t>
            </w:r>
            <w:r w:rsidR="00404BE0" w:rsidRPr="002A60BD">
              <w:rPr>
                <w:sz w:val="18"/>
                <w:lang w:val="sr-Latn-ME"/>
              </w:rPr>
              <w:t xml:space="preserve"> foldera (C:\GIS MonPlanGML\GENX) tj. pojavljuje se </w:t>
            </w:r>
            <w:r w:rsidR="00DA4945" w:rsidRPr="002A60BD">
              <w:rPr>
                <w:sz w:val="18"/>
                <w:lang w:val="sr-Latn-ME"/>
              </w:rPr>
              <w:t>poruka</w:t>
            </w:r>
            <w:r w:rsidR="00AB65F9" w:rsidRPr="002A60BD">
              <w:rPr>
                <w:sz w:val="18"/>
                <w:lang w:val="sr-Latn-ME"/>
              </w:rPr>
              <w:t xml:space="preserve">: </w:t>
            </w:r>
            <w:r w:rsidR="00AB65F9" w:rsidRPr="002A60BD">
              <w:rPr>
                <w:color w:val="FF0000"/>
                <w:sz w:val="18"/>
                <w:lang w:val="sr-Latn-ME"/>
              </w:rPr>
              <w:t>The module “PPCG” (201.0.0) is already loaded. Please select the module in the list.</w:t>
            </w:r>
            <w:r w:rsidR="00E00E5E" w:rsidRPr="002A60BD">
              <w:rPr>
                <w:color w:val="FF0000"/>
                <w:sz w:val="18"/>
                <w:lang w:val="sr-Latn-ME"/>
              </w:rPr>
              <w:t xml:space="preserve"> </w:t>
            </w:r>
            <w:r w:rsidR="00E00E5E" w:rsidRPr="002A60BD">
              <w:rPr>
                <w:sz w:val="18"/>
                <w:lang w:val="sr-Latn-ME"/>
              </w:rPr>
              <w:t>, znači da je fajl (model) već očitan.</w:t>
            </w:r>
          </w:p>
          <w:p w14:paraId="57886206" w14:textId="0CC5A98F" w:rsidR="00E00E5E" w:rsidRPr="002A60BD" w:rsidRDefault="00E00E5E" w:rsidP="00D106A4">
            <w:pPr>
              <w:pStyle w:val="TipText"/>
              <w:ind w:firstLine="0"/>
              <w:cnfStyle w:val="000000000000" w:firstRow="0" w:lastRow="0" w:firstColumn="0" w:lastColumn="0" w:oddVBand="0" w:evenVBand="0" w:oddHBand="0" w:evenHBand="0" w:firstRowFirstColumn="0" w:firstRowLastColumn="0" w:lastRowFirstColumn="0" w:lastRowLastColumn="0"/>
              <w:rPr>
                <w:sz w:val="18"/>
                <w:lang w:val="sr-Latn-ME"/>
              </w:rPr>
            </w:pPr>
            <w:r w:rsidRPr="002A60BD">
              <w:rPr>
                <w:sz w:val="18"/>
                <w:lang w:val="sr-Latn-ME"/>
              </w:rPr>
              <w:t xml:space="preserve">U slučaju da želimo novi fajl (model) da </w:t>
            </w:r>
            <w:r w:rsidR="006D15E6" w:rsidRPr="002A60BD">
              <w:rPr>
                <w:sz w:val="18"/>
                <w:lang w:val="sr-Latn-ME"/>
              </w:rPr>
              <w:t>u</w:t>
            </w:r>
            <w:r w:rsidR="005D2F3E" w:rsidRPr="002A60BD">
              <w:rPr>
                <w:sz w:val="18"/>
                <w:lang w:val="sr-Latn-ME"/>
              </w:rPr>
              <w:t>čitamo iz</w:t>
            </w:r>
            <w:r w:rsidRPr="002A60BD">
              <w:rPr>
                <w:sz w:val="18"/>
                <w:lang w:val="sr-Latn-ME"/>
              </w:rPr>
              <w:t xml:space="preserve"> </w:t>
            </w:r>
            <w:r w:rsidRPr="002A60BD">
              <w:rPr>
                <w:b/>
                <w:sz w:val="18"/>
                <w:lang w:val="sr-Latn-ME"/>
              </w:rPr>
              <w:t>GENX</w:t>
            </w:r>
            <w:r w:rsidRPr="002A60BD">
              <w:rPr>
                <w:sz w:val="18"/>
                <w:lang w:val="sr-Latn-ME"/>
              </w:rPr>
              <w:t xml:space="preserve"> foldera (C:\GIS MonPlanGML\GENX)</w:t>
            </w:r>
            <w:r w:rsidR="006D15E6" w:rsidRPr="002A60BD">
              <w:rPr>
                <w:sz w:val="18"/>
                <w:lang w:val="sr-Latn-ME"/>
              </w:rPr>
              <w:t xml:space="preserve"> a</w:t>
            </w:r>
            <w:r w:rsidRPr="002A60BD">
              <w:rPr>
                <w:sz w:val="18"/>
                <w:lang w:val="sr-Latn-ME"/>
              </w:rPr>
              <w:t xml:space="preserve"> koji se ne nalazi pod grupom </w:t>
            </w:r>
            <w:r w:rsidRPr="002A60BD">
              <w:rPr>
                <w:b/>
                <w:sz w:val="18"/>
                <w:lang w:val="sr-Latn-ME"/>
              </w:rPr>
              <w:t>Custom Modules/Extensions</w:t>
            </w:r>
            <w:r w:rsidR="006D15E6" w:rsidRPr="002A60BD">
              <w:rPr>
                <w:sz w:val="18"/>
                <w:lang w:val="sr-Latn-ME"/>
              </w:rPr>
              <w:t>,</w:t>
            </w:r>
            <w:r w:rsidRPr="002A60BD">
              <w:rPr>
                <w:sz w:val="18"/>
                <w:lang w:val="sr-Latn-ME"/>
              </w:rPr>
              <w:t xml:space="preserve"> a pri tome ponovo ja</w:t>
            </w:r>
            <w:r w:rsidR="00DA4945" w:rsidRPr="002A60BD">
              <w:rPr>
                <w:sz w:val="18"/>
                <w:lang w:val="sr-Latn-ME"/>
              </w:rPr>
              <w:t xml:space="preserve">vlja poruku da je fajl (model) već očitan, onda </w:t>
            </w:r>
            <w:r w:rsidR="00D106A4" w:rsidRPr="002A60BD">
              <w:rPr>
                <w:sz w:val="18"/>
                <w:lang w:val="sr-Latn-ME"/>
              </w:rPr>
              <w:t xml:space="preserve">je potrebno </w:t>
            </w:r>
            <w:r w:rsidR="00DA4945" w:rsidRPr="002A60BD">
              <w:rPr>
                <w:sz w:val="18"/>
                <w:lang w:val="sr-Latn-ME"/>
              </w:rPr>
              <w:t>promijeniti</w:t>
            </w:r>
            <w:r w:rsidR="00E13668" w:rsidRPr="002A60BD">
              <w:rPr>
                <w:sz w:val="18"/>
                <w:lang w:val="sr-Latn-ME"/>
              </w:rPr>
              <w:t xml:space="preserve"> kod plana (</w:t>
            </w:r>
            <w:r w:rsidR="00E13668" w:rsidRPr="002A60BD">
              <w:rPr>
                <w:b/>
                <w:sz w:val="18"/>
                <w:lang w:val="sr-Latn-ME"/>
              </w:rPr>
              <w:t>DataModelCode</w:t>
            </w:r>
            <w:r w:rsidR="00E13668" w:rsidRPr="002A60BD">
              <w:rPr>
                <w:sz w:val="18"/>
                <w:lang w:val="sr-Latn-ME"/>
              </w:rPr>
              <w:t xml:space="preserve">) </w:t>
            </w:r>
            <w:r w:rsidR="00E4201A" w:rsidRPr="002A60BD">
              <w:rPr>
                <w:sz w:val="18"/>
                <w:lang w:val="sr-Latn-ME"/>
              </w:rPr>
              <w:t xml:space="preserve">kako bih mogli </w:t>
            </w:r>
            <w:r w:rsidR="00F144FA" w:rsidRPr="002A60BD">
              <w:rPr>
                <w:sz w:val="18"/>
                <w:lang w:val="sr-Latn-ME"/>
              </w:rPr>
              <w:t>u</w:t>
            </w:r>
            <w:r w:rsidR="00E4201A" w:rsidRPr="002A60BD">
              <w:rPr>
                <w:sz w:val="18"/>
                <w:lang w:val="sr-Latn-ME"/>
              </w:rPr>
              <w:t xml:space="preserve">čitati fajl (model) </w:t>
            </w:r>
            <w:r w:rsidR="00E13668" w:rsidRPr="002A60BD">
              <w:rPr>
                <w:sz w:val="18"/>
                <w:lang w:val="sr-Latn-ME"/>
              </w:rPr>
              <w:t>(</w:t>
            </w:r>
            <w:r w:rsidR="00E13668" w:rsidRPr="002A60BD">
              <w:rPr>
                <w:sz w:val="18"/>
                <w:szCs w:val="18"/>
                <w:lang w:val="sr-Latn-ME"/>
              </w:rPr>
              <w:fldChar w:fldCharType="begin"/>
            </w:r>
            <w:r w:rsidR="00E13668" w:rsidRPr="002A60BD">
              <w:rPr>
                <w:sz w:val="18"/>
                <w:szCs w:val="18"/>
                <w:lang w:val="sr-Latn-ME"/>
              </w:rPr>
              <w:instrText xml:space="preserve"> REF _Ref370113721 \h  \* MERGEFORMAT </w:instrText>
            </w:r>
            <w:r w:rsidR="00E13668" w:rsidRPr="002A60BD">
              <w:rPr>
                <w:sz w:val="18"/>
                <w:szCs w:val="18"/>
                <w:lang w:val="sr-Latn-ME"/>
              </w:rPr>
            </w:r>
            <w:r w:rsidR="00E13668" w:rsidRPr="002A60BD">
              <w:rPr>
                <w:sz w:val="18"/>
                <w:szCs w:val="18"/>
                <w:lang w:val="sr-Latn-ME"/>
              </w:rPr>
              <w:fldChar w:fldCharType="separate"/>
            </w:r>
            <w:r w:rsidR="005E400A" w:rsidRPr="002A60BD">
              <w:rPr>
                <w:sz w:val="18"/>
                <w:szCs w:val="18"/>
                <w:lang w:val="sr-Latn-ME"/>
              </w:rPr>
              <w:t xml:space="preserve">Slika </w:t>
            </w:r>
            <w:r w:rsidR="005E400A" w:rsidRPr="002A60BD">
              <w:rPr>
                <w:noProof/>
                <w:sz w:val="18"/>
                <w:szCs w:val="18"/>
                <w:lang w:val="sr-Latn-ME"/>
              </w:rPr>
              <w:t>7</w:t>
            </w:r>
            <w:r w:rsidR="00E13668" w:rsidRPr="002A60BD">
              <w:rPr>
                <w:sz w:val="18"/>
                <w:szCs w:val="18"/>
                <w:lang w:val="sr-Latn-ME"/>
              </w:rPr>
              <w:fldChar w:fldCharType="end"/>
            </w:r>
            <w:r w:rsidR="00E13668" w:rsidRPr="002A60BD">
              <w:rPr>
                <w:sz w:val="18"/>
                <w:lang w:val="sr-Latn-ME"/>
              </w:rPr>
              <w:t>)</w:t>
            </w:r>
            <w:r w:rsidR="005C4847" w:rsidRPr="002A60BD">
              <w:rPr>
                <w:sz w:val="18"/>
                <w:lang w:val="sr-Latn-ME"/>
              </w:rPr>
              <w:t>.</w:t>
            </w:r>
          </w:p>
        </w:tc>
      </w:tr>
    </w:tbl>
    <w:p w14:paraId="39F02B90" w14:textId="7D5E9E5C" w:rsidR="00B73F0B" w:rsidRPr="002A60BD" w:rsidRDefault="005E65C4" w:rsidP="00475A4A">
      <w:pPr>
        <w:pStyle w:val="ListParagraph"/>
        <w:numPr>
          <w:ilvl w:val="0"/>
          <w:numId w:val="3"/>
        </w:numPr>
        <w:ind w:left="426" w:hanging="141"/>
        <w:rPr>
          <w:b/>
          <w:lang w:val="sr-Latn-ME"/>
        </w:rPr>
      </w:pPr>
      <w:r w:rsidRPr="002A60BD">
        <w:rPr>
          <w:b/>
          <w:lang w:val="sr-Latn-ME"/>
        </w:rPr>
        <w:lastRenderedPageBreak/>
        <w:t>Spatial</w:t>
      </w:r>
    </w:p>
    <w:p w14:paraId="636DDED0" w14:textId="6A5B9B2F" w:rsidR="005E65C4" w:rsidRPr="002A60BD" w:rsidRDefault="003B4FC3" w:rsidP="00AE40D4">
      <w:pPr>
        <w:rPr>
          <w:lang w:val="sr-Latn-ME"/>
        </w:rPr>
      </w:pPr>
      <w:r w:rsidRPr="002A60BD">
        <w:rPr>
          <w:lang w:val="sr-Latn-ME"/>
        </w:rPr>
        <w:t xml:space="preserve">U tab Spatial se vrši </w:t>
      </w:r>
      <w:r w:rsidR="00BD53BD" w:rsidRPr="002A60BD">
        <w:rPr>
          <w:lang w:val="sr-Latn-ME"/>
        </w:rPr>
        <w:t>definisanje koordinatnog sistema i granice crtanja. Teritorija Crne Gore se može predstaviti na dva koordinatna sistema</w:t>
      </w:r>
      <w:r w:rsidR="008943B4" w:rsidRPr="002A60BD">
        <w:rPr>
          <w:lang w:val="sr-Latn-ME"/>
        </w:rPr>
        <w:t xml:space="preserve">: </w:t>
      </w:r>
      <w:r w:rsidR="008943B4" w:rsidRPr="002A60BD">
        <w:rPr>
          <w:b/>
          <w:lang w:val="sr-Latn-ME"/>
        </w:rPr>
        <w:t>Gauss–Krüger</w:t>
      </w:r>
      <w:r w:rsidR="008943B4" w:rsidRPr="002A60BD">
        <w:rPr>
          <w:lang w:val="sr-Latn-ME"/>
        </w:rPr>
        <w:t xml:space="preserve"> ili </w:t>
      </w:r>
      <w:r w:rsidR="008943B4" w:rsidRPr="002A60BD">
        <w:rPr>
          <w:b/>
          <w:lang w:val="sr-Latn-ME"/>
        </w:rPr>
        <w:t>UTM</w:t>
      </w:r>
      <w:r w:rsidR="008943B4" w:rsidRPr="002A60BD">
        <w:rPr>
          <w:lang w:val="sr-Latn-ME"/>
        </w:rPr>
        <w:t xml:space="preserve"> (Universal Transverse Mercator) koordinatni sistem.</w:t>
      </w:r>
    </w:p>
    <w:p w14:paraId="530895A0" w14:textId="52B100FB" w:rsidR="005E65C4" w:rsidRPr="002A60BD" w:rsidRDefault="008943B4" w:rsidP="00AE40D4">
      <w:pPr>
        <w:rPr>
          <w:lang w:val="sr-Latn-ME"/>
        </w:rPr>
      </w:pPr>
      <w:r w:rsidRPr="002A60BD">
        <w:rPr>
          <w:lang w:val="sr-Latn-ME"/>
        </w:rPr>
        <w:t xml:space="preserve">Ako se koristi koordinatni sistemi </w:t>
      </w:r>
      <w:r w:rsidRPr="002A60BD">
        <w:rPr>
          <w:b/>
          <w:lang w:val="sr-Latn-ME"/>
        </w:rPr>
        <w:t>Gauss–Krüger</w:t>
      </w:r>
      <w:r w:rsidRPr="002A60BD">
        <w:rPr>
          <w:lang w:val="sr-Latn-ME"/>
        </w:rPr>
        <w:t xml:space="preserve"> onda u zavisnosti od zone u kojoj se nalazi plan definiše se koordinatni sistem i granice crtanja za odgovarajuću zonu. S obzirom da se teritorija Crne</w:t>
      </w:r>
      <w:r w:rsidR="00BB6D9F" w:rsidRPr="002A60BD">
        <w:rPr>
          <w:lang w:val="sr-Latn-ME"/>
        </w:rPr>
        <w:t xml:space="preserve"> Gore na koordinatnom sistemu Gauss–Krüger se nalazi u zoni 6 i 7, onda za ove dvije zone imamo sljedeće parametre:</w:t>
      </w:r>
    </w:p>
    <w:p w14:paraId="2EC1442C" w14:textId="35772F6A" w:rsidR="008943B4" w:rsidRPr="002A60BD" w:rsidRDefault="00BB6D9F" w:rsidP="00923485">
      <w:pPr>
        <w:spacing w:after="0"/>
        <w:rPr>
          <w:b/>
          <w:u w:val="single"/>
          <w:lang w:val="sr-Latn-ME"/>
        </w:rPr>
      </w:pPr>
      <w:r w:rsidRPr="002A60BD">
        <w:rPr>
          <w:b/>
          <w:u w:val="single"/>
          <w:lang w:val="sr-Latn-ME"/>
        </w:rPr>
        <w:t>Gauss–Krüger – Zone 6</w:t>
      </w:r>
    </w:p>
    <w:p w14:paraId="320A704F" w14:textId="77777777" w:rsidR="00923485" w:rsidRPr="002A60BD" w:rsidRDefault="00923485" w:rsidP="00475A4A">
      <w:pPr>
        <w:pStyle w:val="ListParagraph"/>
        <w:numPr>
          <w:ilvl w:val="0"/>
          <w:numId w:val="6"/>
        </w:numPr>
        <w:rPr>
          <w:lang w:val="sr-Latn-ME"/>
        </w:rPr>
      </w:pPr>
      <w:r w:rsidRPr="002A60BD">
        <w:rPr>
          <w:b/>
          <w:lang w:val="sr-Latn-ME"/>
        </w:rPr>
        <w:t>Min easting:</w:t>
      </w:r>
      <w:r w:rsidRPr="002A60BD">
        <w:rPr>
          <w:lang w:val="sr-Latn-ME"/>
        </w:rPr>
        <w:t xml:space="preserve"> 6000000</w:t>
      </w:r>
    </w:p>
    <w:p w14:paraId="55835F87" w14:textId="1AEF4DA1" w:rsidR="00923485" w:rsidRPr="002A60BD" w:rsidRDefault="00923485" w:rsidP="00475A4A">
      <w:pPr>
        <w:pStyle w:val="ListParagraph"/>
        <w:numPr>
          <w:ilvl w:val="0"/>
          <w:numId w:val="6"/>
        </w:numPr>
        <w:rPr>
          <w:lang w:val="sr-Latn-ME"/>
        </w:rPr>
      </w:pPr>
      <w:r w:rsidRPr="002A60BD">
        <w:rPr>
          <w:b/>
          <w:lang w:val="sr-Latn-ME"/>
        </w:rPr>
        <w:t>Max easting:</w:t>
      </w:r>
      <w:r w:rsidRPr="002A60BD">
        <w:rPr>
          <w:lang w:val="sr-Latn-ME"/>
        </w:rPr>
        <w:t xml:space="preserve"> 7000000</w:t>
      </w:r>
    </w:p>
    <w:p w14:paraId="2BF4918D" w14:textId="36641197" w:rsidR="00923485" w:rsidRPr="002A60BD" w:rsidRDefault="00923485" w:rsidP="00475A4A">
      <w:pPr>
        <w:pStyle w:val="ListParagraph"/>
        <w:numPr>
          <w:ilvl w:val="0"/>
          <w:numId w:val="6"/>
        </w:numPr>
        <w:rPr>
          <w:lang w:val="sr-Latn-ME"/>
        </w:rPr>
      </w:pPr>
      <w:r w:rsidRPr="002A60BD">
        <w:rPr>
          <w:b/>
          <w:lang w:val="sr-Latn-ME"/>
        </w:rPr>
        <w:t>Min northing:</w:t>
      </w:r>
      <w:r w:rsidRPr="002A60BD">
        <w:rPr>
          <w:lang w:val="sr-Latn-ME"/>
        </w:rPr>
        <w:t xml:space="preserve"> 4000000</w:t>
      </w:r>
    </w:p>
    <w:p w14:paraId="6080A5BD" w14:textId="7CC1464D" w:rsidR="00923485" w:rsidRPr="002A60BD" w:rsidRDefault="00923485" w:rsidP="00475A4A">
      <w:pPr>
        <w:pStyle w:val="ListParagraph"/>
        <w:numPr>
          <w:ilvl w:val="0"/>
          <w:numId w:val="6"/>
        </w:numPr>
        <w:rPr>
          <w:lang w:val="sr-Latn-ME"/>
        </w:rPr>
      </w:pPr>
      <w:r w:rsidRPr="002A60BD">
        <w:rPr>
          <w:b/>
          <w:lang w:val="sr-Latn-ME"/>
        </w:rPr>
        <w:t>Max northing:</w:t>
      </w:r>
      <w:r w:rsidRPr="002A60BD">
        <w:rPr>
          <w:lang w:val="sr-Latn-ME"/>
        </w:rPr>
        <w:t xml:space="preserve"> 5000000</w:t>
      </w:r>
    </w:p>
    <w:p w14:paraId="361096D5" w14:textId="763264BB" w:rsidR="00BB6D9F" w:rsidRPr="002A60BD" w:rsidRDefault="00923485" w:rsidP="00475A4A">
      <w:pPr>
        <w:pStyle w:val="ListParagraph"/>
        <w:numPr>
          <w:ilvl w:val="0"/>
          <w:numId w:val="6"/>
        </w:numPr>
        <w:rPr>
          <w:lang w:val="sr-Latn-ME"/>
        </w:rPr>
      </w:pPr>
      <w:r w:rsidRPr="002A60BD">
        <w:rPr>
          <w:b/>
          <w:lang w:val="sr-Latn-ME"/>
        </w:rPr>
        <w:t>Spatial Reference ID:</w:t>
      </w:r>
      <w:r w:rsidRPr="002A60BD">
        <w:rPr>
          <w:lang w:val="sr-Latn-ME"/>
        </w:rPr>
        <w:t xml:space="preserve"> MGI / Balkans zone 6 – 31276</w:t>
      </w:r>
    </w:p>
    <w:p w14:paraId="408BB911" w14:textId="5E049EE6" w:rsidR="00504B1C" w:rsidRPr="002A60BD" w:rsidRDefault="00504B1C" w:rsidP="00504B1C">
      <w:pPr>
        <w:spacing w:after="0"/>
        <w:rPr>
          <w:b/>
          <w:u w:val="single"/>
          <w:lang w:val="sr-Latn-ME"/>
        </w:rPr>
      </w:pPr>
      <w:r w:rsidRPr="002A60BD">
        <w:rPr>
          <w:b/>
          <w:u w:val="single"/>
          <w:lang w:val="sr-Latn-ME"/>
        </w:rPr>
        <w:t>Gauss–Krüger – Zone 7</w:t>
      </w:r>
    </w:p>
    <w:p w14:paraId="4B479672" w14:textId="1F7E3982" w:rsidR="00504B1C" w:rsidRPr="002A60BD" w:rsidRDefault="00504B1C" w:rsidP="00475A4A">
      <w:pPr>
        <w:pStyle w:val="ListParagraph"/>
        <w:numPr>
          <w:ilvl w:val="0"/>
          <w:numId w:val="6"/>
        </w:numPr>
        <w:rPr>
          <w:lang w:val="sr-Latn-ME"/>
        </w:rPr>
      </w:pPr>
      <w:r w:rsidRPr="002A60BD">
        <w:rPr>
          <w:b/>
          <w:lang w:val="sr-Latn-ME"/>
        </w:rPr>
        <w:t>Min easting:</w:t>
      </w:r>
      <w:r w:rsidRPr="002A60BD">
        <w:rPr>
          <w:lang w:val="sr-Latn-ME"/>
        </w:rPr>
        <w:t xml:space="preserve"> 7000000</w:t>
      </w:r>
    </w:p>
    <w:p w14:paraId="14636D7B" w14:textId="32AA8AB6" w:rsidR="00504B1C" w:rsidRPr="002A60BD" w:rsidRDefault="00504B1C" w:rsidP="00475A4A">
      <w:pPr>
        <w:pStyle w:val="ListParagraph"/>
        <w:numPr>
          <w:ilvl w:val="0"/>
          <w:numId w:val="6"/>
        </w:numPr>
        <w:rPr>
          <w:lang w:val="sr-Latn-ME"/>
        </w:rPr>
      </w:pPr>
      <w:r w:rsidRPr="002A60BD">
        <w:rPr>
          <w:b/>
          <w:lang w:val="sr-Latn-ME"/>
        </w:rPr>
        <w:t>Max easting:</w:t>
      </w:r>
      <w:r w:rsidRPr="002A60BD">
        <w:rPr>
          <w:lang w:val="sr-Latn-ME"/>
        </w:rPr>
        <w:t xml:space="preserve"> 8000000</w:t>
      </w:r>
    </w:p>
    <w:p w14:paraId="456BC7E6" w14:textId="77777777" w:rsidR="00504B1C" w:rsidRPr="002A60BD" w:rsidRDefault="00504B1C" w:rsidP="00475A4A">
      <w:pPr>
        <w:pStyle w:val="ListParagraph"/>
        <w:numPr>
          <w:ilvl w:val="0"/>
          <w:numId w:val="6"/>
        </w:numPr>
        <w:rPr>
          <w:lang w:val="sr-Latn-ME"/>
        </w:rPr>
      </w:pPr>
      <w:r w:rsidRPr="002A60BD">
        <w:rPr>
          <w:b/>
          <w:lang w:val="sr-Latn-ME"/>
        </w:rPr>
        <w:t>Min northing:</w:t>
      </w:r>
      <w:r w:rsidRPr="002A60BD">
        <w:rPr>
          <w:lang w:val="sr-Latn-ME"/>
        </w:rPr>
        <w:t xml:space="preserve"> 4000000</w:t>
      </w:r>
    </w:p>
    <w:p w14:paraId="52E08F95" w14:textId="77777777" w:rsidR="00504B1C" w:rsidRPr="002A60BD" w:rsidRDefault="00504B1C" w:rsidP="00475A4A">
      <w:pPr>
        <w:pStyle w:val="ListParagraph"/>
        <w:numPr>
          <w:ilvl w:val="0"/>
          <w:numId w:val="6"/>
        </w:numPr>
        <w:rPr>
          <w:lang w:val="sr-Latn-ME"/>
        </w:rPr>
      </w:pPr>
      <w:r w:rsidRPr="002A60BD">
        <w:rPr>
          <w:b/>
          <w:lang w:val="sr-Latn-ME"/>
        </w:rPr>
        <w:t>Max northing:</w:t>
      </w:r>
      <w:r w:rsidRPr="002A60BD">
        <w:rPr>
          <w:lang w:val="sr-Latn-ME"/>
        </w:rPr>
        <w:t xml:space="preserve"> 5000000</w:t>
      </w:r>
    </w:p>
    <w:p w14:paraId="0BF1167B" w14:textId="5866CE9A" w:rsidR="00504B1C" w:rsidRPr="002A60BD" w:rsidRDefault="00504B1C" w:rsidP="00475A4A">
      <w:pPr>
        <w:pStyle w:val="ListParagraph"/>
        <w:numPr>
          <w:ilvl w:val="0"/>
          <w:numId w:val="6"/>
        </w:numPr>
        <w:rPr>
          <w:lang w:val="sr-Latn-ME"/>
        </w:rPr>
      </w:pPr>
      <w:r w:rsidRPr="002A60BD">
        <w:rPr>
          <w:b/>
          <w:lang w:val="sr-Latn-ME"/>
        </w:rPr>
        <w:t>Spatial Reference ID:</w:t>
      </w:r>
      <w:r w:rsidRPr="002A60BD">
        <w:rPr>
          <w:lang w:val="sr-Latn-ME"/>
        </w:rPr>
        <w:t xml:space="preserve"> MGI / Balkans zone 7 – 31277</w:t>
      </w:r>
    </w:p>
    <w:p w14:paraId="4164116A" w14:textId="66B42F8C" w:rsidR="00504B1C" w:rsidRPr="002A60BD" w:rsidRDefault="00515CEE" w:rsidP="00AE40D4">
      <w:pPr>
        <w:rPr>
          <w:lang w:val="sr-Latn-ME"/>
        </w:rPr>
      </w:pPr>
      <w:r w:rsidRPr="002A60BD">
        <w:rPr>
          <w:lang w:val="sr-Latn-ME"/>
        </w:rPr>
        <w:t xml:space="preserve">Ako se koristi koordinatni sistemi </w:t>
      </w:r>
      <w:r w:rsidRPr="002A60BD">
        <w:rPr>
          <w:b/>
          <w:lang w:val="sr-Latn-ME"/>
        </w:rPr>
        <w:t>UTM</w:t>
      </w:r>
      <w:r w:rsidRPr="002A60BD">
        <w:rPr>
          <w:lang w:val="sr-Latn-ME"/>
        </w:rPr>
        <w:t xml:space="preserve"> (Universal Transverse Mercator) </w:t>
      </w:r>
      <w:r w:rsidR="008E471E" w:rsidRPr="002A60BD">
        <w:rPr>
          <w:lang w:val="sr-Latn-ME"/>
        </w:rPr>
        <w:t>za teritoriju Crne Gore važe sljedeći parametri:</w:t>
      </w:r>
    </w:p>
    <w:p w14:paraId="42679214" w14:textId="5434C9F9" w:rsidR="00D86C3A" w:rsidRPr="002A60BD" w:rsidRDefault="00D86C3A" w:rsidP="00D86C3A">
      <w:pPr>
        <w:spacing w:after="0"/>
        <w:rPr>
          <w:b/>
          <w:u w:val="single"/>
          <w:lang w:val="sr-Latn-ME"/>
        </w:rPr>
      </w:pPr>
      <w:r w:rsidRPr="002A60BD">
        <w:rPr>
          <w:b/>
          <w:u w:val="single"/>
          <w:lang w:val="sr-Latn-ME"/>
        </w:rPr>
        <w:t xml:space="preserve">UTM </w:t>
      </w:r>
      <w:r w:rsidRPr="002A60BD">
        <w:rPr>
          <w:u w:val="single"/>
          <w:lang w:val="sr-Latn-ME"/>
        </w:rPr>
        <w:t>(Universal Transverse Mercator)</w:t>
      </w:r>
    </w:p>
    <w:p w14:paraId="1A5BD086" w14:textId="2235A9D3" w:rsidR="00D86C3A" w:rsidRPr="002A60BD" w:rsidRDefault="00D86C3A" w:rsidP="00475A4A">
      <w:pPr>
        <w:pStyle w:val="ListParagraph"/>
        <w:numPr>
          <w:ilvl w:val="0"/>
          <w:numId w:val="6"/>
        </w:numPr>
        <w:rPr>
          <w:lang w:val="sr-Latn-ME"/>
        </w:rPr>
      </w:pPr>
      <w:r w:rsidRPr="002A60BD">
        <w:rPr>
          <w:b/>
          <w:lang w:val="sr-Latn-ME"/>
        </w:rPr>
        <w:t>Min easting:</w:t>
      </w:r>
      <w:r w:rsidRPr="002A60BD">
        <w:rPr>
          <w:lang w:val="sr-Latn-ME"/>
        </w:rPr>
        <w:t xml:space="preserve"> </w:t>
      </w:r>
      <w:r w:rsidR="00784C74" w:rsidRPr="002A60BD">
        <w:rPr>
          <w:lang w:val="sr-Latn-ME"/>
        </w:rPr>
        <w:t>2</w:t>
      </w:r>
      <w:r w:rsidRPr="002A60BD">
        <w:rPr>
          <w:lang w:val="sr-Latn-ME"/>
        </w:rPr>
        <w:t>00000</w:t>
      </w:r>
    </w:p>
    <w:p w14:paraId="4F5B748D" w14:textId="00789BA2" w:rsidR="00D86C3A" w:rsidRPr="002A60BD" w:rsidRDefault="00D86C3A" w:rsidP="00475A4A">
      <w:pPr>
        <w:pStyle w:val="ListParagraph"/>
        <w:numPr>
          <w:ilvl w:val="0"/>
          <w:numId w:val="6"/>
        </w:numPr>
        <w:rPr>
          <w:lang w:val="sr-Latn-ME"/>
        </w:rPr>
      </w:pPr>
      <w:r w:rsidRPr="002A60BD">
        <w:rPr>
          <w:b/>
          <w:lang w:val="sr-Latn-ME"/>
        </w:rPr>
        <w:t>Max easting:</w:t>
      </w:r>
      <w:r w:rsidRPr="002A60BD">
        <w:rPr>
          <w:lang w:val="sr-Latn-ME"/>
        </w:rPr>
        <w:t xml:space="preserve"> </w:t>
      </w:r>
      <w:r w:rsidR="00784C74" w:rsidRPr="002A60BD">
        <w:rPr>
          <w:lang w:val="sr-Latn-ME"/>
        </w:rPr>
        <w:t>5</w:t>
      </w:r>
      <w:r w:rsidRPr="002A60BD">
        <w:rPr>
          <w:lang w:val="sr-Latn-ME"/>
        </w:rPr>
        <w:t>00000</w:t>
      </w:r>
    </w:p>
    <w:p w14:paraId="02933731" w14:textId="77777777" w:rsidR="00D86C3A" w:rsidRPr="002A60BD" w:rsidRDefault="00D86C3A" w:rsidP="00475A4A">
      <w:pPr>
        <w:pStyle w:val="ListParagraph"/>
        <w:numPr>
          <w:ilvl w:val="0"/>
          <w:numId w:val="6"/>
        </w:numPr>
        <w:rPr>
          <w:lang w:val="sr-Latn-ME"/>
        </w:rPr>
      </w:pPr>
      <w:r w:rsidRPr="002A60BD">
        <w:rPr>
          <w:b/>
          <w:lang w:val="sr-Latn-ME"/>
        </w:rPr>
        <w:t>Min northing:</w:t>
      </w:r>
      <w:r w:rsidRPr="002A60BD">
        <w:rPr>
          <w:lang w:val="sr-Latn-ME"/>
        </w:rPr>
        <w:t xml:space="preserve"> 4000000</w:t>
      </w:r>
    </w:p>
    <w:p w14:paraId="64B910D7" w14:textId="77777777" w:rsidR="00D86C3A" w:rsidRPr="002A60BD" w:rsidRDefault="00D86C3A" w:rsidP="00475A4A">
      <w:pPr>
        <w:pStyle w:val="ListParagraph"/>
        <w:numPr>
          <w:ilvl w:val="0"/>
          <w:numId w:val="6"/>
        </w:numPr>
        <w:rPr>
          <w:lang w:val="sr-Latn-ME"/>
        </w:rPr>
      </w:pPr>
      <w:r w:rsidRPr="002A60BD">
        <w:rPr>
          <w:b/>
          <w:lang w:val="sr-Latn-ME"/>
        </w:rPr>
        <w:t>Max northing:</w:t>
      </w:r>
      <w:r w:rsidRPr="002A60BD">
        <w:rPr>
          <w:lang w:val="sr-Latn-ME"/>
        </w:rPr>
        <w:t xml:space="preserve"> 5000000</w:t>
      </w:r>
    </w:p>
    <w:p w14:paraId="2AC7F13C" w14:textId="2FB1E88C" w:rsidR="00D86C3A" w:rsidRPr="002A60BD" w:rsidRDefault="00D86C3A" w:rsidP="00475A4A">
      <w:pPr>
        <w:pStyle w:val="ListParagraph"/>
        <w:numPr>
          <w:ilvl w:val="0"/>
          <w:numId w:val="6"/>
        </w:numPr>
        <w:rPr>
          <w:lang w:val="sr-Latn-ME"/>
        </w:rPr>
      </w:pPr>
      <w:r w:rsidRPr="002A60BD">
        <w:rPr>
          <w:b/>
          <w:lang w:val="sr-Latn-ME"/>
        </w:rPr>
        <w:t>Spatial Reference ID:</w:t>
      </w:r>
      <w:r w:rsidRPr="002A60BD">
        <w:rPr>
          <w:lang w:val="sr-Latn-ME"/>
        </w:rPr>
        <w:t xml:space="preserve"> </w:t>
      </w:r>
      <w:r w:rsidR="00D359AB" w:rsidRPr="002A60BD">
        <w:rPr>
          <w:lang w:val="sr-Latn-ME"/>
        </w:rPr>
        <w:t>WGS 84 / UTM zone 34N</w:t>
      </w:r>
      <w:r w:rsidR="0021445B" w:rsidRPr="002A60BD">
        <w:rPr>
          <w:lang w:val="sr-Latn-ME"/>
        </w:rPr>
        <w:t xml:space="preserve"> – 32634</w:t>
      </w:r>
    </w:p>
    <w:p w14:paraId="0AFCE377" w14:textId="56D2704C" w:rsidR="0056201D" w:rsidRPr="002A60BD" w:rsidRDefault="005D5B4C" w:rsidP="00AE40D4">
      <w:pPr>
        <w:rPr>
          <w:lang w:val="sr-Latn-ME"/>
        </w:rPr>
      </w:pPr>
      <w:r w:rsidRPr="002A60BD">
        <w:rPr>
          <w:lang w:val="sr-Latn-ME"/>
        </w:rPr>
        <w:t xml:space="preserve">U ovom Uputstvu kao primjer definisaćemo koordinatni sistem </w:t>
      </w:r>
      <w:r w:rsidRPr="002A60BD">
        <w:rPr>
          <w:b/>
          <w:lang w:val="sr-Latn-ME"/>
        </w:rPr>
        <w:t>Gauss–Krüger – Zone 6</w:t>
      </w:r>
      <w:r w:rsidRPr="002A60BD">
        <w:rPr>
          <w:lang w:val="sr-Latn-ME"/>
        </w:rPr>
        <w:t>.</w:t>
      </w:r>
      <w:r w:rsidR="0056201D" w:rsidRPr="002A60BD">
        <w:rPr>
          <w:lang w:val="sr-Latn-ME"/>
        </w:rPr>
        <w:t xml:space="preserve"> Nakon pravilnih podešavanja kliknemo </w:t>
      </w:r>
      <w:r w:rsidR="0056201D" w:rsidRPr="002A60BD">
        <w:rPr>
          <w:b/>
          <w:lang w:val="sr-Latn-ME"/>
        </w:rPr>
        <w:t>OK</w:t>
      </w:r>
      <w:r w:rsidR="0056201D" w:rsidRPr="002A60BD">
        <w:rPr>
          <w:lang w:val="sr-Latn-ME"/>
        </w:rPr>
        <w:t xml:space="preserve"> kako bi potvrdili i kreiranje novog modela u Oracle Spatial Database.</w:t>
      </w:r>
    </w:p>
    <w:p w14:paraId="6F770B2C" w14:textId="77777777" w:rsidR="00F7550D" w:rsidRPr="002A60BD" w:rsidRDefault="00F7550D" w:rsidP="008457A2">
      <w:pPr>
        <w:pStyle w:val="Slike"/>
      </w:pPr>
      <w:r w:rsidRPr="002A60BD">
        <w:rPr>
          <w:lang w:val="en-US"/>
        </w:rPr>
        <w:lastRenderedPageBreak/>
        <w:drawing>
          <wp:inline distT="0" distB="0" distL="0" distR="0" wp14:anchorId="2D39BA7E" wp14:editId="1759EFCB">
            <wp:extent cx="5064981" cy="3674732"/>
            <wp:effectExtent l="38100" t="38100" r="97790" b="977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nfra Admin16.jpg"/>
                    <pic:cNvPicPr/>
                  </pic:nvPicPr>
                  <pic:blipFill>
                    <a:blip r:embed="rId30">
                      <a:extLst>
                        <a:ext uri="{28A0092B-C50C-407E-A947-70E740481C1C}">
                          <a14:useLocalDpi xmlns:a14="http://schemas.microsoft.com/office/drawing/2010/main" val="0"/>
                        </a:ext>
                      </a:extLst>
                    </a:blip>
                    <a:stretch>
                      <a:fillRect/>
                    </a:stretch>
                  </pic:blipFill>
                  <pic:spPr>
                    <a:xfrm>
                      <a:off x="0" y="0"/>
                      <a:ext cx="5075269" cy="3682196"/>
                    </a:xfrm>
                    <a:prstGeom prst="rect">
                      <a:avLst/>
                    </a:prstGeom>
                    <a:effectLst>
                      <a:outerShdw blurRad="50800" dist="38100" dir="2700000" algn="tl" rotWithShape="0">
                        <a:prstClr val="black">
                          <a:alpha val="40000"/>
                        </a:prstClr>
                      </a:outerShdw>
                    </a:effectLst>
                  </pic:spPr>
                </pic:pic>
              </a:graphicData>
            </a:graphic>
          </wp:inline>
        </w:drawing>
      </w:r>
    </w:p>
    <w:p w14:paraId="07F86594" w14:textId="3234A39C" w:rsidR="00F7550D" w:rsidRPr="002A60BD" w:rsidRDefault="00F7550D" w:rsidP="00F7550D">
      <w:pPr>
        <w:pStyle w:val="Caption"/>
        <w:rPr>
          <w:highlight w:val="yellow"/>
          <w:lang w:val="sr-Latn-ME"/>
        </w:rPr>
      </w:pPr>
      <w:r w:rsidRPr="002A60BD">
        <w:rPr>
          <w:b/>
          <w:lang w:val="sr-Latn-ME"/>
        </w:rPr>
        <w:t xml:space="preserve">Slika </w:t>
      </w:r>
      <w:r w:rsidR="0064049A" w:rsidRPr="002A60BD">
        <w:rPr>
          <w:b/>
          <w:lang w:val="sr-Latn-ME"/>
        </w:rPr>
        <w:t>14</w:t>
      </w:r>
      <w:r w:rsidRPr="002A60BD">
        <w:rPr>
          <w:b/>
          <w:lang w:val="sr-Latn-ME"/>
        </w:rPr>
        <w:t>:</w:t>
      </w:r>
      <w:r w:rsidRPr="002A60BD">
        <w:rPr>
          <w:lang w:val="sr-Latn-ME"/>
        </w:rPr>
        <w:t xml:space="preserve"> Definisanje koordinatnog sistema</w:t>
      </w:r>
    </w:p>
    <w:p w14:paraId="748C38AF" w14:textId="169B3A3C" w:rsidR="00D86C3A" w:rsidRPr="002A60BD" w:rsidRDefault="005738D8" w:rsidP="00AE40D4">
      <w:pPr>
        <w:rPr>
          <w:lang w:val="sr-Latn-ME"/>
        </w:rPr>
      </w:pPr>
      <w:r w:rsidRPr="002A60BD">
        <w:rPr>
          <w:lang w:val="sr-Latn-ME"/>
        </w:rPr>
        <w:t xml:space="preserve">Poslije </w:t>
      </w:r>
      <w:r w:rsidR="00437FB5" w:rsidRPr="002A60BD">
        <w:rPr>
          <w:lang w:val="sr-Latn-ME"/>
        </w:rPr>
        <w:t xml:space="preserve">potvrde klikom na dugme </w:t>
      </w:r>
      <w:r w:rsidR="00437FB5" w:rsidRPr="002A60BD">
        <w:rPr>
          <w:b/>
          <w:lang w:val="sr-Latn-ME"/>
        </w:rPr>
        <w:t>OK</w:t>
      </w:r>
      <w:r w:rsidR="00437FB5" w:rsidRPr="002A60BD">
        <w:rPr>
          <w:lang w:val="sr-Latn-ME"/>
        </w:rPr>
        <w:t xml:space="preserve"> za kreiranje novog modela otvaraće se novi prozor </w:t>
      </w:r>
      <w:r w:rsidR="00437FB5" w:rsidRPr="002A60BD">
        <w:rPr>
          <w:b/>
          <w:lang w:val="sr-Latn-ME"/>
        </w:rPr>
        <w:t>Update Modules and DataModels</w:t>
      </w:r>
      <w:r w:rsidR="00437FB5" w:rsidRPr="002A60BD">
        <w:rPr>
          <w:lang w:val="sr-Latn-ME"/>
        </w:rPr>
        <w:t xml:space="preserve"> gdje treba kliknuti na dugme </w:t>
      </w:r>
      <w:r w:rsidR="00437FB5" w:rsidRPr="002A60BD">
        <w:rPr>
          <w:b/>
          <w:lang w:val="sr-Latn-ME"/>
        </w:rPr>
        <w:t>Update</w:t>
      </w:r>
      <w:r w:rsidR="00781016" w:rsidRPr="002A60BD">
        <w:rPr>
          <w:lang w:val="sr-Latn-ME"/>
        </w:rPr>
        <w:t xml:space="preserve"> kako </w:t>
      </w:r>
      <w:r w:rsidR="00DA2C44" w:rsidRPr="002A60BD">
        <w:rPr>
          <w:lang w:val="sr-Latn-ME"/>
        </w:rPr>
        <w:t xml:space="preserve">bi </w:t>
      </w:r>
      <w:r w:rsidR="00781016" w:rsidRPr="002A60BD">
        <w:rPr>
          <w:lang w:val="sr-Latn-ME"/>
        </w:rPr>
        <w:t>kompletirali kreiranje modela (</w:t>
      </w:r>
      <w:r w:rsidR="00D82DB1" w:rsidRPr="002A60BD">
        <w:rPr>
          <w:lang w:val="sr-Latn-ME"/>
        </w:rPr>
        <w:t>Slika 15</w:t>
      </w:r>
      <w:r w:rsidR="00781016" w:rsidRPr="002A60BD">
        <w:rPr>
          <w:lang w:val="sr-Latn-ME"/>
        </w:rPr>
        <w:t>).</w:t>
      </w:r>
    </w:p>
    <w:p w14:paraId="5E55FEC4" w14:textId="77777777" w:rsidR="00781016" w:rsidRPr="002A60BD" w:rsidRDefault="0056201D" w:rsidP="008457A2">
      <w:pPr>
        <w:pStyle w:val="Slike"/>
      </w:pPr>
      <w:r w:rsidRPr="002A60BD">
        <w:rPr>
          <w:lang w:val="en-US"/>
        </w:rPr>
        <w:drawing>
          <wp:inline distT="0" distB="0" distL="0" distR="0" wp14:anchorId="17033B91" wp14:editId="7050FCDC">
            <wp:extent cx="4874149" cy="2898464"/>
            <wp:effectExtent l="38100" t="38100" r="98425" b="9271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nfra Admin17.jpg"/>
                    <pic:cNvPicPr/>
                  </pic:nvPicPr>
                  <pic:blipFill>
                    <a:blip r:embed="rId31">
                      <a:extLst>
                        <a:ext uri="{28A0092B-C50C-407E-A947-70E740481C1C}">
                          <a14:useLocalDpi xmlns:a14="http://schemas.microsoft.com/office/drawing/2010/main" val="0"/>
                        </a:ext>
                      </a:extLst>
                    </a:blip>
                    <a:stretch>
                      <a:fillRect/>
                    </a:stretch>
                  </pic:blipFill>
                  <pic:spPr>
                    <a:xfrm>
                      <a:off x="0" y="0"/>
                      <a:ext cx="4906911" cy="2917946"/>
                    </a:xfrm>
                    <a:prstGeom prst="rect">
                      <a:avLst/>
                    </a:prstGeom>
                    <a:effectLst>
                      <a:outerShdw blurRad="50800" dist="38100" dir="2700000" algn="tl" rotWithShape="0">
                        <a:prstClr val="black">
                          <a:alpha val="40000"/>
                        </a:prstClr>
                      </a:outerShdw>
                    </a:effectLst>
                  </pic:spPr>
                </pic:pic>
              </a:graphicData>
            </a:graphic>
          </wp:inline>
        </w:drawing>
      </w:r>
    </w:p>
    <w:p w14:paraId="67FA3911" w14:textId="49E5A69E" w:rsidR="0056201D" w:rsidRPr="002A60BD" w:rsidRDefault="00781016" w:rsidP="00781016">
      <w:pPr>
        <w:pStyle w:val="Caption"/>
        <w:rPr>
          <w:lang w:val="sr-Latn-ME"/>
        </w:rPr>
      </w:pPr>
      <w:bookmarkStart w:id="22" w:name="_Ref370203674"/>
      <w:r w:rsidRPr="002A60BD">
        <w:rPr>
          <w:b/>
          <w:lang w:val="sr-Latn-ME"/>
        </w:rPr>
        <w:t>Slika</w:t>
      </w:r>
      <w:bookmarkEnd w:id="22"/>
      <w:r w:rsidR="00D82DB1" w:rsidRPr="002A60BD">
        <w:rPr>
          <w:b/>
          <w:lang w:val="sr-Latn-ME"/>
        </w:rPr>
        <w:t xml:space="preserve"> 15</w:t>
      </w:r>
      <w:r w:rsidRPr="002A60BD">
        <w:rPr>
          <w:b/>
          <w:lang w:val="sr-Latn-ME"/>
        </w:rPr>
        <w:t>:</w:t>
      </w:r>
      <w:r w:rsidRPr="002A60BD">
        <w:rPr>
          <w:lang w:val="sr-Latn-ME"/>
        </w:rPr>
        <w:t xml:space="preserve"> Update modela</w:t>
      </w:r>
    </w:p>
    <w:p w14:paraId="6863D89F" w14:textId="79D2DF08" w:rsidR="0057051C" w:rsidRPr="002A60BD" w:rsidRDefault="004C15A8" w:rsidP="00AE40D4">
      <w:pPr>
        <w:rPr>
          <w:lang w:val="sr-Latn-ME"/>
        </w:rPr>
      </w:pPr>
      <w:r w:rsidRPr="002A60BD">
        <w:rPr>
          <w:lang w:val="sr-Latn-ME"/>
        </w:rPr>
        <w:t xml:space="preserve">Ako je sve gore navedeno pravilno urađeno, nakon </w:t>
      </w:r>
      <w:r w:rsidR="0057051C" w:rsidRPr="002A60BD">
        <w:rPr>
          <w:lang w:val="sr-Latn-ME"/>
        </w:rPr>
        <w:t xml:space="preserve">uspješnog </w:t>
      </w:r>
      <w:r w:rsidRPr="002A60BD">
        <w:rPr>
          <w:lang w:val="sr-Latn-ME"/>
        </w:rPr>
        <w:t xml:space="preserve">kreiranja modela na prozoru </w:t>
      </w:r>
      <w:r w:rsidRPr="002A60BD">
        <w:rPr>
          <w:b/>
          <w:lang w:val="sr-Latn-ME"/>
        </w:rPr>
        <w:t>Update Modules and DataModels</w:t>
      </w:r>
      <w:r w:rsidRPr="002A60BD">
        <w:rPr>
          <w:lang w:val="sr-Latn-ME"/>
        </w:rPr>
        <w:t xml:space="preserve"> pojaviće se poruk</w:t>
      </w:r>
      <w:r w:rsidR="0057051C" w:rsidRPr="002A60BD">
        <w:rPr>
          <w:lang w:val="sr-Latn-ME"/>
        </w:rPr>
        <w:t>e:</w:t>
      </w:r>
    </w:p>
    <w:p w14:paraId="4E2821F5" w14:textId="77777777" w:rsidR="0057051C" w:rsidRPr="002A60BD" w:rsidRDefault="0057051C" w:rsidP="00475A4A">
      <w:pPr>
        <w:pStyle w:val="ListParagraph"/>
        <w:numPr>
          <w:ilvl w:val="0"/>
          <w:numId w:val="11"/>
        </w:numPr>
        <w:rPr>
          <w:b/>
          <w:lang w:val="sr-Latn-ME"/>
        </w:rPr>
      </w:pPr>
      <w:r w:rsidRPr="002A60BD">
        <w:rPr>
          <w:b/>
          <w:lang w:val="sr-Latn-ME"/>
        </w:rPr>
        <w:t>Successfully created or updated 00 PlanModelGML (100.0.0)</w:t>
      </w:r>
    </w:p>
    <w:p w14:paraId="76DD2D13" w14:textId="79129CC3" w:rsidR="0057051C" w:rsidRPr="002A60BD" w:rsidRDefault="0057051C" w:rsidP="00475A4A">
      <w:pPr>
        <w:pStyle w:val="ListParagraph"/>
        <w:numPr>
          <w:ilvl w:val="0"/>
          <w:numId w:val="11"/>
        </w:numPr>
        <w:rPr>
          <w:lang w:val="sr-Latn-ME"/>
        </w:rPr>
      </w:pPr>
      <w:r w:rsidRPr="002A60BD">
        <w:rPr>
          <w:b/>
          <w:lang w:val="sr-Latn-ME"/>
        </w:rPr>
        <w:t>Successfully created or updated PPCG (201.0.0)</w:t>
      </w:r>
    </w:p>
    <w:p w14:paraId="4480F1BC" w14:textId="29C33C1B" w:rsidR="004C15A8" w:rsidRPr="002A60BD" w:rsidRDefault="0057051C" w:rsidP="00475A4A">
      <w:pPr>
        <w:pStyle w:val="ListParagraph"/>
        <w:numPr>
          <w:ilvl w:val="0"/>
          <w:numId w:val="11"/>
        </w:numPr>
        <w:rPr>
          <w:lang w:val="sr-Latn-ME"/>
        </w:rPr>
      </w:pPr>
      <w:r w:rsidRPr="002A60BD">
        <w:rPr>
          <w:b/>
          <w:lang w:val="sr-Latn-ME"/>
        </w:rPr>
        <w:t>Update finished</w:t>
      </w:r>
    </w:p>
    <w:p w14:paraId="6D6A56E9" w14:textId="7995B85B" w:rsidR="0057051C" w:rsidRPr="002A60BD" w:rsidRDefault="0057051C" w:rsidP="0057051C">
      <w:pPr>
        <w:ind w:firstLine="0"/>
        <w:rPr>
          <w:lang w:val="sr-Latn-ME"/>
        </w:rPr>
      </w:pPr>
      <w:r w:rsidRPr="002A60BD">
        <w:rPr>
          <w:lang w:val="sr-Latn-ME"/>
        </w:rPr>
        <w:lastRenderedPageBreak/>
        <w:t xml:space="preserve">koje potvrđuju da je model uspješno kreiran </w:t>
      </w:r>
      <w:r w:rsidR="00017CC9" w:rsidRPr="002A60BD">
        <w:rPr>
          <w:lang w:val="sr-Latn-ME"/>
        </w:rPr>
        <w:t xml:space="preserve">i kliknemo </w:t>
      </w:r>
      <w:r w:rsidR="00017CC9" w:rsidRPr="002A60BD">
        <w:rPr>
          <w:b/>
          <w:lang w:val="sr-Latn-ME"/>
        </w:rPr>
        <w:t>Close</w:t>
      </w:r>
      <w:r w:rsidR="00017CC9" w:rsidRPr="002A60BD">
        <w:rPr>
          <w:lang w:val="sr-Latn-ME"/>
        </w:rPr>
        <w:t xml:space="preserve"> da bi zatvorili prozor </w:t>
      </w:r>
      <w:r w:rsidRPr="002A60BD">
        <w:rPr>
          <w:lang w:val="sr-Latn-ME"/>
        </w:rPr>
        <w:t>(</w:t>
      </w:r>
      <w:r w:rsidR="00DB26B8" w:rsidRPr="002A60BD">
        <w:rPr>
          <w:lang w:val="sr-Latn-ME"/>
        </w:rPr>
        <w:t>Slika 16</w:t>
      </w:r>
      <w:r w:rsidRPr="002A60BD">
        <w:rPr>
          <w:lang w:val="sr-Latn-ME"/>
        </w:rPr>
        <w:t>)</w:t>
      </w:r>
      <w:r w:rsidR="00913DF2" w:rsidRPr="002A60BD">
        <w:rPr>
          <w:lang w:val="sr-Latn-ME"/>
        </w:rPr>
        <w:t>.</w:t>
      </w:r>
    </w:p>
    <w:p w14:paraId="7CC03E69" w14:textId="77777777" w:rsidR="00EC1FEC" w:rsidRPr="002A60BD" w:rsidRDefault="00017CC9" w:rsidP="008457A2">
      <w:pPr>
        <w:pStyle w:val="Slike"/>
      </w:pPr>
      <w:r w:rsidRPr="002A60BD">
        <w:rPr>
          <w:lang w:val="en-US"/>
        </w:rPr>
        <w:drawing>
          <wp:inline distT="0" distB="0" distL="0" distR="0" wp14:anchorId="5EE39FBE" wp14:editId="6E017403">
            <wp:extent cx="4873924" cy="4081850"/>
            <wp:effectExtent l="38100" t="38100" r="98425" b="9017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nfra Admin18.jpg"/>
                    <pic:cNvPicPr/>
                  </pic:nvPicPr>
                  <pic:blipFill>
                    <a:blip r:embed="rId32">
                      <a:extLst>
                        <a:ext uri="{28A0092B-C50C-407E-A947-70E740481C1C}">
                          <a14:useLocalDpi xmlns:a14="http://schemas.microsoft.com/office/drawing/2010/main" val="0"/>
                        </a:ext>
                      </a:extLst>
                    </a:blip>
                    <a:stretch>
                      <a:fillRect/>
                    </a:stretch>
                  </pic:blipFill>
                  <pic:spPr>
                    <a:xfrm>
                      <a:off x="0" y="0"/>
                      <a:ext cx="4883939" cy="4090237"/>
                    </a:xfrm>
                    <a:prstGeom prst="rect">
                      <a:avLst/>
                    </a:prstGeom>
                    <a:effectLst>
                      <a:outerShdw blurRad="50800" dist="38100" dir="2700000" algn="tl" rotWithShape="0">
                        <a:prstClr val="black">
                          <a:alpha val="40000"/>
                        </a:prstClr>
                      </a:outerShdw>
                    </a:effectLst>
                  </pic:spPr>
                </pic:pic>
              </a:graphicData>
            </a:graphic>
          </wp:inline>
        </w:drawing>
      </w:r>
    </w:p>
    <w:p w14:paraId="300B554F" w14:textId="2DE8BBD9" w:rsidR="0057051C" w:rsidRPr="002A60BD" w:rsidRDefault="00EC1FEC" w:rsidP="00EC1FEC">
      <w:pPr>
        <w:pStyle w:val="Caption"/>
        <w:rPr>
          <w:lang w:val="sr-Latn-ME"/>
        </w:rPr>
      </w:pPr>
      <w:bookmarkStart w:id="23" w:name="_Ref370205245"/>
      <w:r w:rsidRPr="002A60BD">
        <w:rPr>
          <w:b/>
          <w:lang w:val="sr-Latn-ME"/>
        </w:rPr>
        <w:t>Slika</w:t>
      </w:r>
      <w:bookmarkEnd w:id="23"/>
      <w:r w:rsidR="00DB26B8" w:rsidRPr="002A60BD">
        <w:rPr>
          <w:b/>
          <w:lang w:val="sr-Latn-ME"/>
        </w:rPr>
        <w:t xml:space="preserve"> 16</w:t>
      </w:r>
      <w:r w:rsidRPr="002A60BD">
        <w:rPr>
          <w:b/>
          <w:lang w:val="sr-Latn-ME"/>
        </w:rPr>
        <w:t>:</w:t>
      </w:r>
      <w:r w:rsidRPr="002A60BD">
        <w:rPr>
          <w:lang w:val="sr-Latn-ME"/>
        </w:rPr>
        <w:t xml:space="preserve"> Potvrda da je model uspješno kreiran</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7E1308" w:rsidRPr="002A60BD" w14:paraId="6E17B67C" w14:textId="77777777" w:rsidTr="00BD54AD">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0CAB96D5" w14:textId="77777777" w:rsidR="007E1308" w:rsidRPr="002A60BD" w:rsidRDefault="007E1308" w:rsidP="00BD54AD">
            <w:pPr>
              <w:pStyle w:val="Icon"/>
              <w:ind w:firstLine="0"/>
              <w:rPr>
                <w:u w:val="double"/>
                <w:lang w:val="sr-Latn-ME"/>
              </w:rPr>
            </w:pPr>
            <w:r w:rsidRPr="002A60BD">
              <w:rPr>
                <w:noProof/>
                <w:lang w:val="en-US" w:eastAsia="en-US"/>
              </w:rPr>
              <mc:AlternateContent>
                <mc:Choice Requires="wpg">
                  <w:drawing>
                    <wp:inline distT="0" distB="0" distL="0" distR="0" wp14:anchorId="1EC0AD8F" wp14:editId="48CC8D1A">
                      <wp:extent cx="228600" cy="228600"/>
                      <wp:effectExtent l="0" t="0" r="0" b="0"/>
                      <wp:docPr id="69" name="Group 6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70" name="Oval 70"/>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71" name="Freeform 71"/>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C99F895" id="Group 6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">
                      <v:oval id="Oval 70"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xs1sEA&#10;AADbAAAADwAAAGRycy9kb3ducmV2LnhtbERP3WrCMBS+H/gO4Qy8kZmuzCmdaZHixEtnfYDT5tiU&#10;NSelybR7++VC2OXH978tJtuLG42+c6zgdZmAIG6c7rhVcKk+XzYgfEDW2DsmBb/kochnT1vMtLvz&#10;F93OoRUxhH2GCkwIQyalbwxZ9Es3EEfu6kaLIcKxlXrEewy3vUyT5F1a7Dg2GByoNNR8n3+sgkW6&#10;l+Vpla4WV1OebF0fqrfNQan587T7ABFoCv/ih/uoFazj+vgl/gCZ/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cbNbBAAAA2wAAAA8AAAAAAAAAAAAAAAAAmAIAAGRycy9kb3du&#10;cmV2LnhtbFBLBQYAAAAABAAEAPUAAACGAwAAAAA=&#10;" fillcolor="#0070c0" stroked="f" strokeweight="0">
                        <v:stroke joinstyle="miter"/>
                        <o:lock v:ext="edit" aspectratio="t"/>
                      </v:oval>
                      <v:shape id="Freeform 71"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Hf5sQA&#10;AADbAAAADwAAAGRycy9kb3ducmV2LnhtbESPQWvCQBSE74X+h+UVvNWNtdg2dZUiCDkValq8vmZf&#10;sqHZt2F3jdFf3xUEj8PMfMMs16PtxEA+tI4VzKYZCOLK6ZYbBd/l9vEVRIjIGjvHpOBEAdar+7sl&#10;5tod+YuGXWxEgnDIUYGJsc+lDJUhi2HqeuLk1c5bjEn6RmqPxwS3nXzKsoW02HJaMNjTxlD1tztY&#10;BfvzTzkcfGk+a18Uz2+/+4Wv50pNHsaPdxCRxngLX9uFVvAyg8uX9AP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R3+bEAAAA2wAAAA8AAAAAAAAAAAAAAAAAmAIAAGRycy9k&#10;b3ducmV2LnhtbFBLBQYAAAAABAAEAPUAAACJAwAAAAA=&#10;" path="m3915,38279r23491,l27406,127000r-23491,l3915,38279xm15661,v8649,,15661,7012,15661,15661c31322,24310,24310,31322,15661,31322,7012,31322,,24310,,15661,,7012,7012,,15661,xe" fillcolor="white [3212]"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750EDB71" w14:textId="77777777" w:rsidR="00F222F1" w:rsidRPr="002A60BD" w:rsidRDefault="007E1308" w:rsidP="00BD54AD">
            <w:pPr>
              <w:pStyle w:val="TipText"/>
              <w:ind w:firstLine="0"/>
              <w:cnfStyle w:val="000000000000" w:firstRow="0" w:lastRow="0" w:firstColumn="0" w:lastColumn="0" w:oddVBand="0" w:evenVBand="0" w:oddHBand="0" w:evenHBand="0" w:firstRowFirstColumn="0" w:firstRowLastColumn="0" w:lastRowFirstColumn="0" w:lastRowLastColumn="0"/>
              <w:rPr>
                <w:sz w:val="18"/>
                <w:lang w:val="sr-Latn-ME"/>
              </w:rPr>
            </w:pPr>
            <w:r w:rsidRPr="002A60BD">
              <w:rPr>
                <w:sz w:val="18"/>
                <w:lang w:val="sr-Latn-ME"/>
              </w:rPr>
              <w:t xml:space="preserve">U slučaju da se </w:t>
            </w:r>
            <w:r w:rsidR="00F222F1" w:rsidRPr="002A60BD">
              <w:rPr>
                <w:sz w:val="18"/>
                <w:lang w:val="sr-Latn-ME"/>
              </w:rPr>
              <w:t xml:space="preserve">na prozoru </w:t>
            </w:r>
            <w:r w:rsidR="00F222F1" w:rsidRPr="002A60BD">
              <w:rPr>
                <w:b/>
                <w:sz w:val="18"/>
                <w:lang w:val="sr-Latn-ME"/>
              </w:rPr>
              <w:t>Update Modules and DataModels</w:t>
            </w:r>
            <w:r w:rsidR="00F222F1" w:rsidRPr="002A60BD">
              <w:rPr>
                <w:sz w:val="18"/>
                <w:lang w:val="sr-Latn-ME"/>
              </w:rPr>
              <w:t xml:space="preserve"> pojavi poruka: </w:t>
            </w:r>
          </w:p>
          <w:p w14:paraId="72BA4F2C" w14:textId="77777777" w:rsidR="00F222F1" w:rsidRPr="002A60BD" w:rsidRDefault="00F222F1" w:rsidP="00F222F1">
            <w:pPr>
              <w:pStyle w:val="TipText"/>
              <w:spacing w:after="0"/>
              <w:ind w:firstLine="0"/>
              <w:cnfStyle w:val="000000000000" w:firstRow="0" w:lastRow="0" w:firstColumn="0" w:lastColumn="0" w:oddVBand="0" w:evenVBand="0" w:oddHBand="0" w:evenHBand="0" w:firstRowFirstColumn="0" w:firstRowLastColumn="0" w:lastRowFirstColumn="0" w:lastRowLastColumn="0"/>
              <w:rPr>
                <w:color w:val="FF0000"/>
                <w:sz w:val="18"/>
                <w:lang w:val="sr-Latn-ME"/>
              </w:rPr>
            </w:pPr>
            <w:r w:rsidRPr="002A60BD">
              <w:rPr>
                <w:color w:val="FF0000"/>
                <w:sz w:val="18"/>
                <w:lang w:val="sr-Latn-ME"/>
              </w:rPr>
              <w:t>Unhandled exception occurred during update.</w:t>
            </w:r>
          </w:p>
          <w:p w14:paraId="707C3C46" w14:textId="77777777" w:rsidR="00F222F1" w:rsidRPr="002A60BD" w:rsidRDefault="00F222F1" w:rsidP="00F222F1">
            <w:pPr>
              <w:pStyle w:val="TipText"/>
              <w:spacing w:before="0" w:after="0"/>
              <w:ind w:firstLine="0"/>
              <w:cnfStyle w:val="000000000000" w:firstRow="0" w:lastRow="0" w:firstColumn="0" w:lastColumn="0" w:oddVBand="0" w:evenVBand="0" w:oddHBand="0" w:evenHBand="0" w:firstRowFirstColumn="0" w:firstRowLastColumn="0" w:lastRowFirstColumn="0" w:lastRowLastColumn="0"/>
              <w:rPr>
                <w:color w:val="FF0000"/>
                <w:sz w:val="18"/>
                <w:lang w:val="sr-Latn-ME"/>
              </w:rPr>
            </w:pPr>
            <w:r w:rsidRPr="002A60BD">
              <w:rPr>
                <w:color w:val="FF0000"/>
                <w:sz w:val="18"/>
                <w:lang w:val="sr-Latn-ME"/>
              </w:rPr>
              <w:t>Message:</w:t>
            </w:r>
          </w:p>
          <w:p w14:paraId="2922F3E2" w14:textId="69213BD8" w:rsidR="00F222F1" w:rsidRPr="002A60BD" w:rsidRDefault="00F222F1" w:rsidP="00F222F1">
            <w:pPr>
              <w:pStyle w:val="TipText"/>
              <w:spacing w:before="0"/>
              <w:ind w:firstLine="0"/>
              <w:cnfStyle w:val="000000000000" w:firstRow="0" w:lastRow="0" w:firstColumn="0" w:lastColumn="0" w:oddVBand="0" w:evenVBand="0" w:oddHBand="0" w:evenHBand="0" w:firstRowFirstColumn="0" w:firstRowLastColumn="0" w:lastRowFirstColumn="0" w:lastRowLastColumn="0"/>
              <w:rPr>
                <w:color w:val="FF0000"/>
                <w:sz w:val="18"/>
                <w:lang w:val="sr-Latn-ME"/>
              </w:rPr>
            </w:pPr>
            <w:r w:rsidRPr="002A60BD">
              <w:rPr>
                <w:color w:val="FF0000"/>
                <w:sz w:val="18"/>
                <w:lang w:val="sr-Latn-ME"/>
              </w:rPr>
              <w:t>The view definition to create a view is invalid.</w:t>
            </w:r>
          </w:p>
          <w:p w14:paraId="222E87AD" w14:textId="731F52C7" w:rsidR="007E1308" w:rsidRPr="002A60BD" w:rsidRDefault="00171B3B" w:rsidP="007A3DE1">
            <w:pPr>
              <w:pStyle w:val="TipText"/>
              <w:ind w:firstLine="0"/>
              <w:cnfStyle w:val="000000000000" w:firstRow="0" w:lastRow="0" w:firstColumn="0" w:lastColumn="0" w:oddVBand="0" w:evenVBand="0" w:oddHBand="0" w:evenHBand="0" w:firstRowFirstColumn="0" w:firstRowLastColumn="0" w:lastRowFirstColumn="0" w:lastRowLastColumn="0"/>
              <w:rPr>
                <w:sz w:val="18"/>
                <w:lang w:val="sr-Latn-ME"/>
              </w:rPr>
            </w:pPr>
            <w:r w:rsidRPr="002A60BD">
              <w:rPr>
                <w:sz w:val="18"/>
                <w:lang w:val="sr-Latn-ME"/>
              </w:rPr>
              <w:t>to</w:t>
            </w:r>
            <w:r w:rsidR="00F222F1" w:rsidRPr="002A60BD">
              <w:rPr>
                <w:sz w:val="18"/>
                <w:lang w:val="sr-Latn-ME"/>
              </w:rPr>
              <w:t xml:space="preserve"> znači da</w:t>
            </w:r>
            <w:r w:rsidR="00E94969" w:rsidRPr="002A60BD">
              <w:rPr>
                <w:sz w:val="18"/>
                <w:lang w:val="sr-Latn-ME"/>
              </w:rPr>
              <w:t xml:space="preserve"> </w:t>
            </w:r>
            <w:r w:rsidR="00750470" w:rsidRPr="002A60BD">
              <w:rPr>
                <w:sz w:val="18"/>
                <w:lang w:val="sr-Latn-ME"/>
              </w:rPr>
              <w:t>se nije pravilno preimenoval</w:t>
            </w:r>
            <w:r w:rsidR="00E94969" w:rsidRPr="002A60BD">
              <w:rPr>
                <w:sz w:val="18"/>
                <w:lang w:val="sr-Latn-ME"/>
              </w:rPr>
              <w:t>a</w:t>
            </w:r>
            <w:r w:rsidR="00F222F1" w:rsidRPr="002A60BD">
              <w:rPr>
                <w:sz w:val="18"/>
                <w:lang w:val="sr-Latn-ME"/>
              </w:rPr>
              <w:t xml:space="preserve"> </w:t>
            </w:r>
            <w:r w:rsidR="00862CDF" w:rsidRPr="002A60BD">
              <w:rPr>
                <w:sz w:val="18"/>
                <w:lang w:val="sr-Latn-ME"/>
              </w:rPr>
              <w:t xml:space="preserve">riječ </w:t>
            </w:r>
            <w:r w:rsidR="00862CDF" w:rsidRPr="002A60BD">
              <w:rPr>
                <w:b/>
                <w:sz w:val="18"/>
                <w:lang w:val="sr-Latn-ME"/>
              </w:rPr>
              <w:t>NAZIV_PLANA</w:t>
            </w:r>
            <w:r w:rsidR="00862CDF" w:rsidRPr="002A60BD">
              <w:rPr>
                <w:sz w:val="18"/>
                <w:lang w:val="sr-Latn-ME"/>
              </w:rPr>
              <w:t xml:space="preserve"> </w:t>
            </w:r>
            <w:r w:rsidR="00223881" w:rsidRPr="002A60BD">
              <w:rPr>
                <w:sz w:val="18"/>
                <w:lang w:val="sr-Latn-ME"/>
              </w:rPr>
              <w:t>sa nazivom korisničkog imena (</w:t>
            </w:r>
            <w:r w:rsidR="00223881" w:rsidRPr="002A60BD">
              <w:rPr>
                <w:b/>
                <w:sz w:val="18"/>
                <w:lang w:val="sr-Latn-ME"/>
              </w:rPr>
              <w:t>User name</w:t>
            </w:r>
            <w:r w:rsidR="00223881" w:rsidRPr="002A60BD">
              <w:rPr>
                <w:sz w:val="18"/>
                <w:lang w:val="sr-Latn-ME"/>
              </w:rPr>
              <w:t>)</w:t>
            </w:r>
            <w:r w:rsidR="002E09CC" w:rsidRPr="002A60BD">
              <w:rPr>
                <w:sz w:val="18"/>
                <w:lang w:val="sr-Latn-ME"/>
              </w:rPr>
              <w:t xml:space="preserve"> </w:t>
            </w:r>
            <w:r w:rsidR="007A3DE1" w:rsidRPr="002A60BD">
              <w:rPr>
                <w:sz w:val="18"/>
                <w:lang w:val="sr-Latn-ME"/>
              </w:rPr>
              <w:t>o</w:t>
            </w:r>
            <w:r w:rsidR="002E09CC" w:rsidRPr="002A60BD">
              <w:rPr>
                <w:sz w:val="18"/>
                <w:lang w:val="sr-Latn-ME"/>
              </w:rPr>
              <w:t>dgovarajućeg plan</w:t>
            </w:r>
            <w:r w:rsidR="00223881" w:rsidRPr="002A60BD">
              <w:rPr>
                <w:sz w:val="18"/>
                <w:lang w:val="sr-Latn-ME"/>
              </w:rPr>
              <w:t xml:space="preserve"> </w:t>
            </w:r>
            <w:r w:rsidR="00E94969" w:rsidRPr="002A60BD">
              <w:rPr>
                <w:sz w:val="18"/>
                <w:lang w:val="sr-Latn-ME"/>
              </w:rPr>
              <w:t xml:space="preserve">unutar teksta </w:t>
            </w:r>
            <w:r w:rsidR="001D1F3A" w:rsidRPr="002A60BD">
              <w:rPr>
                <w:sz w:val="18"/>
                <w:lang w:val="sr-Latn-ME"/>
              </w:rPr>
              <w:t>.</w:t>
            </w:r>
            <w:r w:rsidR="00E94969" w:rsidRPr="002A60BD">
              <w:rPr>
                <w:b/>
                <w:sz w:val="18"/>
                <w:lang w:val="sr-Latn-ME"/>
              </w:rPr>
              <w:t>GENX</w:t>
            </w:r>
            <w:r w:rsidR="00E94969" w:rsidRPr="002A60BD">
              <w:rPr>
                <w:sz w:val="18"/>
                <w:lang w:val="sr-Latn-ME"/>
              </w:rPr>
              <w:t xml:space="preserve"> fajla (</w:t>
            </w:r>
            <w:r w:rsidR="00315A5B" w:rsidRPr="002A60BD">
              <w:rPr>
                <w:sz w:val="18"/>
                <w:lang w:val="sr-Latn-ME"/>
              </w:rPr>
              <w:t>u ovom Uputstvo</w:t>
            </w:r>
            <w:r w:rsidR="001B49A7" w:rsidRPr="002A60BD">
              <w:rPr>
                <w:sz w:val="18"/>
                <w:lang w:val="sr-Latn-ME"/>
              </w:rPr>
              <w:t xml:space="preserve"> kao primjer</w:t>
            </w:r>
            <w:r w:rsidR="00315A5B" w:rsidRPr="002A60BD">
              <w:rPr>
                <w:sz w:val="18"/>
                <w:lang w:val="sr-Latn-ME"/>
              </w:rPr>
              <w:t xml:space="preserve"> GENX fajl</w:t>
            </w:r>
            <w:r w:rsidR="001B49A7" w:rsidRPr="002A60BD">
              <w:rPr>
                <w:sz w:val="18"/>
                <w:lang w:val="sr-Latn-ME"/>
              </w:rPr>
              <w:t>a</w:t>
            </w:r>
            <w:r w:rsidR="00315A5B" w:rsidRPr="002A60BD">
              <w:rPr>
                <w:sz w:val="18"/>
                <w:lang w:val="sr-Latn-ME"/>
              </w:rPr>
              <w:t xml:space="preserve"> u kome se preimenovala riječ NAZIV_PLANA</w:t>
            </w:r>
            <w:r w:rsidR="00FD7CF0" w:rsidRPr="002A60BD">
              <w:rPr>
                <w:sz w:val="18"/>
                <w:lang w:val="sr-Latn-ME"/>
              </w:rPr>
              <w:t xml:space="preserve"> je </w:t>
            </w:r>
            <w:r w:rsidR="00FD7CF0" w:rsidRPr="002A60BD">
              <w:rPr>
                <w:b/>
                <w:sz w:val="18"/>
                <w:lang w:val="sr-Latn-ME"/>
              </w:rPr>
              <w:t>PPCG.genx</w:t>
            </w:r>
            <w:r w:rsidR="00E94969" w:rsidRPr="002A60BD">
              <w:rPr>
                <w:sz w:val="18"/>
                <w:lang w:val="sr-Latn-ME"/>
              </w:rPr>
              <w:t>)</w:t>
            </w:r>
            <w:r w:rsidR="00DA2B4C" w:rsidRPr="002A60BD">
              <w:rPr>
                <w:sz w:val="18"/>
                <w:lang w:val="sr-Latn-ME"/>
              </w:rPr>
              <w:t>, vidi</w:t>
            </w:r>
            <w:r w:rsidR="00DA2B4C" w:rsidRPr="002A60BD">
              <w:rPr>
                <w:sz w:val="18"/>
                <w:szCs w:val="18"/>
                <w:lang w:val="sr-Latn-ME"/>
              </w:rPr>
              <w:t xml:space="preserve"> </w:t>
            </w:r>
            <w:r w:rsidR="00933D1B" w:rsidRPr="002A60BD">
              <w:rPr>
                <w:sz w:val="18"/>
                <w:szCs w:val="18"/>
                <w:lang w:val="sr-Latn-ME"/>
              </w:rPr>
              <w:fldChar w:fldCharType="begin"/>
            </w:r>
            <w:r w:rsidR="00933D1B" w:rsidRPr="002A60BD">
              <w:rPr>
                <w:sz w:val="18"/>
                <w:szCs w:val="18"/>
                <w:lang w:val="sr-Latn-ME"/>
              </w:rPr>
              <w:instrText xml:space="preserve"> REF _Ref370117141 \h  \* MERGEFORMAT </w:instrText>
            </w:r>
            <w:r w:rsidR="00933D1B" w:rsidRPr="002A60BD">
              <w:rPr>
                <w:sz w:val="18"/>
                <w:szCs w:val="18"/>
                <w:lang w:val="sr-Latn-ME"/>
              </w:rPr>
            </w:r>
            <w:r w:rsidR="00933D1B" w:rsidRPr="002A60BD">
              <w:rPr>
                <w:sz w:val="18"/>
                <w:szCs w:val="18"/>
                <w:lang w:val="sr-Latn-ME"/>
              </w:rPr>
              <w:fldChar w:fldCharType="separate"/>
            </w:r>
            <w:r w:rsidR="005E400A" w:rsidRPr="002A60BD">
              <w:rPr>
                <w:sz w:val="18"/>
                <w:szCs w:val="18"/>
                <w:lang w:val="sr-Latn-ME"/>
              </w:rPr>
              <w:t xml:space="preserve">Slika </w:t>
            </w:r>
            <w:r w:rsidR="005E400A" w:rsidRPr="002A60BD">
              <w:rPr>
                <w:noProof/>
                <w:sz w:val="18"/>
                <w:szCs w:val="18"/>
                <w:lang w:val="sr-Latn-ME"/>
              </w:rPr>
              <w:t>8</w:t>
            </w:r>
            <w:r w:rsidR="00933D1B" w:rsidRPr="002A60BD">
              <w:rPr>
                <w:sz w:val="18"/>
                <w:szCs w:val="18"/>
                <w:lang w:val="sr-Latn-ME"/>
              </w:rPr>
              <w:fldChar w:fldCharType="end"/>
            </w:r>
            <w:r w:rsidR="00257D71" w:rsidRPr="002A60BD">
              <w:rPr>
                <w:sz w:val="18"/>
                <w:szCs w:val="18"/>
                <w:lang w:val="sr-Latn-ME"/>
              </w:rPr>
              <w:t>.</w:t>
            </w:r>
          </w:p>
        </w:tc>
      </w:tr>
    </w:tbl>
    <w:p w14:paraId="6A52FC72" w14:textId="77777777" w:rsidR="007E1308" w:rsidRPr="002A60BD" w:rsidRDefault="007E1308" w:rsidP="0057051C">
      <w:pPr>
        <w:rPr>
          <w:lang w:val="sr-Latn-ME"/>
        </w:rPr>
      </w:pPr>
    </w:p>
    <w:p w14:paraId="7BBCB10D" w14:textId="400E4547" w:rsidR="00E906A8" w:rsidRPr="002A60BD" w:rsidRDefault="00F9771F" w:rsidP="00646BE0">
      <w:pPr>
        <w:rPr>
          <w:lang w:val="sr-Latn-ME"/>
        </w:rPr>
      </w:pPr>
      <w:r w:rsidRPr="002A60BD">
        <w:rPr>
          <w:lang w:val="sr-Latn-ME"/>
        </w:rPr>
        <w:t>Nakon uspješno</w:t>
      </w:r>
      <w:r w:rsidR="00646BE0" w:rsidRPr="002A60BD">
        <w:rPr>
          <w:lang w:val="sr-Latn-ME"/>
        </w:rPr>
        <w:t xml:space="preserve"> kreiranja projekta/plana u Autodesk</w:t>
      </w:r>
      <w:r w:rsidR="00646BE0" w:rsidRPr="002A60BD">
        <w:rPr>
          <w:vertAlign w:val="superscript"/>
          <w:lang w:val="sr-Latn-ME"/>
        </w:rPr>
        <w:t>®</w:t>
      </w:r>
      <w:r w:rsidR="00646BE0" w:rsidRPr="002A60BD">
        <w:rPr>
          <w:lang w:val="sr-Latn-ME"/>
        </w:rPr>
        <w:t xml:space="preserve"> Infrastructure Administrator-u se moraju prikaz</w:t>
      </w:r>
      <w:r w:rsidR="001874E4" w:rsidRPr="002A60BD">
        <w:rPr>
          <w:lang w:val="sr-Latn-ME"/>
        </w:rPr>
        <w:t>ati:</w:t>
      </w:r>
    </w:p>
    <w:p w14:paraId="648A2A40" w14:textId="78BD3B88" w:rsidR="001874E4" w:rsidRPr="002A60BD" w:rsidRDefault="001874E4" w:rsidP="00475A4A">
      <w:pPr>
        <w:pStyle w:val="ListParagraph"/>
        <w:numPr>
          <w:ilvl w:val="0"/>
          <w:numId w:val="12"/>
        </w:numPr>
        <w:rPr>
          <w:lang w:val="sr-Latn-ME"/>
        </w:rPr>
      </w:pPr>
      <w:r w:rsidRPr="002A60BD">
        <w:rPr>
          <w:lang w:val="sr-Latn-ME"/>
        </w:rPr>
        <w:t>Naziv projekta/plana</w:t>
      </w:r>
      <w:r w:rsidR="00820370" w:rsidRPr="002A60BD">
        <w:rPr>
          <w:lang w:val="sr-Latn-ME"/>
        </w:rPr>
        <w:t xml:space="preserve"> (</w:t>
      </w:r>
      <w:r w:rsidR="00820370" w:rsidRPr="002A60BD">
        <w:rPr>
          <w:b/>
          <w:lang w:val="sr-Latn-ME"/>
        </w:rPr>
        <w:t>Enterprise Project</w:t>
      </w:r>
      <w:r w:rsidR="00820370" w:rsidRPr="002A60BD">
        <w:rPr>
          <w:lang w:val="sr-Latn-ME"/>
        </w:rPr>
        <w:t>)</w:t>
      </w:r>
    </w:p>
    <w:p w14:paraId="5135EDE6" w14:textId="72C5F15C" w:rsidR="001874E4" w:rsidRPr="002A60BD" w:rsidRDefault="001874E4" w:rsidP="00475A4A">
      <w:pPr>
        <w:pStyle w:val="ListParagraph"/>
        <w:numPr>
          <w:ilvl w:val="0"/>
          <w:numId w:val="12"/>
        </w:numPr>
        <w:rPr>
          <w:lang w:val="sr-Latn-ME"/>
        </w:rPr>
      </w:pPr>
      <w:r w:rsidRPr="002A60BD">
        <w:rPr>
          <w:lang w:val="sr-Latn-ME"/>
        </w:rPr>
        <w:t>Naziv modela</w:t>
      </w:r>
      <w:r w:rsidR="00820370" w:rsidRPr="002A60BD">
        <w:rPr>
          <w:lang w:val="sr-Latn-ME"/>
        </w:rPr>
        <w:t xml:space="preserve"> (</w:t>
      </w:r>
      <w:r w:rsidR="00820370" w:rsidRPr="002A60BD">
        <w:rPr>
          <w:b/>
          <w:lang w:val="sr-Latn-ME"/>
        </w:rPr>
        <w:t>Industry model</w:t>
      </w:r>
      <w:r w:rsidR="00820370" w:rsidRPr="002A60BD">
        <w:rPr>
          <w:lang w:val="sr-Latn-ME"/>
        </w:rPr>
        <w:t>)</w:t>
      </w:r>
    </w:p>
    <w:p w14:paraId="23D171EB" w14:textId="0295B75F" w:rsidR="00F9771F" w:rsidRPr="002A60BD" w:rsidRDefault="00D16E07" w:rsidP="00475A4A">
      <w:pPr>
        <w:pStyle w:val="ListParagraph"/>
        <w:numPr>
          <w:ilvl w:val="0"/>
          <w:numId w:val="12"/>
        </w:numPr>
        <w:rPr>
          <w:lang w:val="sr-Latn-ME"/>
        </w:rPr>
      </w:pPr>
      <w:r w:rsidRPr="002A60BD">
        <w:rPr>
          <w:lang w:val="sr-Latn-ME"/>
        </w:rPr>
        <w:t>Model podataka</w:t>
      </w:r>
      <w:r w:rsidR="00820370" w:rsidRPr="002A60BD">
        <w:rPr>
          <w:lang w:val="sr-Latn-ME"/>
        </w:rPr>
        <w:t xml:space="preserve"> (</w:t>
      </w:r>
      <w:r w:rsidR="00820370" w:rsidRPr="002A60BD">
        <w:rPr>
          <w:b/>
          <w:lang w:val="sr-Latn-ME"/>
        </w:rPr>
        <w:t>Data Model</w:t>
      </w:r>
      <w:r w:rsidR="00820370" w:rsidRPr="002A60BD">
        <w:rPr>
          <w:lang w:val="sr-Latn-ME"/>
        </w:rPr>
        <w:t>)</w:t>
      </w:r>
    </w:p>
    <w:p w14:paraId="30D66822" w14:textId="7B316917" w:rsidR="001874E4" w:rsidRPr="002A60BD" w:rsidRDefault="00F9771F" w:rsidP="00475A4A">
      <w:pPr>
        <w:pStyle w:val="ListParagraph"/>
        <w:numPr>
          <w:ilvl w:val="0"/>
          <w:numId w:val="12"/>
        </w:numPr>
        <w:rPr>
          <w:lang w:val="sr-Latn-ME"/>
        </w:rPr>
      </w:pPr>
      <w:r w:rsidRPr="002A60BD">
        <w:rPr>
          <w:lang w:val="sr-Latn-ME"/>
        </w:rPr>
        <w:t>L</w:t>
      </w:r>
      <w:r w:rsidR="00535219" w:rsidRPr="002A60BD">
        <w:rPr>
          <w:lang w:val="sr-Latn-ME"/>
        </w:rPr>
        <w:t xml:space="preserve">ista </w:t>
      </w:r>
      <w:r w:rsidR="00D16E07" w:rsidRPr="002A60BD">
        <w:rPr>
          <w:lang w:val="sr-Latn-ME"/>
        </w:rPr>
        <w:t>elemenata (</w:t>
      </w:r>
      <w:r w:rsidR="00D16E07" w:rsidRPr="002A60BD">
        <w:rPr>
          <w:b/>
          <w:lang w:val="sr-Latn-ME"/>
        </w:rPr>
        <w:t>Features</w:t>
      </w:r>
      <w:r w:rsidR="00D16E07" w:rsidRPr="002A60BD">
        <w:rPr>
          <w:lang w:val="sr-Latn-ME"/>
        </w:rPr>
        <w:t>)</w:t>
      </w:r>
      <w:r w:rsidR="00535219" w:rsidRPr="002A60BD">
        <w:rPr>
          <w:lang w:val="sr-Latn-ME"/>
        </w:rPr>
        <w:t xml:space="preserve"> koja odgovara</w:t>
      </w:r>
      <w:r w:rsidR="00D13E65" w:rsidRPr="002A60BD">
        <w:rPr>
          <w:lang w:val="sr-Latn-ME"/>
        </w:rPr>
        <w:t xml:space="preserve"> Pravilniku (</w:t>
      </w:r>
      <w:r w:rsidR="00DB26B8" w:rsidRPr="002A60BD">
        <w:rPr>
          <w:lang w:val="sr-Latn-ME"/>
        </w:rPr>
        <w:t>Slika 17</w:t>
      </w:r>
      <w:r w:rsidR="00D13E65" w:rsidRPr="002A60BD">
        <w:rPr>
          <w:lang w:val="sr-Latn-ME"/>
        </w:rPr>
        <w:t>).</w:t>
      </w:r>
    </w:p>
    <w:p w14:paraId="7E272F6C" w14:textId="77777777" w:rsidR="00E906A8" w:rsidRPr="002A60BD" w:rsidRDefault="00E906A8" w:rsidP="008457A2">
      <w:pPr>
        <w:pStyle w:val="Slike"/>
      </w:pPr>
      <w:r w:rsidRPr="002A60BD">
        <w:rPr>
          <w:lang w:val="en-US"/>
        </w:rPr>
        <w:lastRenderedPageBreak/>
        <w:drawing>
          <wp:inline distT="0" distB="0" distL="0" distR="0" wp14:anchorId="577F296D" wp14:editId="6A4DFB94">
            <wp:extent cx="5732145" cy="4314825"/>
            <wp:effectExtent l="38100" t="38100" r="97155" b="10477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nfra Admin19.jpg"/>
                    <pic:cNvPicPr/>
                  </pic:nvPicPr>
                  <pic:blipFill>
                    <a:blip r:embed="rId33">
                      <a:extLst>
                        <a:ext uri="{28A0092B-C50C-407E-A947-70E740481C1C}">
                          <a14:useLocalDpi xmlns:a14="http://schemas.microsoft.com/office/drawing/2010/main" val="0"/>
                        </a:ext>
                      </a:extLst>
                    </a:blip>
                    <a:stretch>
                      <a:fillRect/>
                    </a:stretch>
                  </pic:blipFill>
                  <pic:spPr>
                    <a:xfrm>
                      <a:off x="0" y="0"/>
                      <a:ext cx="5732145" cy="4314825"/>
                    </a:xfrm>
                    <a:prstGeom prst="rect">
                      <a:avLst/>
                    </a:prstGeom>
                    <a:effectLst>
                      <a:outerShdw blurRad="50800" dist="38100" dir="2700000" algn="tl" rotWithShape="0">
                        <a:prstClr val="black">
                          <a:alpha val="40000"/>
                        </a:prstClr>
                      </a:outerShdw>
                    </a:effectLst>
                  </pic:spPr>
                </pic:pic>
              </a:graphicData>
            </a:graphic>
          </wp:inline>
        </w:drawing>
      </w:r>
    </w:p>
    <w:p w14:paraId="4938F3E5" w14:textId="6AEB0B0B" w:rsidR="00E906A8" w:rsidRPr="002A60BD" w:rsidRDefault="00E906A8" w:rsidP="00E906A8">
      <w:pPr>
        <w:pStyle w:val="Caption"/>
        <w:rPr>
          <w:lang w:val="sr-Latn-ME"/>
        </w:rPr>
      </w:pPr>
      <w:bookmarkStart w:id="24" w:name="_Ref370208928"/>
      <w:r w:rsidRPr="002A60BD">
        <w:rPr>
          <w:b/>
          <w:lang w:val="sr-Latn-ME"/>
        </w:rPr>
        <w:t>Slika</w:t>
      </w:r>
      <w:bookmarkEnd w:id="24"/>
      <w:r w:rsidR="00DB26B8" w:rsidRPr="002A60BD">
        <w:rPr>
          <w:b/>
          <w:lang w:val="sr-Latn-ME"/>
        </w:rPr>
        <w:t xml:space="preserve"> 17</w:t>
      </w:r>
      <w:r w:rsidRPr="002A60BD">
        <w:rPr>
          <w:b/>
          <w:lang w:val="sr-Latn-ME"/>
        </w:rPr>
        <w:t>:</w:t>
      </w:r>
      <w:r w:rsidRPr="002A60BD">
        <w:rPr>
          <w:lang w:val="sr-Latn-ME"/>
        </w:rPr>
        <w:t xml:space="preserve"> Prikaz kreiranog projekta/plana u Autodesk</w:t>
      </w:r>
      <w:r w:rsidRPr="002A60BD">
        <w:rPr>
          <w:vertAlign w:val="superscript"/>
          <w:lang w:val="sr-Latn-ME"/>
        </w:rPr>
        <w:t>®</w:t>
      </w:r>
      <w:r w:rsidRPr="002A60BD">
        <w:rPr>
          <w:lang w:val="sr-Latn-ME"/>
        </w:rPr>
        <w:t xml:space="preserve"> Infrastructure Administrator</w:t>
      </w:r>
    </w:p>
    <w:p w14:paraId="2D7DABEA" w14:textId="77777777" w:rsidR="00E906A8" w:rsidRPr="002A60BD" w:rsidRDefault="00E906A8" w:rsidP="0057051C">
      <w:pPr>
        <w:rPr>
          <w:lang w:val="sr-Latn-ME"/>
        </w:rPr>
      </w:pPr>
    </w:p>
    <w:p w14:paraId="23518E6B" w14:textId="4F3B3CB4" w:rsidR="008A5A1F" w:rsidRPr="002A60BD" w:rsidRDefault="001D72A9" w:rsidP="004E75B3">
      <w:pPr>
        <w:pStyle w:val="Heading5"/>
        <w:rPr>
          <w:lang w:val="sr-Latn-ME"/>
        </w:rPr>
      </w:pPr>
      <w:r w:rsidRPr="002A60BD">
        <w:rPr>
          <w:lang w:val="sr-Latn-ME"/>
        </w:rPr>
        <w:t>Podešavanje prikaza</w:t>
      </w:r>
      <w:r w:rsidR="005A7ABE" w:rsidRPr="002A60BD">
        <w:rPr>
          <w:lang w:val="sr-Latn-ME"/>
        </w:rPr>
        <w:t xml:space="preserve"> elementa (Features) – </w:t>
      </w:r>
      <w:r w:rsidR="008A5A1F" w:rsidRPr="002A60BD">
        <w:rPr>
          <w:lang w:val="sr-Latn-ME"/>
        </w:rPr>
        <w:t>Explorer Manager</w:t>
      </w:r>
    </w:p>
    <w:p w14:paraId="010685BF" w14:textId="77777777" w:rsidR="00293A9D" w:rsidRPr="002A60BD" w:rsidRDefault="00D16E07" w:rsidP="00AE40D4">
      <w:pPr>
        <w:rPr>
          <w:lang w:val="sr-Latn-ME"/>
        </w:rPr>
      </w:pPr>
      <w:r w:rsidRPr="002A60BD">
        <w:rPr>
          <w:lang w:val="sr-Latn-ME"/>
        </w:rPr>
        <w:t xml:space="preserve">Poslije uspješno </w:t>
      </w:r>
      <w:r w:rsidR="001626C9" w:rsidRPr="002A60BD">
        <w:rPr>
          <w:lang w:val="sr-Latn-ME"/>
        </w:rPr>
        <w:t>kreiranog</w:t>
      </w:r>
      <w:r w:rsidRPr="002A60BD">
        <w:rPr>
          <w:lang w:val="sr-Latn-ME"/>
        </w:rPr>
        <w:t xml:space="preserve"> projekta/plana u Autodesk</w:t>
      </w:r>
      <w:r w:rsidRPr="002A60BD">
        <w:rPr>
          <w:vertAlign w:val="superscript"/>
          <w:lang w:val="sr-Latn-ME"/>
        </w:rPr>
        <w:t>®</w:t>
      </w:r>
      <w:r w:rsidRPr="002A60BD">
        <w:rPr>
          <w:lang w:val="sr-Latn-ME"/>
        </w:rPr>
        <w:t xml:space="preserve"> Infrastructure Administrator-u je neophodno podešavati </w:t>
      </w:r>
      <w:r w:rsidR="002D2A49" w:rsidRPr="002A60BD">
        <w:rPr>
          <w:lang w:val="sr-Latn-ME"/>
        </w:rPr>
        <w:t>koji će se elementi (</w:t>
      </w:r>
      <w:r w:rsidR="002D2A49" w:rsidRPr="002A60BD">
        <w:rPr>
          <w:b/>
          <w:lang w:val="sr-Latn-ME"/>
        </w:rPr>
        <w:t>Features</w:t>
      </w:r>
      <w:r w:rsidR="002D2A49" w:rsidRPr="002A60BD">
        <w:rPr>
          <w:lang w:val="sr-Latn-ME"/>
        </w:rPr>
        <w:t xml:space="preserve">) prikazivati </w:t>
      </w:r>
      <w:r w:rsidR="001626C9" w:rsidRPr="002A60BD">
        <w:rPr>
          <w:lang w:val="sr-Latn-ME"/>
        </w:rPr>
        <w:t>u</w:t>
      </w:r>
      <w:r w:rsidR="002D2A49" w:rsidRPr="002A60BD">
        <w:rPr>
          <w:lang w:val="sr-Latn-ME"/>
        </w:rPr>
        <w:t xml:space="preserve"> </w:t>
      </w:r>
      <w:r w:rsidR="001626C9" w:rsidRPr="002A60BD">
        <w:rPr>
          <w:lang w:val="sr-Latn-ME"/>
        </w:rPr>
        <w:t>AutoCAD</w:t>
      </w:r>
      <w:r w:rsidR="001626C9" w:rsidRPr="002A60BD">
        <w:rPr>
          <w:vertAlign w:val="superscript"/>
          <w:lang w:val="sr-Latn-ME"/>
        </w:rPr>
        <w:t>®</w:t>
      </w:r>
      <w:r w:rsidR="001626C9" w:rsidRPr="002A60BD">
        <w:rPr>
          <w:lang w:val="sr-Latn-ME"/>
        </w:rPr>
        <w:t xml:space="preserve"> Map 3D</w:t>
      </w:r>
      <w:r w:rsidR="00CE6AFE" w:rsidRPr="002A60BD">
        <w:rPr>
          <w:lang w:val="sr-Latn-ME"/>
        </w:rPr>
        <w:t>.</w:t>
      </w:r>
    </w:p>
    <w:p w14:paraId="06B242AA" w14:textId="424E7B53" w:rsidR="008216D1" w:rsidRPr="002A60BD" w:rsidRDefault="00CE6AFE" w:rsidP="00AE40D4">
      <w:pPr>
        <w:rPr>
          <w:lang w:val="sr-Latn-ME"/>
        </w:rPr>
      </w:pPr>
      <w:r w:rsidRPr="002A60BD">
        <w:rPr>
          <w:lang w:val="sr-Latn-ME"/>
        </w:rPr>
        <w:t xml:space="preserve">Ova podešavanja se vrše u folder </w:t>
      </w:r>
      <w:r w:rsidRPr="002A60BD">
        <w:rPr>
          <w:b/>
          <w:lang w:val="sr-Latn-ME"/>
        </w:rPr>
        <w:t>Industry Model\Explorer Manager</w:t>
      </w:r>
      <w:r w:rsidRPr="002A60BD">
        <w:rPr>
          <w:lang w:val="sr-Latn-ME"/>
        </w:rPr>
        <w:t xml:space="preserve"> </w:t>
      </w:r>
      <w:r w:rsidR="00684627" w:rsidRPr="002A60BD">
        <w:rPr>
          <w:lang w:val="sr-Latn-ME"/>
        </w:rPr>
        <w:t xml:space="preserve">tako da u desno polje pod imenom </w:t>
      </w:r>
      <w:r w:rsidR="00684627" w:rsidRPr="002A60BD">
        <w:rPr>
          <w:b/>
          <w:lang w:val="sr-Latn-ME"/>
        </w:rPr>
        <w:t>Check nodes to be displayed in this profile:</w:t>
      </w:r>
      <w:r w:rsidR="00684627" w:rsidRPr="002A60BD">
        <w:rPr>
          <w:lang w:val="sr-Latn-ME"/>
        </w:rPr>
        <w:t xml:space="preserve"> čekiramo samo folder </w:t>
      </w:r>
      <w:r w:rsidR="00684627" w:rsidRPr="002A60BD">
        <w:rPr>
          <w:b/>
          <w:lang w:val="sr-Latn-ME"/>
        </w:rPr>
        <w:t>Data model</w:t>
      </w:r>
      <w:r w:rsidR="00684627" w:rsidRPr="002A60BD">
        <w:rPr>
          <w:lang w:val="sr-Latn-ME"/>
        </w:rPr>
        <w:t xml:space="preserve"> </w:t>
      </w:r>
      <w:r w:rsidR="00293A9D" w:rsidRPr="002A60BD">
        <w:rPr>
          <w:lang w:val="sr-Latn-ME"/>
        </w:rPr>
        <w:t>(</w:t>
      </w:r>
      <w:r w:rsidR="00684627" w:rsidRPr="002A60BD">
        <w:rPr>
          <w:lang w:val="sr-Latn-ME"/>
        </w:rPr>
        <w:t>tj. sve pod foldere</w:t>
      </w:r>
      <w:r w:rsidR="00293A9D" w:rsidRPr="002A60BD">
        <w:rPr>
          <w:lang w:val="sr-Latn-ME"/>
        </w:rPr>
        <w:t>)</w:t>
      </w:r>
      <w:r w:rsidR="00AE2CA8" w:rsidRPr="002A60BD">
        <w:rPr>
          <w:lang w:val="sr-Latn-ME"/>
        </w:rPr>
        <w:t xml:space="preserve"> i kliknemo na dugme </w:t>
      </w:r>
      <w:r w:rsidR="00AE2CA8" w:rsidRPr="002A60BD">
        <w:rPr>
          <w:b/>
          <w:lang w:val="sr-Latn-ME"/>
        </w:rPr>
        <w:t>Save Tree</w:t>
      </w:r>
      <w:r w:rsidR="00AE2CA8" w:rsidRPr="002A60BD">
        <w:rPr>
          <w:lang w:val="sr-Latn-ME"/>
        </w:rPr>
        <w:t xml:space="preserve"> kako bi sačuvali sve izmjene u to polje</w:t>
      </w:r>
      <w:r w:rsidR="00F74DDE" w:rsidRPr="002A60BD">
        <w:rPr>
          <w:lang w:val="sr-Latn-ME"/>
        </w:rPr>
        <w:t xml:space="preserve"> (</w:t>
      </w:r>
      <w:r w:rsidR="00DB26B8" w:rsidRPr="002A60BD">
        <w:rPr>
          <w:lang w:val="sr-Latn-ME"/>
        </w:rPr>
        <w:t>Slika 18</w:t>
      </w:r>
      <w:r w:rsidR="00F74DDE" w:rsidRPr="002A60BD">
        <w:rPr>
          <w:lang w:val="sr-Latn-ME"/>
        </w:rPr>
        <w:t>)</w:t>
      </w:r>
      <w:r w:rsidR="00684627" w:rsidRPr="002A60BD">
        <w:rPr>
          <w:lang w:val="sr-Latn-ME"/>
        </w:rPr>
        <w:t>.</w:t>
      </w:r>
    </w:p>
    <w:p w14:paraId="7D400FCB" w14:textId="77777777" w:rsidR="00F74DDE" w:rsidRPr="002A60BD" w:rsidRDefault="00293A9D" w:rsidP="008457A2">
      <w:pPr>
        <w:pStyle w:val="Slike"/>
      </w:pPr>
      <w:r w:rsidRPr="002A60BD">
        <w:rPr>
          <w:lang w:val="en-US"/>
        </w:rPr>
        <w:lastRenderedPageBreak/>
        <w:drawing>
          <wp:inline distT="0" distB="0" distL="0" distR="0" wp14:anchorId="1FB25224" wp14:editId="4CB95480">
            <wp:extent cx="5732145" cy="6072505"/>
            <wp:effectExtent l="38100" t="38100" r="97155" b="9969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nfra Admin20.jpg"/>
                    <pic:cNvPicPr/>
                  </pic:nvPicPr>
                  <pic:blipFill>
                    <a:blip r:embed="rId34">
                      <a:extLst>
                        <a:ext uri="{28A0092B-C50C-407E-A947-70E740481C1C}">
                          <a14:useLocalDpi xmlns:a14="http://schemas.microsoft.com/office/drawing/2010/main" val="0"/>
                        </a:ext>
                      </a:extLst>
                    </a:blip>
                    <a:stretch>
                      <a:fillRect/>
                    </a:stretch>
                  </pic:blipFill>
                  <pic:spPr>
                    <a:xfrm>
                      <a:off x="0" y="0"/>
                      <a:ext cx="5732145" cy="6072505"/>
                    </a:xfrm>
                    <a:prstGeom prst="rect">
                      <a:avLst/>
                    </a:prstGeom>
                    <a:effectLst>
                      <a:outerShdw blurRad="50800" dist="38100" dir="2700000" algn="tl" rotWithShape="0">
                        <a:prstClr val="black">
                          <a:alpha val="40000"/>
                        </a:prstClr>
                      </a:outerShdw>
                    </a:effectLst>
                  </pic:spPr>
                </pic:pic>
              </a:graphicData>
            </a:graphic>
          </wp:inline>
        </w:drawing>
      </w:r>
    </w:p>
    <w:p w14:paraId="28A2F55B" w14:textId="422B7B90" w:rsidR="008A5A1F" w:rsidRPr="002A60BD" w:rsidRDefault="00F74DDE" w:rsidP="00F74DDE">
      <w:pPr>
        <w:pStyle w:val="Caption"/>
        <w:rPr>
          <w:lang w:val="sr-Latn-ME"/>
        </w:rPr>
      </w:pPr>
      <w:bookmarkStart w:id="25" w:name="_Ref370225358"/>
      <w:r w:rsidRPr="002A60BD">
        <w:rPr>
          <w:b/>
          <w:lang w:val="sr-Latn-ME"/>
        </w:rPr>
        <w:t>Slika</w:t>
      </w:r>
      <w:bookmarkEnd w:id="25"/>
      <w:r w:rsidR="003B432A" w:rsidRPr="002A60BD">
        <w:rPr>
          <w:b/>
          <w:lang w:val="sr-Latn-ME"/>
        </w:rPr>
        <w:t xml:space="preserve"> 18</w:t>
      </w:r>
      <w:r w:rsidRPr="002A60BD">
        <w:rPr>
          <w:b/>
          <w:lang w:val="sr-Latn-ME"/>
        </w:rPr>
        <w:t>:</w:t>
      </w:r>
      <w:r w:rsidRPr="002A60BD">
        <w:rPr>
          <w:lang w:val="sr-Latn-ME"/>
        </w:rPr>
        <w:t xml:space="preserve"> </w:t>
      </w:r>
      <w:r w:rsidR="005A7ABE" w:rsidRPr="002A60BD">
        <w:rPr>
          <w:lang w:val="sr-Latn-ME"/>
        </w:rPr>
        <w:t>Podešavanje prikaza elementa (Features) – Explorer Manager</w:t>
      </w:r>
    </w:p>
    <w:p w14:paraId="0FE8FC88" w14:textId="782C9F3B" w:rsidR="0044608F" w:rsidRPr="002A60BD" w:rsidRDefault="0044608F">
      <w:pPr>
        <w:spacing w:after="320"/>
        <w:ind w:firstLine="0"/>
        <w:jc w:val="left"/>
        <w:rPr>
          <w:lang w:val="sr-Latn-ME"/>
        </w:rPr>
      </w:pPr>
      <w:r w:rsidRPr="002A60BD">
        <w:rPr>
          <w:lang w:val="sr-Latn-ME"/>
        </w:rPr>
        <w:br w:type="page"/>
      </w:r>
    </w:p>
    <w:p w14:paraId="6BFA2E71" w14:textId="3C2E9188" w:rsidR="00293A9D" w:rsidRPr="002A60BD" w:rsidRDefault="007F0B1A" w:rsidP="00AE40D4">
      <w:pPr>
        <w:rPr>
          <w:lang w:val="sr-Latn-ME"/>
        </w:rPr>
      </w:pPr>
      <w:r w:rsidRPr="002A60BD">
        <w:rPr>
          <w:lang w:val="sr-Latn-ME"/>
        </w:rPr>
        <w:lastRenderedPageBreak/>
        <w:t>Za adekvatniji prilaz elementa (</w:t>
      </w:r>
      <w:r w:rsidRPr="002A60BD">
        <w:rPr>
          <w:b/>
          <w:lang w:val="sr-Latn-ME"/>
        </w:rPr>
        <w:t>Features</w:t>
      </w:r>
      <w:r w:rsidRPr="002A60BD">
        <w:rPr>
          <w:lang w:val="sr-Latn-ME"/>
        </w:rPr>
        <w:t>)</w:t>
      </w:r>
      <w:r w:rsidR="00706413" w:rsidRPr="002A60BD">
        <w:rPr>
          <w:lang w:val="sr-Latn-ME"/>
        </w:rPr>
        <w:t xml:space="preserve"> u AutoCAD</w:t>
      </w:r>
      <w:r w:rsidR="00706413" w:rsidRPr="002A60BD">
        <w:rPr>
          <w:vertAlign w:val="superscript"/>
          <w:lang w:val="sr-Latn-ME"/>
        </w:rPr>
        <w:t>®</w:t>
      </w:r>
      <w:r w:rsidR="00706413" w:rsidRPr="002A60BD">
        <w:rPr>
          <w:lang w:val="sr-Latn-ME"/>
        </w:rPr>
        <w:t xml:space="preserve"> Map 3D potrebno je isključiti (</w:t>
      </w:r>
      <w:r w:rsidR="00706413" w:rsidRPr="002A60BD">
        <w:rPr>
          <w:b/>
          <w:lang w:val="sr-Latn-ME"/>
        </w:rPr>
        <w:t>Uncheck</w:t>
      </w:r>
      <w:r w:rsidR="00706413" w:rsidRPr="002A60BD">
        <w:rPr>
          <w:lang w:val="sr-Latn-ME"/>
        </w:rPr>
        <w:t>) neka elementa (</w:t>
      </w:r>
      <w:r w:rsidR="00706413" w:rsidRPr="002A60BD">
        <w:rPr>
          <w:b/>
          <w:lang w:val="sr-Latn-ME"/>
        </w:rPr>
        <w:t>Features</w:t>
      </w:r>
      <w:r w:rsidR="00706413" w:rsidRPr="002A60BD">
        <w:rPr>
          <w:lang w:val="sr-Latn-ME"/>
        </w:rPr>
        <w:t xml:space="preserve">) u desno polje </w:t>
      </w:r>
      <w:r w:rsidR="00706413" w:rsidRPr="002A60BD">
        <w:rPr>
          <w:b/>
          <w:lang w:val="sr-Latn-ME"/>
        </w:rPr>
        <w:t>Check nodes to be displayed in this profile:</w:t>
      </w:r>
      <w:r w:rsidR="00706413" w:rsidRPr="002A60BD">
        <w:rPr>
          <w:lang w:val="sr-Latn-ME"/>
        </w:rPr>
        <w:t xml:space="preserve"> u pod folder </w:t>
      </w:r>
      <w:r w:rsidR="00706413" w:rsidRPr="002A60BD">
        <w:rPr>
          <w:b/>
          <w:lang w:val="sr-Latn-ME"/>
        </w:rPr>
        <w:t>Data model</w:t>
      </w:r>
      <w:r w:rsidR="00972937" w:rsidRPr="002A60BD">
        <w:rPr>
          <w:lang w:val="sr-Latn-ME"/>
        </w:rPr>
        <w:t>.</w:t>
      </w:r>
    </w:p>
    <w:p w14:paraId="77D49D4F" w14:textId="47760D33" w:rsidR="00293A9D" w:rsidRPr="002A60BD" w:rsidRDefault="00C479C0" w:rsidP="00AE40D4">
      <w:pPr>
        <w:rPr>
          <w:lang w:val="sr-Latn-ME"/>
        </w:rPr>
      </w:pPr>
      <w:r w:rsidRPr="002A60BD">
        <w:rPr>
          <w:noProof/>
          <w:lang w:val="en-US" w:eastAsia="en-US"/>
        </w:rPr>
        <w:drawing>
          <wp:anchor distT="0" distB="0" distL="114300" distR="114300" simplePos="0" relativeHeight="251661312" behindDoc="0" locked="0" layoutInCell="1" allowOverlap="1" wp14:anchorId="68D14102" wp14:editId="3222DE27">
            <wp:simplePos x="0" y="0"/>
            <wp:positionH relativeFrom="page">
              <wp:posOffset>3916680</wp:posOffset>
            </wp:positionH>
            <wp:positionV relativeFrom="paragraph">
              <wp:posOffset>365760</wp:posOffset>
            </wp:positionV>
            <wp:extent cx="2868295" cy="7772400"/>
            <wp:effectExtent l="57150" t="57150" r="122555" b="114300"/>
            <wp:wrapSquare wrapText="bothSides"/>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nfra Admin21.jpg"/>
                    <pic:cNvPicPr/>
                  </pic:nvPicPr>
                  <pic:blipFill>
                    <a:blip r:embed="rId35">
                      <a:extLst>
                        <a:ext uri="{28A0092B-C50C-407E-A947-70E740481C1C}">
                          <a14:useLocalDpi xmlns:a14="http://schemas.microsoft.com/office/drawing/2010/main" val="0"/>
                        </a:ext>
                      </a:extLst>
                    </a:blip>
                    <a:stretch>
                      <a:fillRect/>
                    </a:stretch>
                  </pic:blipFill>
                  <pic:spPr>
                    <a:xfrm>
                      <a:off x="0" y="0"/>
                      <a:ext cx="2868295" cy="7772400"/>
                    </a:xfrm>
                    <a:prstGeom prst="rect">
                      <a:avLst/>
                    </a:prstGeom>
                    <a:ln w="3175">
                      <a:solidFill>
                        <a:schemeClr val="tx1"/>
                      </a:solidFill>
                    </a:ln>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005F6935" w:rsidRPr="002A60BD">
        <w:rPr>
          <w:lang w:val="sr-Latn-ME"/>
        </w:rPr>
        <w:t>Elemente (</w:t>
      </w:r>
      <w:r w:rsidR="005F6935" w:rsidRPr="002A60BD">
        <w:rPr>
          <w:b/>
          <w:lang w:val="sr-Latn-ME"/>
        </w:rPr>
        <w:t>Features</w:t>
      </w:r>
      <w:r w:rsidR="005F6935" w:rsidRPr="002A60BD">
        <w:rPr>
          <w:lang w:val="sr-Latn-ME"/>
        </w:rPr>
        <w:t>) koje treba isključiti (</w:t>
      </w:r>
      <w:r w:rsidR="005F6935" w:rsidRPr="002A60BD">
        <w:rPr>
          <w:b/>
          <w:lang w:val="sr-Latn-ME"/>
        </w:rPr>
        <w:t>Uncheck</w:t>
      </w:r>
      <w:r w:rsidR="005F6935" w:rsidRPr="002A60BD">
        <w:rPr>
          <w:lang w:val="sr-Latn-ME"/>
        </w:rPr>
        <w:t xml:space="preserve">) </w:t>
      </w:r>
      <w:r w:rsidR="00DF42DB" w:rsidRPr="002A60BD">
        <w:rPr>
          <w:lang w:val="sr-Latn-ME"/>
        </w:rPr>
        <w:t xml:space="preserve">nisu neophodna za rad </w:t>
      </w:r>
      <w:r w:rsidR="00CB25F6" w:rsidRPr="002A60BD">
        <w:rPr>
          <w:lang w:val="sr-Latn-ME"/>
        </w:rPr>
        <w:t>u AutoCAD</w:t>
      </w:r>
      <w:r w:rsidR="00CB25F6" w:rsidRPr="002A60BD">
        <w:rPr>
          <w:vertAlign w:val="superscript"/>
          <w:lang w:val="sr-Latn-ME"/>
        </w:rPr>
        <w:t>®</w:t>
      </w:r>
      <w:r w:rsidR="00CB25F6" w:rsidRPr="002A60BD">
        <w:rPr>
          <w:lang w:val="sr-Latn-ME"/>
        </w:rPr>
        <w:t xml:space="preserve"> Map 3D</w:t>
      </w:r>
      <w:r w:rsidR="00DF42DB" w:rsidRPr="002A60BD">
        <w:rPr>
          <w:lang w:val="sr-Latn-ME"/>
        </w:rPr>
        <w:t>,</w:t>
      </w:r>
      <w:r w:rsidR="00CB25F6" w:rsidRPr="002A60BD">
        <w:rPr>
          <w:lang w:val="sr-Latn-ME"/>
        </w:rPr>
        <w:t xml:space="preserve"> to su</w:t>
      </w:r>
      <w:r w:rsidRPr="002A60BD">
        <w:rPr>
          <w:lang w:val="sr-Latn-ME"/>
        </w:rPr>
        <w:t xml:space="preserve"> (</w:t>
      </w:r>
      <w:r w:rsidR="007C6B28" w:rsidRPr="002A60BD">
        <w:rPr>
          <w:lang w:val="sr-Latn-ME"/>
        </w:rPr>
        <w:t>Slika 19</w:t>
      </w:r>
      <w:r w:rsidRPr="002A60BD">
        <w:rPr>
          <w:lang w:val="sr-Latn-ME"/>
        </w:rPr>
        <w:t>)</w:t>
      </w:r>
      <w:r w:rsidR="00CB25F6" w:rsidRPr="002A60BD">
        <w:rPr>
          <w:lang w:val="sr-Latn-ME"/>
        </w:rPr>
        <w:t>:</w:t>
      </w:r>
    </w:p>
    <w:p w14:paraId="0BC68C2B" w14:textId="048999F2" w:rsidR="00CB25F6" w:rsidRPr="002A60BD" w:rsidRDefault="00CB25F6" w:rsidP="00475A4A">
      <w:pPr>
        <w:pStyle w:val="ListParagraph"/>
        <w:numPr>
          <w:ilvl w:val="0"/>
          <w:numId w:val="13"/>
        </w:numPr>
        <w:ind w:left="709"/>
        <w:rPr>
          <w:lang w:val="sr-Latn-ME"/>
        </w:rPr>
      </w:pPr>
      <w:r w:rsidRPr="002A60BD">
        <w:rPr>
          <w:lang w:val="sr-Latn-ME"/>
        </w:rPr>
        <w:t>Detaljne kategorije namjene površina Edge</w:t>
      </w:r>
    </w:p>
    <w:p w14:paraId="7EB1445F" w14:textId="6DD9E1A1" w:rsidR="00313C05" w:rsidRPr="002A60BD" w:rsidRDefault="00313C05" w:rsidP="00475A4A">
      <w:pPr>
        <w:pStyle w:val="ListParagraph"/>
        <w:numPr>
          <w:ilvl w:val="0"/>
          <w:numId w:val="13"/>
        </w:numPr>
        <w:ind w:left="709"/>
        <w:rPr>
          <w:lang w:val="sr-Latn-ME"/>
        </w:rPr>
      </w:pPr>
      <w:r w:rsidRPr="002A60BD">
        <w:rPr>
          <w:lang w:val="sr-Latn-ME"/>
        </w:rPr>
        <w:t>Detaljne Namjene Površina (View)</w:t>
      </w:r>
    </w:p>
    <w:p w14:paraId="2DE37D08" w14:textId="1F40D4A7" w:rsidR="00CB25F6" w:rsidRPr="002A60BD" w:rsidRDefault="00CB25F6" w:rsidP="00475A4A">
      <w:pPr>
        <w:pStyle w:val="ListParagraph"/>
        <w:numPr>
          <w:ilvl w:val="0"/>
          <w:numId w:val="13"/>
        </w:numPr>
        <w:ind w:left="709"/>
        <w:rPr>
          <w:lang w:val="sr-Latn-ME"/>
        </w:rPr>
      </w:pPr>
      <w:r w:rsidRPr="002A60BD">
        <w:rPr>
          <w:lang w:val="sr-Latn-ME"/>
        </w:rPr>
        <w:t>Detaljne kategorije namjene površina Centroid Mapping</w:t>
      </w:r>
    </w:p>
    <w:p w14:paraId="152AD453" w14:textId="74011068" w:rsidR="00CB25F6" w:rsidRPr="002A60BD" w:rsidRDefault="00CB25F6" w:rsidP="00475A4A">
      <w:pPr>
        <w:pStyle w:val="ListParagraph"/>
        <w:numPr>
          <w:ilvl w:val="0"/>
          <w:numId w:val="13"/>
        </w:numPr>
        <w:ind w:left="709"/>
        <w:rPr>
          <w:lang w:val="sr-Latn-ME"/>
        </w:rPr>
      </w:pPr>
      <w:r w:rsidRPr="002A60BD">
        <w:rPr>
          <w:lang w:val="sr-Latn-ME"/>
        </w:rPr>
        <w:t>Detaljne kategorije namjene površina Error</w:t>
      </w:r>
    </w:p>
    <w:p w14:paraId="168E9246" w14:textId="4E740F69" w:rsidR="00493EB4" w:rsidRPr="002A60BD" w:rsidRDefault="00493EB4" w:rsidP="00475A4A">
      <w:pPr>
        <w:pStyle w:val="ListParagraph"/>
        <w:numPr>
          <w:ilvl w:val="0"/>
          <w:numId w:val="13"/>
        </w:numPr>
        <w:ind w:left="709"/>
        <w:rPr>
          <w:lang w:val="sr-Latn-ME"/>
        </w:rPr>
      </w:pPr>
      <w:r w:rsidRPr="002A60BD">
        <w:rPr>
          <w:lang w:val="sr-Latn-ME"/>
        </w:rPr>
        <w:t>Detaljne kategorije namjene površina Island</w:t>
      </w:r>
    </w:p>
    <w:p w14:paraId="601D226D" w14:textId="05B31B36" w:rsidR="00493EB4" w:rsidRPr="002A60BD" w:rsidRDefault="00192796" w:rsidP="00475A4A">
      <w:pPr>
        <w:pStyle w:val="ListParagraph"/>
        <w:numPr>
          <w:ilvl w:val="0"/>
          <w:numId w:val="13"/>
        </w:numPr>
        <w:ind w:left="709"/>
        <w:rPr>
          <w:lang w:val="sr-Latn-ME"/>
        </w:rPr>
      </w:pPr>
      <w:r w:rsidRPr="002A60BD">
        <w:rPr>
          <w:lang w:val="sr-Latn-ME"/>
        </w:rPr>
        <w:t>Blok Edge</w:t>
      </w:r>
    </w:p>
    <w:p w14:paraId="02619D7B" w14:textId="23473E36" w:rsidR="00192796" w:rsidRPr="002A60BD" w:rsidRDefault="00192796" w:rsidP="00475A4A">
      <w:pPr>
        <w:pStyle w:val="ListParagraph"/>
        <w:numPr>
          <w:ilvl w:val="0"/>
          <w:numId w:val="13"/>
        </w:numPr>
        <w:ind w:left="709"/>
        <w:rPr>
          <w:lang w:val="sr-Latn-ME"/>
        </w:rPr>
      </w:pPr>
      <w:r w:rsidRPr="002A60BD">
        <w:rPr>
          <w:lang w:val="sr-Latn-ME"/>
        </w:rPr>
        <w:t>Blok Centroid Mapping</w:t>
      </w:r>
    </w:p>
    <w:p w14:paraId="252E0CE7" w14:textId="4CA2065F" w:rsidR="00192796" w:rsidRPr="002A60BD" w:rsidRDefault="00192796" w:rsidP="00475A4A">
      <w:pPr>
        <w:pStyle w:val="ListParagraph"/>
        <w:numPr>
          <w:ilvl w:val="0"/>
          <w:numId w:val="13"/>
        </w:numPr>
        <w:ind w:left="709"/>
        <w:rPr>
          <w:lang w:val="sr-Latn-ME"/>
        </w:rPr>
      </w:pPr>
      <w:r w:rsidRPr="002A60BD">
        <w:rPr>
          <w:lang w:val="sr-Latn-ME"/>
        </w:rPr>
        <w:t>Blok Error</w:t>
      </w:r>
    </w:p>
    <w:p w14:paraId="6E11A09D" w14:textId="0164EC7D" w:rsidR="00192796" w:rsidRPr="002A60BD" w:rsidRDefault="00192796" w:rsidP="00475A4A">
      <w:pPr>
        <w:pStyle w:val="ListParagraph"/>
        <w:numPr>
          <w:ilvl w:val="0"/>
          <w:numId w:val="13"/>
        </w:numPr>
        <w:ind w:left="709"/>
        <w:rPr>
          <w:lang w:val="sr-Latn-ME"/>
        </w:rPr>
      </w:pPr>
      <w:r w:rsidRPr="002A60BD">
        <w:rPr>
          <w:lang w:val="sr-Latn-ME"/>
        </w:rPr>
        <w:t>Blok Island</w:t>
      </w:r>
    </w:p>
    <w:p w14:paraId="13DC1EB0" w14:textId="1285617E" w:rsidR="00192796" w:rsidRPr="002A60BD" w:rsidRDefault="00192796" w:rsidP="00475A4A">
      <w:pPr>
        <w:pStyle w:val="ListParagraph"/>
        <w:numPr>
          <w:ilvl w:val="0"/>
          <w:numId w:val="13"/>
        </w:numPr>
        <w:ind w:left="709"/>
        <w:rPr>
          <w:lang w:val="sr-Latn-ME"/>
        </w:rPr>
      </w:pPr>
      <w:r w:rsidRPr="002A60BD">
        <w:rPr>
          <w:lang w:val="sr-Latn-ME"/>
        </w:rPr>
        <w:t>Parcele Edge</w:t>
      </w:r>
    </w:p>
    <w:p w14:paraId="3B6BB86C" w14:textId="5E8D6CF7" w:rsidR="00192796" w:rsidRPr="002A60BD" w:rsidRDefault="00192796" w:rsidP="00475A4A">
      <w:pPr>
        <w:pStyle w:val="ListParagraph"/>
        <w:numPr>
          <w:ilvl w:val="0"/>
          <w:numId w:val="13"/>
        </w:numPr>
        <w:ind w:left="709"/>
        <w:rPr>
          <w:lang w:val="sr-Latn-ME"/>
        </w:rPr>
      </w:pPr>
      <w:r w:rsidRPr="002A60BD">
        <w:rPr>
          <w:lang w:val="sr-Latn-ME"/>
        </w:rPr>
        <w:t>Parcele Centroid Mapping</w:t>
      </w:r>
    </w:p>
    <w:p w14:paraId="2CD3C03D" w14:textId="266B2E0A" w:rsidR="00192796" w:rsidRPr="002A60BD" w:rsidRDefault="00192796" w:rsidP="00475A4A">
      <w:pPr>
        <w:pStyle w:val="ListParagraph"/>
        <w:numPr>
          <w:ilvl w:val="0"/>
          <w:numId w:val="13"/>
        </w:numPr>
        <w:ind w:left="709"/>
        <w:rPr>
          <w:lang w:val="sr-Latn-ME"/>
        </w:rPr>
      </w:pPr>
      <w:r w:rsidRPr="002A60BD">
        <w:rPr>
          <w:lang w:val="sr-Latn-ME"/>
        </w:rPr>
        <w:t>Parcele Error</w:t>
      </w:r>
    </w:p>
    <w:p w14:paraId="2D30AACF" w14:textId="6E4C78E7" w:rsidR="00192796" w:rsidRPr="002A60BD" w:rsidRDefault="00192796" w:rsidP="00475A4A">
      <w:pPr>
        <w:pStyle w:val="ListParagraph"/>
        <w:numPr>
          <w:ilvl w:val="0"/>
          <w:numId w:val="13"/>
        </w:numPr>
        <w:ind w:left="709"/>
        <w:rPr>
          <w:lang w:val="sr-Latn-ME"/>
        </w:rPr>
      </w:pPr>
      <w:r w:rsidRPr="002A60BD">
        <w:rPr>
          <w:lang w:val="sr-Latn-ME"/>
        </w:rPr>
        <w:t>Parcele Island</w:t>
      </w:r>
    </w:p>
    <w:p w14:paraId="6C9D74D9" w14:textId="3CC16BBB" w:rsidR="00192796" w:rsidRPr="002A60BD" w:rsidRDefault="000A63DF" w:rsidP="00475A4A">
      <w:pPr>
        <w:pStyle w:val="ListParagraph"/>
        <w:numPr>
          <w:ilvl w:val="0"/>
          <w:numId w:val="13"/>
        </w:numPr>
        <w:ind w:left="709"/>
        <w:rPr>
          <w:lang w:val="sr-Latn-ME"/>
        </w:rPr>
      </w:pPr>
      <w:r w:rsidRPr="002A60BD">
        <w:rPr>
          <w:lang w:val="sr-Latn-ME"/>
        </w:rPr>
        <w:t>Zona Edge</w:t>
      </w:r>
    </w:p>
    <w:p w14:paraId="634ECC7C" w14:textId="109DA359" w:rsidR="000A63DF" w:rsidRPr="002A60BD" w:rsidRDefault="000A63DF" w:rsidP="00475A4A">
      <w:pPr>
        <w:pStyle w:val="ListParagraph"/>
        <w:numPr>
          <w:ilvl w:val="0"/>
          <w:numId w:val="13"/>
        </w:numPr>
        <w:ind w:left="709"/>
        <w:rPr>
          <w:lang w:val="sr-Latn-ME"/>
        </w:rPr>
      </w:pPr>
      <w:r w:rsidRPr="002A60BD">
        <w:rPr>
          <w:lang w:val="sr-Latn-ME"/>
        </w:rPr>
        <w:t>Zona Centroid Mapping</w:t>
      </w:r>
    </w:p>
    <w:p w14:paraId="6B19ACF2" w14:textId="4C14D617" w:rsidR="000A63DF" w:rsidRPr="002A60BD" w:rsidRDefault="000A63DF" w:rsidP="00475A4A">
      <w:pPr>
        <w:pStyle w:val="ListParagraph"/>
        <w:numPr>
          <w:ilvl w:val="0"/>
          <w:numId w:val="13"/>
        </w:numPr>
        <w:ind w:left="709"/>
        <w:rPr>
          <w:lang w:val="sr-Latn-ME"/>
        </w:rPr>
      </w:pPr>
      <w:r w:rsidRPr="002A60BD">
        <w:rPr>
          <w:lang w:val="sr-Latn-ME"/>
        </w:rPr>
        <w:t>Zona Error</w:t>
      </w:r>
    </w:p>
    <w:p w14:paraId="6DF3BF19" w14:textId="3A303513" w:rsidR="000A63DF" w:rsidRPr="002A60BD" w:rsidRDefault="000A63DF" w:rsidP="00475A4A">
      <w:pPr>
        <w:pStyle w:val="ListParagraph"/>
        <w:numPr>
          <w:ilvl w:val="0"/>
          <w:numId w:val="13"/>
        </w:numPr>
        <w:ind w:left="709"/>
        <w:rPr>
          <w:lang w:val="sr-Latn-ME"/>
        </w:rPr>
      </w:pPr>
      <w:r w:rsidRPr="002A60BD">
        <w:rPr>
          <w:lang w:val="sr-Latn-ME"/>
        </w:rPr>
        <w:t>Zona Island</w:t>
      </w:r>
    </w:p>
    <w:p w14:paraId="42ACE7B5" w14:textId="101B6A80" w:rsidR="000A63DF" w:rsidRPr="002A60BD" w:rsidRDefault="00CE6EA5" w:rsidP="00475A4A">
      <w:pPr>
        <w:pStyle w:val="ListParagraph"/>
        <w:numPr>
          <w:ilvl w:val="0"/>
          <w:numId w:val="13"/>
        </w:numPr>
        <w:ind w:left="709"/>
        <w:rPr>
          <w:lang w:val="sr-Latn-ME"/>
        </w:rPr>
      </w:pPr>
      <w:r w:rsidRPr="002A60BD">
        <w:rPr>
          <w:lang w:val="sr-Latn-ME"/>
        </w:rPr>
        <w:t>Opšte kategorije namjene površina Edge</w:t>
      </w:r>
    </w:p>
    <w:p w14:paraId="7A7C8939" w14:textId="22EB1ABD" w:rsidR="00653615" w:rsidRPr="002A60BD" w:rsidRDefault="00653615" w:rsidP="00475A4A">
      <w:pPr>
        <w:pStyle w:val="ListParagraph"/>
        <w:numPr>
          <w:ilvl w:val="0"/>
          <w:numId w:val="13"/>
        </w:numPr>
        <w:ind w:left="709"/>
        <w:rPr>
          <w:lang w:val="sr-Latn-ME"/>
        </w:rPr>
      </w:pPr>
      <w:r w:rsidRPr="002A60BD">
        <w:rPr>
          <w:lang w:val="sr-Latn-ME"/>
        </w:rPr>
        <w:t>Opšte kategorije namjene (View)</w:t>
      </w:r>
    </w:p>
    <w:p w14:paraId="35175B8A" w14:textId="2B510058" w:rsidR="00CE6EA5" w:rsidRPr="002A60BD" w:rsidRDefault="00CE6EA5" w:rsidP="00475A4A">
      <w:pPr>
        <w:pStyle w:val="ListParagraph"/>
        <w:numPr>
          <w:ilvl w:val="0"/>
          <w:numId w:val="13"/>
        </w:numPr>
        <w:ind w:left="709"/>
        <w:rPr>
          <w:lang w:val="sr-Latn-ME"/>
        </w:rPr>
      </w:pPr>
      <w:r w:rsidRPr="002A60BD">
        <w:rPr>
          <w:lang w:val="sr-Latn-ME"/>
        </w:rPr>
        <w:t>Opšte kategorije namjene površina Centroid Mapping</w:t>
      </w:r>
    </w:p>
    <w:p w14:paraId="5D8705D6" w14:textId="6277B008" w:rsidR="00CE6EA5" w:rsidRPr="002A60BD" w:rsidRDefault="00CE6EA5" w:rsidP="00475A4A">
      <w:pPr>
        <w:pStyle w:val="ListParagraph"/>
        <w:numPr>
          <w:ilvl w:val="0"/>
          <w:numId w:val="13"/>
        </w:numPr>
        <w:ind w:left="709"/>
        <w:rPr>
          <w:lang w:val="sr-Latn-ME"/>
        </w:rPr>
      </w:pPr>
      <w:r w:rsidRPr="002A60BD">
        <w:rPr>
          <w:lang w:val="sr-Latn-ME"/>
        </w:rPr>
        <w:t>Opšte kategorije namjene površina Error</w:t>
      </w:r>
    </w:p>
    <w:p w14:paraId="7A990335" w14:textId="36F5A05C" w:rsidR="00CE6EA5" w:rsidRPr="002A60BD" w:rsidRDefault="00CE6EA5" w:rsidP="00475A4A">
      <w:pPr>
        <w:pStyle w:val="ListParagraph"/>
        <w:numPr>
          <w:ilvl w:val="0"/>
          <w:numId w:val="13"/>
        </w:numPr>
        <w:ind w:left="709"/>
        <w:rPr>
          <w:lang w:val="sr-Latn-ME"/>
        </w:rPr>
      </w:pPr>
      <w:r w:rsidRPr="002A60BD">
        <w:rPr>
          <w:lang w:val="sr-Latn-ME"/>
        </w:rPr>
        <w:t>Opšte kategorije namjene površina Island</w:t>
      </w:r>
    </w:p>
    <w:p w14:paraId="68E66004" w14:textId="10966B06" w:rsidR="00CB25F6" w:rsidRPr="002A60BD" w:rsidRDefault="0090082E" w:rsidP="00AE40D4">
      <w:pPr>
        <w:rPr>
          <w:lang w:val="sr-Latn-ME"/>
        </w:rPr>
      </w:pPr>
      <w:r w:rsidRPr="002A60BD">
        <w:rPr>
          <w:lang w:val="sr-Latn-ME"/>
        </w:rPr>
        <w:t>Nakon isključivanja svih elemenata (</w:t>
      </w:r>
      <w:r w:rsidRPr="002A60BD">
        <w:rPr>
          <w:b/>
          <w:lang w:val="sr-Latn-ME"/>
        </w:rPr>
        <w:t>Features</w:t>
      </w:r>
      <w:r w:rsidRPr="002A60BD">
        <w:rPr>
          <w:lang w:val="sr-Latn-ME"/>
        </w:rPr>
        <w:t xml:space="preserve">) koji nisu neophodni kliknemo </w:t>
      </w:r>
      <w:r w:rsidRPr="002A60BD">
        <w:rPr>
          <w:b/>
          <w:lang w:val="sr-Latn-ME"/>
        </w:rPr>
        <w:t>Save Tree</w:t>
      </w:r>
      <w:r w:rsidRPr="002A60BD">
        <w:rPr>
          <w:lang w:val="sr-Latn-ME"/>
        </w:rPr>
        <w:t xml:space="preserve"> kako bi sačuvali sve izmjene.</w:t>
      </w:r>
    </w:p>
    <w:p w14:paraId="36B45467" w14:textId="77777777" w:rsidR="00155E3B" w:rsidRPr="002A60BD" w:rsidRDefault="00155E3B" w:rsidP="00AE40D4">
      <w:pPr>
        <w:rPr>
          <w:lang w:val="sr-Latn-ME"/>
        </w:rPr>
      </w:pPr>
    </w:p>
    <w:p w14:paraId="12E9D613" w14:textId="01587FC5" w:rsidR="00C479C0" w:rsidRPr="002A60BD" w:rsidRDefault="005A7ABE">
      <w:pPr>
        <w:spacing w:after="320"/>
        <w:ind w:firstLine="0"/>
        <w:jc w:val="left"/>
        <w:rPr>
          <w:lang w:val="sr-Latn-ME"/>
        </w:rPr>
      </w:pPr>
      <w:r w:rsidRPr="002A60BD">
        <w:rPr>
          <w:noProof/>
          <w:lang w:val="en-US" w:eastAsia="en-US"/>
        </w:rPr>
        <mc:AlternateContent>
          <mc:Choice Requires="wps">
            <w:drawing>
              <wp:anchor distT="0" distB="0" distL="114300" distR="114300" simplePos="0" relativeHeight="251663360" behindDoc="0" locked="0" layoutInCell="1" allowOverlap="1" wp14:anchorId="34E88807" wp14:editId="74F4E5F2">
                <wp:simplePos x="0" y="0"/>
                <wp:positionH relativeFrom="column">
                  <wp:posOffset>2844429</wp:posOffset>
                </wp:positionH>
                <wp:positionV relativeFrom="paragraph">
                  <wp:posOffset>2418080</wp:posOffset>
                </wp:positionV>
                <wp:extent cx="3221355" cy="635"/>
                <wp:effectExtent l="0" t="0" r="0" b="0"/>
                <wp:wrapSquare wrapText="bothSides"/>
                <wp:docPr id="75" name="Text Box 75"/>
                <wp:cNvGraphicFramePr/>
                <a:graphic xmlns:a="http://schemas.openxmlformats.org/drawingml/2006/main">
                  <a:graphicData uri="http://schemas.microsoft.com/office/word/2010/wordprocessingShape">
                    <wps:wsp>
                      <wps:cNvSpPr txBox="1"/>
                      <wps:spPr>
                        <a:xfrm>
                          <a:off x="0" y="0"/>
                          <a:ext cx="3221355" cy="635"/>
                        </a:xfrm>
                        <a:prstGeom prst="rect">
                          <a:avLst/>
                        </a:prstGeom>
                        <a:solidFill>
                          <a:prstClr val="white"/>
                        </a:solidFill>
                        <a:ln>
                          <a:noFill/>
                        </a:ln>
                        <a:effectLst/>
                      </wps:spPr>
                      <wps:txbx>
                        <w:txbxContent>
                          <w:p w14:paraId="2EF7F6D9" w14:textId="7147F14D" w:rsidR="00D31BA3" w:rsidRPr="005A7ABE" w:rsidRDefault="00D31BA3" w:rsidP="005A7ABE">
                            <w:pPr>
                              <w:pStyle w:val="Caption"/>
                              <w:rPr>
                                <w:noProof/>
                                <w:szCs w:val="20"/>
                                <w:lang w:val="sr-Latn-ME"/>
                              </w:rPr>
                            </w:pPr>
                            <w:bookmarkStart w:id="26" w:name="_Ref370227604"/>
                            <w:r w:rsidRPr="005A7ABE">
                              <w:rPr>
                                <w:b/>
                                <w:lang w:val="sr-Latn-ME"/>
                              </w:rPr>
                              <w:t>Slika</w:t>
                            </w:r>
                            <w:bookmarkEnd w:id="26"/>
                            <w:r>
                              <w:rPr>
                                <w:b/>
                                <w:lang w:val="sr-Latn-ME"/>
                              </w:rPr>
                              <w:t xml:space="preserve"> 19</w:t>
                            </w:r>
                            <w:r w:rsidRPr="005A7ABE">
                              <w:rPr>
                                <w:b/>
                                <w:lang w:val="sr-Latn-ME"/>
                              </w:rPr>
                              <w:t>:</w:t>
                            </w:r>
                            <w:r w:rsidRPr="005A7ABE">
                              <w:rPr>
                                <w:lang w:val="sr-Latn-ME"/>
                              </w:rPr>
                              <w:t xml:space="preserve"> Elemente (Features) koje treba isključiti (Uncheck)</w:t>
                            </w:r>
                          </w:p>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margin">
                  <wp14:pctWidth>0</wp14:pctWidth>
                </wp14:sizeRelH>
              </wp:anchor>
            </w:drawing>
          </mc:Choice>
          <mc:Fallback>
            <w:pict>
              <v:shape w14:anchorId="34E88807" id="Text Box 75" o:spid="_x0000_s1028" type="#_x0000_t202" style="position:absolute;margin-left:223.95pt;margin-top:190.4pt;width:253.65pt;height:.0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" stroked="f">
                <v:textbox style="mso-fit-shape-to-text:t" inset="0,0,0,0">
                  <w:txbxContent>
                    <w:p w14:paraId="2EF7F6D9" w14:textId="7147F14D" w:rsidR="00D31BA3" w:rsidRPr="005A7ABE" w:rsidRDefault="00D31BA3" w:rsidP="005A7ABE">
                      <w:pPr>
                        <w:pStyle w:val="Caption"/>
                        <w:rPr>
                          <w:noProof/>
                          <w:szCs w:val="20"/>
                          <w:lang w:val="sr-Latn-ME"/>
                        </w:rPr>
                      </w:pPr>
                      <w:bookmarkStart w:id="27" w:name="_Ref370227604"/>
                      <w:r w:rsidRPr="005A7ABE">
                        <w:rPr>
                          <w:b/>
                          <w:lang w:val="sr-Latn-ME"/>
                        </w:rPr>
                        <w:t>Slika</w:t>
                      </w:r>
                      <w:bookmarkEnd w:id="27"/>
                      <w:r>
                        <w:rPr>
                          <w:b/>
                          <w:lang w:val="sr-Latn-ME"/>
                        </w:rPr>
                        <w:t xml:space="preserve"> 19</w:t>
                      </w:r>
                      <w:r w:rsidRPr="005A7ABE">
                        <w:rPr>
                          <w:b/>
                          <w:lang w:val="sr-Latn-ME"/>
                        </w:rPr>
                        <w:t>:</w:t>
                      </w:r>
                      <w:r w:rsidRPr="005A7ABE">
                        <w:rPr>
                          <w:lang w:val="sr-Latn-ME"/>
                        </w:rPr>
                        <w:t xml:space="preserve"> Elemente (Features) koje treba isključiti (Uncheck)</w:t>
                      </w:r>
                    </w:p>
                  </w:txbxContent>
                </v:textbox>
                <w10:wrap type="square"/>
              </v:shape>
            </w:pict>
          </mc:Fallback>
        </mc:AlternateContent>
      </w:r>
      <w:r w:rsidR="00C479C0" w:rsidRPr="002A60BD">
        <w:rPr>
          <w:lang w:val="sr-Latn-ME"/>
        </w:rPr>
        <w:br w:type="page"/>
      </w:r>
    </w:p>
    <w:p w14:paraId="139FC188" w14:textId="16346280" w:rsidR="00801A16" w:rsidRPr="002A60BD" w:rsidRDefault="00801A16" w:rsidP="004E75B3">
      <w:pPr>
        <w:pStyle w:val="Heading5"/>
        <w:rPr>
          <w:lang w:val="sr-Latn-ME"/>
        </w:rPr>
      </w:pPr>
      <w:r w:rsidRPr="002A60BD">
        <w:rPr>
          <w:lang w:val="sr-Latn-ME"/>
        </w:rPr>
        <w:lastRenderedPageBreak/>
        <w:t xml:space="preserve">Unos forme za </w:t>
      </w:r>
      <w:r w:rsidR="00BE27B4" w:rsidRPr="002A60BD">
        <w:rPr>
          <w:lang w:val="sr-Latn-ME"/>
        </w:rPr>
        <w:t>p</w:t>
      </w:r>
      <w:r w:rsidR="00440F0D" w:rsidRPr="002A60BD">
        <w:rPr>
          <w:lang w:val="sr-Latn-ME"/>
        </w:rPr>
        <w:t>rojekte/planove</w:t>
      </w:r>
    </w:p>
    <w:p w14:paraId="72D03EEB" w14:textId="0F21FB10" w:rsidR="00801A16" w:rsidRPr="002A60BD" w:rsidRDefault="00105241" w:rsidP="00801A16">
      <w:pPr>
        <w:rPr>
          <w:lang w:val="sr-Latn-ME"/>
        </w:rPr>
      </w:pPr>
      <w:r w:rsidRPr="002A60BD">
        <w:rPr>
          <w:lang w:val="sr-Latn-ME"/>
        </w:rPr>
        <w:t xml:space="preserve">Nakon uspješno kreiranog projekta/plana </w:t>
      </w:r>
      <w:r w:rsidR="00487DF5" w:rsidRPr="002A60BD">
        <w:rPr>
          <w:lang w:val="sr-Latn-ME"/>
        </w:rPr>
        <w:t>u Autodesk</w:t>
      </w:r>
      <w:r w:rsidR="00487DF5" w:rsidRPr="002A60BD">
        <w:rPr>
          <w:vertAlign w:val="superscript"/>
          <w:lang w:val="sr-Latn-ME"/>
        </w:rPr>
        <w:t>®</w:t>
      </w:r>
      <w:r w:rsidR="00487DF5" w:rsidRPr="002A60BD">
        <w:rPr>
          <w:lang w:val="sr-Latn-ME"/>
        </w:rPr>
        <w:t xml:space="preserve"> Infrastructure Administrator-u je neophodno</w:t>
      </w:r>
      <w:r w:rsidRPr="002A60BD">
        <w:rPr>
          <w:lang w:val="sr-Latn-ME"/>
        </w:rPr>
        <w:t xml:space="preserve"> unijeti formu modela. Za unos forme kliknemo na </w:t>
      </w:r>
      <w:r w:rsidR="008B6105" w:rsidRPr="002A60BD">
        <w:rPr>
          <w:lang w:val="sr-Latn-ME"/>
        </w:rPr>
        <w:t xml:space="preserve">meni </w:t>
      </w:r>
      <w:r w:rsidRPr="002A60BD">
        <w:rPr>
          <w:b/>
          <w:lang w:val="sr-Latn-ME"/>
        </w:rPr>
        <w:t>Industry Model\Form Manager\Form Import</w:t>
      </w:r>
      <w:r w:rsidRPr="002A60BD">
        <w:rPr>
          <w:lang w:val="sr-Latn-ME"/>
        </w:rPr>
        <w:t xml:space="preserve"> (</w:t>
      </w:r>
      <w:r w:rsidR="007C6B28" w:rsidRPr="002A60BD">
        <w:rPr>
          <w:lang w:val="sr-Latn-ME"/>
        </w:rPr>
        <w:t>Slika 20</w:t>
      </w:r>
      <w:r w:rsidRPr="002A60BD">
        <w:rPr>
          <w:lang w:val="sr-Latn-ME"/>
        </w:rPr>
        <w:t>)</w:t>
      </w:r>
      <w:r w:rsidR="00981849" w:rsidRPr="002A60BD">
        <w:rPr>
          <w:lang w:val="sr-Latn-ME"/>
        </w:rPr>
        <w:t>.</w:t>
      </w:r>
    </w:p>
    <w:p w14:paraId="73C42098" w14:textId="77777777" w:rsidR="00D5114B" w:rsidRPr="002A60BD" w:rsidRDefault="00D5114B" w:rsidP="008457A2">
      <w:pPr>
        <w:pStyle w:val="Slike"/>
      </w:pPr>
      <w:r w:rsidRPr="002A60BD">
        <w:rPr>
          <w:lang w:val="en-US"/>
        </w:rPr>
        <w:drawing>
          <wp:inline distT="0" distB="0" distL="0" distR="0" wp14:anchorId="40097F47" wp14:editId="72266587">
            <wp:extent cx="5054953" cy="4110825"/>
            <wp:effectExtent l="38100" t="38100" r="88900" b="9969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nfra Admin22.jpg"/>
                    <pic:cNvPicPr/>
                  </pic:nvPicPr>
                  <pic:blipFill>
                    <a:blip r:embed="rId36">
                      <a:extLst>
                        <a:ext uri="{28A0092B-C50C-407E-A947-70E740481C1C}">
                          <a14:useLocalDpi xmlns:a14="http://schemas.microsoft.com/office/drawing/2010/main" val="0"/>
                        </a:ext>
                      </a:extLst>
                    </a:blip>
                    <a:stretch>
                      <a:fillRect/>
                    </a:stretch>
                  </pic:blipFill>
                  <pic:spPr>
                    <a:xfrm>
                      <a:off x="0" y="0"/>
                      <a:ext cx="5082411" cy="4133155"/>
                    </a:xfrm>
                    <a:prstGeom prst="rect">
                      <a:avLst/>
                    </a:prstGeom>
                    <a:effectLst>
                      <a:outerShdw blurRad="50800" dist="38100" dir="2700000" algn="tl" rotWithShape="0">
                        <a:prstClr val="black">
                          <a:alpha val="40000"/>
                        </a:prstClr>
                      </a:outerShdw>
                    </a:effectLst>
                  </pic:spPr>
                </pic:pic>
              </a:graphicData>
            </a:graphic>
          </wp:inline>
        </w:drawing>
      </w:r>
    </w:p>
    <w:p w14:paraId="3CCCFBD9" w14:textId="69895917" w:rsidR="00D5114B" w:rsidRPr="002A60BD" w:rsidRDefault="00D5114B" w:rsidP="00D5114B">
      <w:pPr>
        <w:pStyle w:val="Caption"/>
        <w:rPr>
          <w:lang w:val="sr-Latn-ME"/>
        </w:rPr>
      </w:pPr>
      <w:bookmarkStart w:id="28" w:name="_Ref370228166"/>
      <w:r w:rsidRPr="002A60BD">
        <w:rPr>
          <w:b/>
          <w:lang w:val="sr-Latn-ME"/>
        </w:rPr>
        <w:t>Slika</w:t>
      </w:r>
      <w:bookmarkEnd w:id="28"/>
      <w:r w:rsidR="007C6B28" w:rsidRPr="002A60BD">
        <w:rPr>
          <w:b/>
          <w:lang w:val="sr-Latn-ME"/>
        </w:rPr>
        <w:t xml:space="preserve"> 20</w:t>
      </w:r>
      <w:r w:rsidRPr="002A60BD">
        <w:rPr>
          <w:b/>
          <w:lang w:val="sr-Latn-ME"/>
        </w:rPr>
        <w:t>:</w:t>
      </w:r>
      <w:r w:rsidRPr="002A60BD">
        <w:rPr>
          <w:lang w:val="sr-Latn-ME"/>
        </w:rPr>
        <w:t xml:space="preserve"> Unos forme</w:t>
      </w:r>
    </w:p>
    <w:p w14:paraId="719BA40F" w14:textId="646692C2" w:rsidR="008C46D3" w:rsidRPr="002A60BD" w:rsidRDefault="001D3651" w:rsidP="00AE40D4">
      <w:pPr>
        <w:rPr>
          <w:lang w:val="sr-Latn-ME"/>
        </w:rPr>
      </w:pPr>
      <w:r w:rsidRPr="002A60BD">
        <w:rPr>
          <w:lang w:val="sr-Latn-ME"/>
        </w:rPr>
        <w:t xml:space="preserve">Nakon toga otvoriće se prozor </w:t>
      </w:r>
      <w:r w:rsidRPr="002A60BD">
        <w:rPr>
          <w:b/>
          <w:lang w:val="sr-Latn-ME"/>
        </w:rPr>
        <w:t>Form Import</w:t>
      </w:r>
      <w:r w:rsidRPr="002A60BD">
        <w:rPr>
          <w:lang w:val="sr-Latn-ME"/>
        </w:rPr>
        <w:t xml:space="preserve"> gdje ćemo </w:t>
      </w:r>
      <w:r w:rsidR="005A3C28" w:rsidRPr="002A60BD">
        <w:rPr>
          <w:lang w:val="sr-Latn-ME"/>
        </w:rPr>
        <w:t>kliknuti</w:t>
      </w:r>
      <w:r w:rsidRPr="002A60BD">
        <w:rPr>
          <w:lang w:val="sr-Latn-ME"/>
        </w:rPr>
        <w:t xml:space="preserve"> na dugme</w:t>
      </w:r>
      <w:r w:rsidR="005A3C28" w:rsidRPr="002A60BD">
        <w:rPr>
          <w:lang w:val="sr-Latn-ME"/>
        </w:rPr>
        <w:t xml:space="preserve"> </w:t>
      </w:r>
      <w:r w:rsidRPr="002A60BD">
        <w:rPr>
          <w:noProof/>
          <w:lang w:val="en-US" w:eastAsia="en-US"/>
        </w:rPr>
        <w:drawing>
          <wp:inline distT="0" distB="0" distL="0" distR="0" wp14:anchorId="430D97C7" wp14:editId="4611EC8C">
            <wp:extent cx="304762" cy="190476"/>
            <wp:effectExtent l="0" t="0" r="635"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04762" cy="190476"/>
                    </a:xfrm>
                    <a:prstGeom prst="rect">
                      <a:avLst/>
                    </a:prstGeom>
                  </pic:spPr>
                </pic:pic>
              </a:graphicData>
            </a:graphic>
          </wp:inline>
        </w:drawing>
      </w:r>
      <w:r w:rsidR="005A3C28" w:rsidRPr="002A60BD">
        <w:rPr>
          <w:lang w:val="sr-Latn-ME"/>
        </w:rPr>
        <w:t xml:space="preserve"> (</w:t>
      </w:r>
      <w:r w:rsidR="007C6B28" w:rsidRPr="002A60BD">
        <w:rPr>
          <w:lang w:val="sr-Latn-ME"/>
        </w:rPr>
        <w:t>Slika 21</w:t>
      </w:r>
      <w:r w:rsidR="005A3C28" w:rsidRPr="002A60BD">
        <w:rPr>
          <w:lang w:val="sr-Latn-ME"/>
        </w:rPr>
        <w:t>)</w:t>
      </w:r>
      <w:r w:rsidR="00750236" w:rsidRPr="002A60BD">
        <w:rPr>
          <w:lang w:val="sr-Latn-ME"/>
        </w:rPr>
        <w:t>,</w:t>
      </w:r>
    </w:p>
    <w:p w14:paraId="0166EE86" w14:textId="77777777" w:rsidR="00E352DA" w:rsidRPr="002A60BD" w:rsidRDefault="00E352DA" w:rsidP="008457A2">
      <w:pPr>
        <w:pStyle w:val="Slike"/>
      </w:pPr>
      <w:r w:rsidRPr="002A60BD">
        <w:rPr>
          <w:lang w:val="en-US"/>
        </w:rPr>
        <w:drawing>
          <wp:inline distT="0" distB="0" distL="0" distR="0" wp14:anchorId="7872485E" wp14:editId="38AC7E1E">
            <wp:extent cx="3244132" cy="3071289"/>
            <wp:effectExtent l="38100" t="38100" r="90170" b="914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nfra Admin9.jpg"/>
                    <pic:cNvPicPr/>
                  </pic:nvPicPr>
                  <pic:blipFill>
                    <a:blip r:embed="rId38">
                      <a:extLst>
                        <a:ext uri="{28A0092B-C50C-407E-A947-70E740481C1C}">
                          <a14:useLocalDpi xmlns:a14="http://schemas.microsoft.com/office/drawing/2010/main" val="0"/>
                        </a:ext>
                      </a:extLst>
                    </a:blip>
                    <a:stretch>
                      <a:fillRect/>
                    </a:stretch>
                  </pic:blipFill>
                  <pic:spPr>
                    <a:xfrm>
                      <a:off x="0" y="0"/>
                      <a:ext cx="3274674" cy="3100204"/>
                    </a:xfrm>
                    <a:prstGeom prst="rect">
                      <a:avLst/>
                    </a:prstGeom>
                    <a:effectLst>
                      <a:outerShdw blurRad="50800" dist="38100" dir="2700000" algn="tl" rotWithShape="0">
                        <a:prstClr val="black">
                          <a:alpha val="40000"/>
                        </a:prstClr>
                      </a:outerShdw>
                    </a:effectLst>
                  </pic:spPr>
                </pic:pic>
              </a:graphicData>
            </a:graphic>
          </wp:inline>
        </w:drawing>
      </w:r>
    </w:p>
    <w:p w14:paraId="7AF1CC28" w14:textId="2F2FAD48" w:rsidR="008C46D3" w:rsidRPr="002A60BD" w:rsidRDefault="00E352DA" w:rsidP="00E352DA">
      <w:pPr>
        <w:pStyle w:val="Caption"/>
        <w:rPr>
          <w:noProof/>
          <w:lang w:val="sr-Latn-ME" w:eastAsia="en-US"/>
        </w:rPr>
      </w:pPr>
      <w:bookmarkStart w:id="29" w:name="_Ref370133623"/>
      <w:bookmarkStart w:id="30" w:name="_Ref370133608"/>
      <w:r w:rsidRPr="002A60BD">
        <w:rPr>
          <w:b/>
          <w:lang w:val="sr-Latn-ME"/>
        </w:rPr>
        <w:t>Slika</w:t>
      </w:r>
      <w:bookmarkEnd w:id="29"/>
      <w:r w:rsidR="007C6B28" w:rsidRPr="002A60BD">
        <w:rPr>
          <w:b/>
          <w:lang w:val="sr-Latn-ME"/>
        </w:rPr>
        <w:t xml:space="preserve"> 21</w:t>
      </w:r>
      <w:r w:rsidRPr="002A60BD">
        <w:rPr>
          <w:b/>
          <w:lang w:val="sr-Latn-ME"/>
        </w:rPr>
        <w:t>:</w:t>
      </w:r>
      <w:r w:rsidRPr="002A60BD">
        <w:rPr>
          <w:lang w:val="sr-Latn-ME"/>
        </w:rPr>
        <w:t xml:space="preserve"> Form Import</w:t>
      </w:r>
      <w:bookmarkEnd w:id="30"/>
    </w:p>
    <w:p w14:paraId="5E353302" w14:textId="6D353113" w:rsidR="007334C6" w:rsidRPr="002A60BD" w:rsidRDefault="0048376A" w:rsidP="00750236">
      <w:pPr>
        <w:ind w:firstLine="0"/>
        <w:rPr>
          <w:lang w:val="sr-Latn-ME"/>
        </w:rPr>
      </w:pPr>
      <w:r w:rsidRPr="002A60BD">
        <w:rPr>
          <w:lang w:val="sr-Latn-ME"/>
        </w:rPr>
        <w:lastRenderedPageBreak/>
        <w:t>p</w:t>
      </w:r>
      <w:r w:rsidR="00927A05" w:rsidRPr="002A60BD">
        <w:rPr>
          <w:lang w:val="sr-Latn-ME"/>
        </w:rPr>
        <w:t>oslije toga</w:t>
      </w:r>
      <w:r w:rsidR="00750236" w:rsidRPr="002A60BD">
        <w:rPr>
          <w:lang w:val="sr-Latn-ME"/>
        </w:rPr>
        <w:t xml:space="preserve"> će se otvarati prozor </w:t>
      </w:r>
      <w:r w:rsidR="00750236" w:rsidRPr="002A60BD">
        <w:rPr>
          <w:b/>
          <w:lang w:val="sr-Latn-ME"/>
        </w:rPr>
        <w:t>Open</w:t>
      </w:r>
      <w:r w:rsidR="00927A05" w:rsidRPr="002A60BD">
        <w:rPr>
          <w:lang w:val="sr-Latn-ME"/>
        </w:rPr>
        <w:t>,</w:t>
      </w:r>
      <w:r w:rsidRPr="002A60BD">
        <w:rPr>
          <w:lang w:val="sr-Latn-ME"/>
        </w:rPr>
        <w:t xml:space="preserve"> </w:t>
      </w:r>
      <w:r w:rsidR="00C66614" w:rsidRPr="002A60BD">
        <w:rPr>
          <w:lang w:val="sr-Latn-ME"/>
        </w:rPr>
        <w:t>gdje ćemo</w:t>
      </w:r>
    </w:p>
    <w:p w14:paraId="6A5D1DB0" w14:textId="5C32D48D" w:rsidR="007334C6" w:rsidRPr="002A60BD" w:rsidRDefault="00C66614" w:rsidP="00475A4A">
      <w:pPr>
        <w:pStyle w:val="ListParagraph"/>
        <w:numPr>
          <w:ilvl w:val="0"/>
          <w:numId w:val="7"/>
        </w:numPr>
        <w:rPr>
          <w:lang w:val="sr-Latn-ME"/>
        </w:rPr>
      </w:pPr>
      <w:r w:rsidRPr="002A60BD">
        <w:rPr>
          <w:lang w:val="sr-Latn-ME"/>
        </w:rPr>
        <w:t>izabrati</w:t>
      </w:r>
      <w:r w:rsidR="00750236" w:rsidRPr="002A60BD">
        <w:rPr>
          <w:lang w:val="sr-Latn-ME"/>
        </w:rPr>
        <w:t xml:space="preserve"> putanju gdje je instaliran GIS MonPlanGML (C:\GIS MonPlanGML) </w:t>
      </w:r>
    </w:p>
    <w:p w14:paraId="53C90EF6" w14:textId="5F307656" w:rsidR="007334C6" w:rsidRPr="002A60BD" w:rsidRDefault="007334C6" w:rsidP="00475A4A">
      <w:pPr>
        <w:pStyle w:val="ListParagraph"/>
        <w:numPr>
          <w:ilvl w:val="0"/>
          <w:numId w:val="7"/>
        </w:numPr>
        <w:rPr>
          <w:lang w:val="sr-Latn-ME"/>
        </w:rPr>
      </w:pPr>
      <w:r w:rsidRPr="002A60BD">
        <w:rPr>
          <w:lang w:val="sr-Latn-ME"/>
        </w:rPr>
        <w:t>u</w:t>
      </w:r>
      <w:r w:rsidR="00750236" w:rsidRPr="002A60BD">
        <w:rPr>
          <w:lang w:val="sr-Latn-ME"/>
        </w:rPr>
        <w:t xml:space="preserve"> folder</w:t>
      </w:r>
      <w:r w:rsidRPr="002A60BD">
        <w:rPr>
          <w:lang w:val="sr-Latn-ME"/>
        </w:rPr>
        <w:t>u</w:t>
      </w:r>
      <w:r w:rsidR="005753F9" w:rsidRPr="002A60BD">
        <w:rPr>
          <w:lang w:val="sr-Latn-ME"/>
        </w:rPr>
        <w:t xml:space="preserve"> </w:t>
      </w:r>
      <w:r w:rsidR="005753F9" w:rsidRPr="002A60BD">
        <w:rPr>
          <w:b/>
          <w:lang w:val="sr-Latn-ME"/>
        </w:rPr>
        <w:t>Form</w:t>
      </w:r>
      <w:r w:rsidR="005753F9" w:rsidRPr="002A60BD">
        <w:rPr>
          <w:lang w:val="sr-Latn-ME"/>
        </w:rPr>
        <w:t xml:space="preserve"> </w:t>
      </w:r>
      <w:r w:rsidR="00927A05" w:rsidRPr="002A60BD">
        <w:rPr>
          <w:lang w:val="sr-Latn-ME"/>
        </w:rPr>
        <w:t xml:space="preserve">ćemo </w:t>
      </w:r>
      <w:r w:rsidR="005753F9" w:rsidRPr="002A60BD">
        <w:rPr>
          <w:lang w:val="sr-Latn-ME"/>
        </w:rPr>
        <w:t xml:space="preserve">izabrati fajl </w:t>
      </w:r>
      <w:r w:rsidR="005753F9" w:rsidRPr="002A60BD">
        <w:rPr>
          <w:b/>
          <w:lang w:val="sr-Latn-ME"/>
        </w:rPr>
        <w:t>00_PlanModelGML_Form.xml</w:t>
      </w:r>
      <w:r w:rsidR="00927A05" w:rsidRPr="002A60BD">
        <w:rPr>
          <w:b/>
          <w:lang w:val="sr-Latn-ME"/>
        </w:rPr>
        <w:t xml:space="preserve"> </w:t>
      </w:r>
      <w:r w:rsidR="00927A05" w:rsidRPr="002A60BD">
        <w:rPr>
          <w:lang w:val="sr-Latn-ME"/>
        </w:rPr>
        <w:t xml:space="preserve">i </w:t>
      </w:r>
    </w:p>
    <w:p w14:paraId="41048840" w14:textId="22B5D96F" w:rsidR="00E352DA" w:rsidRPr="002A60BD" w:rsidRDefault="00927A05" w:rsidP="00475A4A">
      <w:pPr>
        <w:pStyle w:val="ListParagraph"/>
        <w:numPr>
          <w:ilvl w:val="0"/>
          <w:numId w:val="7"/>
        </w:numPr>
        <w:rPr>
          <w:lang w:val="sr-Latn-ME"/>
        </w:rPr>
      </w:pPr>
      <w:r w:rsidRPr="002A60BD">
        <w:rPr>
          <w:lang w:val="sr-Latn-ME"/>
        </w:rPr>
        <w:t xml:space="preserve">kliknuti na dugme </w:t>
      </w:r>
      <w:r w:rsidRPr="002A60BD">
        <w:rPr>
          <w:b/>
          <w:lang w:val="sr-Latn-ME"/>
        </w:rPr>
        <w:t>Open</w:t>
      </w:r>
      <w:r w:rsidR="005B3CBF" w:rsidRPr="002A60BD">
        <w:rPr>
          <w:b/>
          <w:lang w:val="sr-Latn-ME"/>
        </w:rPr>
        <w:t xml:space="preserve"> </w:t>
      </w:r>
      <w:r w:rsidR="005B3CBF" w:rsidRPr="002A60BD">
        <w:rPr>
          <w:lang w:val="sr-Latn-ME"/>
        </w:rPr>
        <w:t>(</w:t>
      </w:r>
      <w:r w:rsidR="007C6B28" w:rsidRPr="002A60BD">
        <w:rPr>
          <w:lang w:val="sr-Latn-ME"/>
        </w:rPr>
        <w:t>Slika 22</w:t>
      </w:r>
      <w:r w:rsidR="005B3CBF" w:rsidRPr="002A60BD">
        <w:rPr>
          <w:lang w:val="sr-Latn-ME"/>
        </w:rPr>
        <w:t>)</w:t>
      </w:r>
      <w:r w:rsidRPr="002A60BD">
        <w:rPr>
          <w:lang w:val="sr-Latn-ME"/>
        </w:rPr>
        <w:t>.</w:t>
      </w:r>
    </w:p>
    <w:p w14:paraId="54E70015" w14:textId="77777777" w:rsidR="00026E01" w:rsidRPr="002A60BD" w:rsidRDefault="005B3CBF" w:rsidP="008457A2">
      <w:pPr>
        <w:pStyle w:val="Slike"/>
      </w:pPr>
      <w:r w:rsidRPr="002A60BD">
        <w:rPr>
          <w:lang w:val="en-US"/>
        </w:rPr>
        <w:drawing>
          <wp:inline distT="0" distB="0" distL="0" distR="0" wp14:anchorId="2563B067" wp14:editId="4C6F14C6">
            <wp:extent cx="4941985" cy="3172571"/>
            <wp:effectExtent l="38100" t="38100" r="87630" b="1041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nfra Admin10.jpg"/>
                    <pic:cNvPicPr/>
                  </pic:nvPicPr>
                  <pic:blipFill>
                    <a:blip r:embed="rId39">
                      <a:extLst>
                        <a:ext uri="{28A0092B-C50C-407E-A947-70E740481C1C}">
                          <a14:useLocalDpi xmlns:a14="http://schemas.microsoft.com/office/drawing/2010/main" val="0"/>
                        </a:ext>
                      </a:extLst>
                    </a:blip>
                    <a:stretch>
                      <a:fillRect/>
                    </a:stretch>
                  </pic:blipFill>
                  <pic:spPr>
                    <a:xfrm>
                      <a:off x="0" y="0"/>
                      <a:ext cx="4988383" cy="3202357"/>
                    </a:xfrm>
                    <a:prstGeom prst="rect">
                      <a:avLst/>
                    </a:prstGeom>
                    <a:effectLst>
                      <a:outerShdw blurRad="50800" dist="38100" dir="2700000" algn="tl" rotWithShape="0">
                        <a:prstClr val="black">
                          <a:alpha val="40000"/>
                        </a:prstClr>
                      </a:outerShdw>
                    </a:effectLst>
                  </pic:spPr>
                </pic:pic>
              </a:graphicData>
            </a:graphic>
          </wp:inline>
        </w:drawing>
      </w:r>
    </w:p>
    <w:p w14:paraId="65EBC48F" w14:textId="3B1FAD1B" w:rsidR="00E352DA" w:rsidRPr="002A60BD" w:rsidRDefault="00026E01" w:rsidP="00026E01">
      <w:pPr>
        <w:pStyle w:val="Caption"/>
        <w:rPr>
          <w:lang w:val="sr-Latn-ME"/>
        </w:rPr>
      </w:pPr>
      <w:bookmarkStart w:id="31" w:name="_Ref370135381"/>
      <w:r w:rsidRPr="002A60BD">
        <w:rPr>
          <w:b/>
          <w:lang w:val="sr-Latn-ME"/>
        </w:rPr>
        <w:t>Slika</w:t>
      </w:r>
      <w:bookmarkEnd w:id="31"/>
      <w:r w:rsidR="007C6B28" w:rsidRPr="002A60BD">
        <w:rPr>
          <w:b/>
          <w:lang w:val="sr-Latn-ME"/>
        </w:rPr>
        <w:t xml:space="preserve"> 22</w:t>
      </w:r>
      <w:r w:rsidRPr="002A60BD">
        <w:rPr>
          <w:b/>
          <w:lang w:val="sr-Latn-ME"/>
        </w:rPr>
        <w:t>:</w:t>
      </w:r>
      <w:r w:rsidRPr="002A60BD">
        <w:rPr>
          <w:lang w:val="sr-Latn-ME"/>
        </w:rPr>
        <w:t xml:space="preserve"> Otvaranje forme</w:t>
      </w:r>
    </w:p>
    <w:p w14:paraId="5D59BE03" w14:textId="77777777" w:rsidR="003E18E6" w:rsidRPr="002A60BD" w:rsidRDefault="00E53314" w:rsidP="00AE40D4">
      <w:pPr>
        <w:rPr>
          <w:lang w:val="sr-Latn-ME"/>
        </w:rPr>
      </w:pPr>
      <w:r w:rsidRPr="002A60BD">
        <w:rPr>
          <w:lang w:val="sr-Latn-ME"/>
        </w:rPr>
        <w:t xml:space="preserve">Klikom na dugme </w:t>
      </w:r>
      <w:r w:rsidRPr="002A60BD">
        <w:rPr>
          <w:b/>
          <w:lang w:val="sr-Latn-ME"/>
        </w:rPr>
        <w:t>Open</w:t>
      </w:r>
      <w:r w:rsidRPr="002A60BD">
        <w:rPr>
          <w:lang w:val="sr-Latn-ME"/>
        </w:rPr>
        <w:t xml:space="preserve"> otvoriće se ponovo prozor </w:t>
      </w:r>
      <w:r w:rsidRPr="002A60BD">
        <w:rPr>
          <w:b/>
          <w:lang w:val="sr-Latn-ME"/>
        </w:rPr>
        <w:t>Form Import</w:t>
      </w:r>
      <w:r w:rsidRPr="002A60BD">
        <w:rPr>
          <w:lang w:val="sr-Latn-ME"/>
        </w:rPr>
        <w:t xml:space="preserve"> </w:t>
      </w:r>
      <w:r w:rsidR="006442CB" w:rsidRPr="002A60BD">
        <w:rPr>
          <w:lang w:val="sr-Latn-ME"/>
        </w:rPr>
        <w:t>sa učitan</w:t>
      </w:r>
      <w:r w:rsidR="00BA2DA0" w:rsidRPr="002A60BD">
        <w:rPr>
          <w:lang w:val="sr-Latn-ME"/>
        </w:rPr>
        <w:t>i</w:t>
      </w:r>
      <w:r w:rsidR="006442CB" w:rsidRPr="002A60BD">
        <w:rPr>
          <w:lang w:val="sr-Latn-ME"/>
        </w:rPr>
        <w:t>m form</w:t>
      </w:r>
      <w:r w:rsidR="00BA2DA0" w:rsidRPr="002A60BD">
        <w:rPr>
          <w:lang w:val="sr-Latn-ME"/>
        </w:rPr>
        <w:t>a</w:t>
      </w:r>
      <w:r w:rsidR="006442CB" w:rsidRPr="002A60BD">
        <w:rPr>
          <w:lang w:val="sr-Latn-ME"/>
        </w:rPr>
        <w:t>m</w:t>
      </w:r>
      <w:r w:rsidR="00BA2DA0" w:rsidRPr="002A60BD">
        <w:rPr>
          <w:lang w:val="sr-Latn-ME"/>
        </w:rPr>
        <w:t xml:space="preserve">a. Nakon </w:t>
      </w:r>
      <w:r w:rsidR="003E18E6" w:rsidRPr="002A60BD">
        <w:rPr>
          <w:lang w:val="sr-Latn-ME"/>
        </w:rPr>
        <w:t>toga:</w:t>
      </w:r>
    </w:p>
    <w:p w14:paraId="773CF218" w14:textId="77777777" w:rsidR="003E18E6" w:rsidRPr="002A60BD" w:rsidRDefault="00BA2DA0" w:rsidP="00475A4A">
      <w:pPr>
        <w:pStyle w:val="ListParagraph"/>
        <w:numPr>
          <w:ilvl w:val="0"/>
          <w:numId w:val="8"/>
        </w:numPr>
        <w:rPr>
          <w:lang w:val="sr-Latn-ME"/>
        </w:rPr>
      </w:pPr>
      <w:r w:rsidRPr="002A60BD">
        <w:rPr>
          <w:lang w:val="sr-Latn-ME"/>
        </w:rPr>
        <w:t xml:space="preserve">kliknemo na dugme </w:t>
      </w:r>
      <w:r w:rsidRPr="002A60BD">
        <w:rPr>
          <w:noProof/>
          <w:lang w:val="en-US" w:eastAsia="en-US"/>
        </w:rPr>
        <w:drawing>
          <wp:inline distT="0" distB="0" distL="0" distR="0" wp14:anchorId="21E62116" wp14:editId="5C7CBB88">
            <wp:extent cx="190476" cy="200000"/>
            <wp:effectExtent l="0" t="0" r="63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90476" cy="200000"/>
                    </a:xfrm>
                    <a:prstGeom prst="rect">
                      <a:avLst/>
                    </a:prstGeom>
                  </pic:spPr>
                </pic:pic>
              </a:graphicData>
            </a:graphic>
          </wp:inline>
        </w:drawing>
      </w:r>
      <w:r w:rsidRPr="002A60BD">
        <w:rPr>
          <w:lang w:val="sr-Latn-ME"/>
        </w:rPr>
        <w:t xml:space="preserve"> kako bi automatski selektovali sve forme</w:t>
      </w:r>
      <w:r w:rsidR="003E18E6" w:rsidRPr="002A60BD">
        <w:rPr>
          <w:lang w:val="sr-Latn-ME"/>
        </w:rPr>
        <w:t>,</w:t>
      </w:r>
    </w:p>
    <w:p w14:paraId="56C73F5F" w14:textId="3D3DC734" w:rsidR="005B3CBF" w:rsidRPr="002A60BD" w:rsidRDefault="003E18E6" w:rsidP="00475A4A">
      <w:pPr>
        <w:pStyle w:val="ListParagraph"/>
        <w:numPr>
          <w:ilvl w:val="0"/>
          <w:numId w:val="8"/>
        </w:numPr>
        <w:rPr>
          <w:lang w:val="sr-Latn-ME"/>
        </w:rPr>
      </w:pPr>
      <w:r w:rsidRPr="002A60BD">
        <w:rPr>
          <w:lang w:val="sr-Latn-ME"/>
        </w:rPr>
        <w:t xml:space="preserve">čekiramo stavke </w:t>
      </w:r>
      <w:r w:rsidRPr="002A60BD">
        <w:rPr>
          <w:b/>
          <w:lang w:val="sr-Latn-ME"/>
        </w:rPr>
        <w:t>Override existing toolbar definitions</w:t>
      </w:r>
      <w:r w:rsidRPr="002A60BD">
        <w:rPr>
          <w:lang w:val="sr-Latn-ME"/>
        </w:rPr>
        <w:t xml:space="preserve"> i </w:t>
      </w:r>
      <w:r w:rsidRPr="002A60BD">
        <w:rPr>
          <w:b/>
          <w:lang w:val="sr-Latn-ME"/>
        </w:rPr>
        <w:t>Override existing dialog definitions</w:t>
      </w:r>
      <w:r w:rsidRPr="002A60BD">
        <w:rPr>
          <w:lang w:val="sr-Latn-ME"/>
        </w:rPr>
        <w:t xml:space="preserve"> i</w:t>
      </w:r>
    </w:p>
    <w:p w14:paraId="54F4A5C1" w14:textId="4B6CA39F" w:rsidR="003E18E6" w:rsidRPr="002A60BD" w:rsidRDefault="003E18E6" w:rsidP="00475A4A">
      <w:pPr>
        <w:pStyle w:val="ListParagraph"/>
        <w:numPr>
          <w:ilvl w:val="0"/>
          <w:numId w:val="8"/>
        </w:numPr>
        <w:rPr>
          <w:lang w:val="sr-Latn-ME"/>
        </w:rPr>
      </w:pPr>
      <w:r w:rsidRPr="002A60BD">
        <w:rPr>
          <w:lang w:val="sr-Latn-ME"/>
        </w:rPr>
        <w:t xml:space="preserve">kliknemo </w:t>
      </w:r>
      <w:r w:rsidRPr="002A60BD">
        <w:rPr>
          <w:b/>
          <w:lang w:val="sr-Latn-ME"/>
        </w:rPr>
        <w:t>Import</w:t>
      </w:r>
      <w:r w:rsidRPr="002A60BD">
        <w:rPr>
          <w:lang w:val="sr-Latn-ME"/>
        </w:rPr>
        <w:t xml:space="preserve"> kako bi importovali forme u sam projekat/plan</w:t>
      </w:r>
      <w:r w:rsidR="00975C76" w:rsidRPr="002A60BD">
        <w:rPr>
          <w:lang w:val="sr-Latn-ME"/>
        </w:rPr>
        <w:t xml:space="preserve"> (</w:t>
      </w:r>
      <w:r w:rsidR="007C6B28" w:rsidRPr="002A60BD">
        <w:rPr>
          <w:lang w:val="sr-Latn-ME"/>
        </w:rPr>
        <w:t>Slika 23</w:t>
      </w:r>
      <w:r w:rsidR="00975C76" w:rsidRPr="002A60BD">
        <w:rPr>
          <w:lang w:val="sr-Latn-ME"/>
        </w:rPr>
        <w:t>)</w:t>
      </w:r>
      <w:r w:rsidRPr="002A60BD">
        <w:rPr>
          <w:lang w:val="sr-Latn-ME"/>
        </w:rPr>
        <w:t>.</w:t>
      </w:r>
    </w:p>
    <w:p w14:paraId="0CE04428" w14:textId="77777777" w:rsidR="002A422B" w:rsidRPr="002A60BD" w:rsidRDefault="002F3167" w:rsidP="008457A2">
      <w:pPr>
        <w:pStyle w:val="Slike"/>
      </w:pPr>
      <w:r w:rsidRPr="002A60BD">
        <w:rPr>
          <w:lang w:val="en-US"/>
        </w:rPr>
        <w:drawing>
          <wp:inline distT="0" distB="0" distL="0" distR="0" wp14:anchorId="338CA1DE" wp14:editId="383334D0">
            <wp:extent cx="3149544" cy="2981739"/>
            <wp:effectExtent l="38100" t="38100" r="89535" b="857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nfra Admin11.jpg"/>
                    <pic:cNvPicPr/>
                  </pic:nvPicPr>
                  <pic:blipFill>
                    <a:blip r:embed="rId41">
                      <a:extLst>
                        <a:ext uri="{28A0092B-C50C-407E-A947-70E740481C1C}">
                          <a14:useLocalDpi xmlns:a14="http://schemas.microsoft.com/office/drawing/2010/main" val="0"/>
                        </a:ext>
                      </a:extLst>
                    </a:blip>
                    <a:stretch>
                      <a:fillRect/>
                    </a:stretch>
                  </pic:blipFill>
                  <pic:spPr>
                    <a:xfrm>
                      <a:off x="0" y="0"/>
                      <a:ext cx="3195627" cy="3025367"/>
                    </a:xfrm>
                    <a:prstGeom prst="rect">
                      <a:avLst/>
                    </a:prstGeom>
                    <a:effectLst>
                      <a:outerShdw blurRad="50800" dist="38100" dir="2700000" algn="tl" rotWithShape="0">
                        <a:prstClr val="black">
                          <a:alpha val="40000"/>
                        </a:prstClr>
                      </a:outerShdw>
                    </a:effectLst>
                  </pic:spPr>
                </pic:pic>
              </a:graphicData>
            </a:graphic>
          </wp:inline>
        </w:drawing>
      </w:r>
    </w:p>
    <w:p w14:paraId="350520E6" w14:textId="713DEB55" w:rsidR="00DD7D28" w:rsidRPr="002A60BD" w:rsidRDefault="002A422B" w:rsidP="002A422B">
      <w:pPr>
        <w:pStyle w:val="Caption"/>
        <w:rPr>
          <w:lang w:val="sr-Latn-ME"/>
        </w:rPr>
      </w:pPr>
      <w:bookmarkStart w:id="32" w:name="_Ref370136691"/>
      <w:r w:rsidRPr="002A60BD">
        <w:rPr>
          <w:b/>
          <w:lang w:val="sr-Latn-ME"/>
        </w:rPr>
        <w:t>Slika</w:t>
      </w:r>
      <w:bookmarkEnd w:id="32"/>
      <w:r w:rsidR="0064049A" w:rsidRPr="002A60BD">
        <w:rPr>
          <w:b/>
          <w:lang w:val="sr-Latn-ME"/>
        </w:rPr>
        <w:t xml:space="preserve"> 2</w:t>
      </w:r>
      <w:r w:rsidR="007C6B28" w:rsidRPr="002A60BD">
        <w:rPr>
          <w:b/>
          <w:lang w:val="sr-Latn-ME"/>
        </w:rPr>
        <w:t>3</w:t>
      </w:r>
      <w:r w:rsidRPr="002A60BD">
        <w:rPr>
          <w:b/>
          <w:lang w:val="sr-Latn-ME"/>
        </w:rPr>
        <w:t>:</w:t>
      </w:r>
      <w:r w:rsidRPr="002A60BD">
        <w:rPr>
          <w:lang w:val="sr-Latn-ME"/>
        </w:rPr>
        <w:t xml:space="preserve"> Importovanje formi u projekat/plan</w:t>
      </w:r>
    </w:p>
    <w:p w14:paraId="2A7A9C85" w14:textId="5492A4F2" w:rsidR="00DD7D28" w:rsidRPr="002A60BD" w:rsidRDefault="00DA21EE" w:rsidP="00DD7D28">
      <w:pPr>
        <w:rPr>
          <w:lang w:val="sr-Latn-ME"/>
        </w:rPr>
      </w:pPr>
      <w:r w:rsidRPr="002A60BD">
        <w:rPr>
          <w:lang w:val="sr-Latn-ME"/>
        </w:rPr>
        <w:lastRenderedPageBreak/>
        <w:t xml:space="preserve">Klikom na Import otvoriće se prozor </w:t>
      </w:r>
      <w:r w:rsidRPr="002A60BD">
        <w:rPr>
          <w:b/>
          <w:lang w:val="sr-Latn-ME"/>
        </w:rPr>
        <w:t>Information</w:t>
      </w:r>
      <w:r w:rsidRPr="002A60BD">
        <w:rPr>
          <w:lang w:val="sr-Latn-ME"/>
        </w:rPr>
        <w:t xml:space="preserve"> gdje ćemo potvrditi sa </w:t>
      </w:r>
      <w:r w:rsidRPr="002A60BD">
        <w:rPr>
          <w:b/>
          <w:lang w:val="sr-Latn-ME"/>
        </w:rPr>
        <w:t>Yes</w:t>
      </w:r>
      <w:r w:rsidRPr="002A60BD">
        <w:rPr>
          <w:lang w:val="sr-Latn-ME"/>
        </w:rPr>
        <w:t xml:space="preserve"> (</w:t>
      </w:r>
      <w:r w:rsidR="007C6B28" w:rsidRPr="002A60BD">
        <w:rPr>
          <w:lang w:val="sr-Latn-ME"/>
        </w:rPr>
        <w:t>Slika 24</w:t>
      </w:r>
      <w:r w:rsidRPr="002A60BD">
        <w:rPr>
          <w:lang w:val="sr-Latn-ME"/>
        </w:rPr>
        <w:t>)</w:t>
      </w:r>
      <w:r w:rsidR="00200DD5" w:rsidRPr="002A60BD">
        <w:rPr>
          <w:lang w:val="sr-Latn-ME"/>
        </w:rPr>
        <w:t>, nakon čega će početi unos formi.</w:t>
      </w:r>
    </w:p>
    <w:p w14:paraId="0AB4C328" w14:textId="77777777" w:rsidR="00DA21EE" w:rsidRPr="002A60BD" w:rsidRDefault="00DA21EE" w:rsidP="008457A2">
      <w:pPr>
        <w:pStyle w:val="Slike"/>
      </w:pPr>
      <w:r w:rsidRPr="002A60BD">
        <w:rPr>
          <w:lang w:val="en-US"/>
        </w:rPr>
        <w:drawing>
          <wp:inline distT="0" distB="0" distL="0" distR="0" wp14:anchorId="4B8D3473" wp14:editId="1F7DD253">
            <wp:extent cx="2537457" cy="1181100"/>
            <wp:effectExtent l="38100" t="38100" r="92075" b="952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nfra Admin12.jpg"/>
                    <pic:cNvPicPr/>
                  </pic:nvPicPr>
                  <pic:blipFill>
                    <a:blip r:embed="rId42">
                      <a:extLst>
                        <a:ext uri="{28A0092B-C50C-407E-A947-70E740481C1C}">
                          <a14:useLocalDpi xmlns:a14="http://schemas.microsoft.com/office/drawing/2010/main" val="0"/>
                        </a:ext>
                      </a:extLst>
                    </a:blip>
                    <a:stretch>
                      <a:fillRect/>
                    </a:stretch>
                  </pic:blipFill>
                  <pic:spPr>
                    <a:xfrm>
                      <a:off x="0" y="0"/>
                      <a:ext cx="2599375" cy="1209921"/>
                    </a:xfrm>
                    <a:prstGeom prst="rect">
                      <a:avLst/>
                    </a:prstGeom>
                    <a:effectLst>
                      <a:outerShdw blurRad="50800" dist="38100" dir="2700000" algn="tl" rotWithShape="0">
                        <a:prstClr val="black">
                          <a:alpha val="40000"/>
                        </a:prstClr>
                      </a:outerShdw>
                    </a:effectLst>
                  </pic:spPr>
                </pic:pic>
              </a:graphicData>
            </a:graphic>
          </wp:inline>
        </w:drawing>
      </w:r>
    </w:p>
    <w:p w14:paraId="18DE7B03" w14:textId="4ED91004" w:rsidR="00DA21EE" w:rsidRPr="002A60BD" w:rsidRDefault="00DA21EE" w:rsidP="00DA21EE">
      <w:pPr>
        <w:pStyle w:val="Caption"/>
        <w:rPr>
          <w:lang w:val="sr-Latn-ME"/>
        </w:rPr>
      </w:pPr>
      <w:bookmarkStart w:id="33" w:name="_Ref370136989"/>
      <w:r w:rsidRPr="002A60BD">
        <w:rPr>
          <w:b/>
          <w:lang w:val="sr-Latn-ME"/>
        </w:rPr>
        <w:t>Slika</w:t>
      </w:r>
      <w:bookmarkEnd w:id="33"/>
      <w:r w:rsidR="007C6B28" w:rsidRPr="002A60BD">
        <w:rPr>
          <w:b/>
          <w:lang w:val="sr-Latn-ME"/>
        </w:rPr>
        <w:t xml:space="preserve"> 24</w:t>
      </w:r>
      <w:r w:rsidRPr="002A60BD">
        <w:rPr>
          <w:b/>
          <w:lang w:val="sr-Latn-ME"/>
        </w:rPr>
        <w:t>:</w:t>
      </w:r>
      <w:r w:rsidRPr="002A60BD">
        <w:rPr>
          <w:lang w:val="sr-Latn-ME"/>
        </w:rPr>
        <w:t xml:space="preserve"> Potvrda za Backup</w:t>
      </w:r>
    </w:p>
    <w:p w14:paraId="2A21EF0B" w14:textId="21C1FDF5" w:rsidR="00DA21EE" w:rsidRPr="002A60BD" w:rsidRDefault="00863D3A" w:rsidP="00DD7D28">
      <w:pPr>
        <w:rPr>
          <w:lang w:val="sr-Latn-ME"/>
        </w:rPr>
      </w:pPr>
      <w:r w:rsidRPr="002A60BD">
        <w:rPr>
          <w:lang w:val="sr-Latn-ME"/>
        </w:rPr>
        <w:t xml:space="preserve">Nakon uspješnog unosa formi pojaviće se prozor sa porukom </w:t>
      </w:r>
      <w:r w:rsidRPr="002A60BD">
        <w:rPr>
          <w:b/>
          <w:lang w:val="sr-Latn-ME"/>
        </w:rPr>
        <w:t>Import done.</w:t>
      </w:r>
      <w:r w:rsidRPr="002A60BD">
        <w:rPr>
          <w:lang w:val="sr-Latn-ME"/>
        </w:rPr>
        <w:t xml:space="preserve">, gdje ćemo kliknuti </w:t>
      </w:r>
      <w:r w:rsidRPr="002A60BD">
        <w:rPr>
          <w:b/>
          <w:lang w:val="sr-Latn-ME"/>
        </w:rPr>
        <w:t>OK</w:t>
      </w:r>
      <w:r w:rsidR="00A76341" w:rsidRPr="002A60BD">
        <w:rPr>
          <w:lang w:val="sr-Latn-ME"/>
        </w:rPr>
        <w:t xml:space="preserve"> (</w:t>
      </w:r>
      <w:r w:rsidR="007C6B28" w:rsidRPr="002A60BD">
        <w:rPr>
          <w:lang w:val="sr-Latn-ME"/>
        </w:rPr>
        <w:t>Slika 25</w:t>
      </w:r>
      <w:r w:rsidR="00A76341" w:rsidRPr="002A60BD">
        <w:rPr>
          <w:lang w:val="sr-Latn-ME"/>
        </w:rPr>
        <w:t>)</w:t>
      </w:r>
      <w:r w:rsidR="00271533" w:rsidRPr="002A60BD">
        <w:rPr>
          <w:lang w:val="sr-Latn-ME"/>
        </w:rPr>
        <w:t>.</w:t>
      </w:r>
    </w:p>
    <w:p w14:paraId="4A437E88" w14:textId="77777777" w:rsidR="00A76341" w:rsidRPr="002A60BD" w:rsidRDefault="00A76341" w:rsidP="008457A2">
      <w:pPr>
        <w:pStyle w:val="Slike"/>
      </w:pPr>
      <w:r w:rsidRPr="002A60BD">
        <w:rPr>
          <w:lang w:val="en-US"/>
        </w:rPr>
        <w:drawing>
          <wp:inline distT="0" distB="0" distL="0" distR="0" wp14:anchorId="3298D492" wp14:editId="38FA8DEC">
            <wp:extent cx="1323975" cy="1211299"/>
            <wp:effectExtent l="38100" t="38100" r="85725" b="1035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nfra Admin23.jpg"/>
                    <pic:cNvPicPr/>
                  </pic:nvPicPr>
                  <pic:blipFill>
                    <a:blip r:embed="rId43">
                      <a:extLst>
                        <a:ext uri="{28A0092B-C50C-407E-A947-70E740481C1C}">
                          <a14:useLocalDpi xmlns:a14="http://schemas.microsoft.com/office/drawing/2010/main" val="0"/>
                        </a:ext>
                      </a:extLst>
                    </a:blip>
                    <a:stretch>
                      <a:fillRect/>
                    </a:stretch>
                  </pic:blipFill>
                  <pic:spPr>
                    <a:xfrm>
                      <a:off x="0" y="0"/>
                      <a:ext cx="1345108" cy="1230634"/>
                    </a:xfrm>
                    <a:prstGeom prst="rect">
                      <a:avLst/>
                    </a:prstGeom>
                    <a:effectLst>
                      <a:outerShdw blurRad="50800" dist="38100" dir="2700000" algn="tl" rotWithShape="0">
                        <a:prstClr val="black">
                          <a:alpha val="40000"/>
                        </a:prstClr>
                      </a:outerShdw>
                    </a:effectLst>
                  </pic:spPr>
                </pic:pic>
              </a:graphicData>
            </a:graphic>
          </wp:inline>
        </w:drawing>
      </w:r>
    </w:p>
    <w:p w14:paraId="1576B0D3" w14:textId="52DDEE31" w:rsidR="00A76341" w:rsidRPr="002A60BD" w:rsidRDefault="00A76341" w:rsidP="00A76341">
      <w:pPr>
        <w:pStyle w:val="Caption"/>
        <w:rPr>
          <w:lang w:val="sr-Latn-ME"/>
        </w:rPr>
      </w:pPr>
      <w:bookmarkStart w:id="34" w:name="_Ref370229168"/>
      <w:r w:rsidRPr="002A60BD">
        <w:rPr>
          <w:b/>
          <w:lang w:val="sr-Latn-ME"/>
        </w:rPr>
        <w:t>Slika</w:t>
      </w:r>
      <w:bookmarkEnd w:id="34"/>
      <w:r w:rsidR="007C6B28" w:rsidRPr="002A60BD">
        <w:rPr>
          <w:b/>
          <w:lang w:val="sr-Latn-ME"/>
        </w:rPr>
        <w:t xml:space="preserve"> 25</w:t>
      </w:r>
      <w:r w:rsidRPr="002A60BD">
        <w:rPr>
          <w:b/>
          <w:lang w:val="sr-Latn-ME"/>
        </w:rPr>
        <w:t>:</w:t>
      </w:r>
      <w:r w:rsidRPr="002A60BD">
        <w:rPr>
          <w:lang w:val="sr-Latn-ME"/>
        </w:rPr>
        <w:t xml:space="preserve"> Uspješan unos formi</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524CFA" w:rsidRPr="002A60BD" w14:paraId="45E616C2" w14:textId="77777777" w:rsidTr="00E00E5E">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262DD47E" w14:textId="77777777" w:rsidR="00524CFA" w:rsidRPr="002A60BD" w:rsidRDefault="00524CFA" w:rsidP="00E00E5E">
            <w:pPr>
              <w:pStyle w:val="Icon"/>
              <w:ind w:firstLine="0"/>
              <w:rPr>
                <w:u w:val="double"/>
                <w:lang w:val="sr-Latn-ME"/>
              </w:rPr>
            </w:pPr>
            <w:r w:rsidRPr="002A60BD">
              <w:rPr>
                <w:noProof/>
                <w:lang w:val="en-US" w:eastAsia="en-US"/>
              </w:rPr>
              <mc:AlternateContent>
                <mc:Choice Requires="wpg">
                  <w:drawing>
                    <wp:inline distT="0" distB="0" distL="0" distR="0" wp14:anchorId="2703E8E5" wp14:editId="7F23736B">
                      <wp:extent cx="228600" cy="228600"/>
                      <wp:effectExtent l="0" t="0" r="0" b="0"/>
                      <wp:docPr id="34" name="Group 34"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35" name="Oval 35"/>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36" name="Freeform 36"/>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71014C36" id="Group 34"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">
                      <v:oval id="Oval 35"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F2jsMA&#10;AADbAAAADwAAAGRycy9kb3ducmV2LnhtbESP3WrCQBSE74W+w3IEb0Q3jaZIdJUSrHjpTx/gmD1m&#10;g9mzIbvV9O1dodDLYWa+YVab3jbiTp2vHSt4nyYgiEuna64UfJ+/JgsQPiBrbByTgl/ysFm/DVaY&#10;a/fgI91PoRIRwj5HBSaENpfSl4Ys+qlriaN3dZ3FEGVXSd3hI8JtI9Mk+ZAWa44LBlsqDJW3049V&#10;ME63sjhkaTa+muJgL5fdeb7YKTUa9p9LEIH68B/+a++1glkGry/xB8j1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wF2jsMAAADbAAAADwAAAAAAAAAAAAAAAACYAgAAZHJzL2Rv&#10;d25yZXYueG1sUEsFBgAAAAAEAAQA9QAAAIgDAAAAAA==&#10;" fillcolor="#0070c0" stroked="f" strokeweight="0">
                        <v:stroke joinstyle="miter"/>
                        <o:lock v:ext="edit" aspectratio="t"/>
                      </v:oval>
                      <v:shape id="Freeform 36"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L+UsQA&#10;AADbAAAADwAAAGRycy9kb3ducmV2LnhtbESPwWrDMBBE74X+g9hCb43cJpjEiRJKoeBToHFLrhtr&#10;bZlaKyMpjpuvrwKFHoeZecNsdpPtxUg+dI4VPM8yEMS10x23Cj6r96cliBCRNfaOScEPBdht7+82&#10;WGh34Q8aD7EVCcKhQAUmxqGQMtSGLIaZG4iT1zhvMSbpW6k9XhLc9vIly3JpseO0YHCgN0P19+Fs&#10;FRyvX9V49pXZN74sF6vTMffNXKnHh+l1DSLSFP/Df+1SK5jncPuSfoD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S/lLEAAAA2wAAAA8AAAAAAAAAAAAAAAAAmAIAAGRycy9k&#10;b3ducmV2LnhtbFBLBQYAAAAABAAEAPUAAACJAwAAAAA=&#10;" path="m3915,38279r23491,l27406,127000r-23491,l3915,38279xm15661,v8649,,15661,7012,15661,15661c31322,24310,24310,31322,15661,31322,7012,31322,,24310,,15661,,7012,7012,,15661,xe" fillcolor="white [3212]"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53239C08" w14:textId="05C1C529" w:rsidR="00096F49" w:rsidRPr="002A60BD" w:rsidRDefault="00A8714B" w:rsidP="00E00E5E">
            <w:pPr>
              <w:pStyle w:val="TipText"/>
              <w:ind w:firstLine="0"/>
              <w:cnfStyle w:val="000000000000" w:firstRow="0" w:lastRow="0" w:firstColumn="0" w:lastColumn="0" w:oddVBand="0" w:evenVBand="0" w:oddHBand="0" w:evenHBand="0" w:firstRowFirstColumn="0" w:firstRowLastColumn="0" w:lastRowFirstColumn="0" w:lastRowLastColumn="0"/>
              <w:rPr>
                <w:sz w:val="18"/>
                <w:lang w:val="sr-Latn-ME"/>
              </w:rPr>
            </w:pPr>
            <w:r w:rsidRPr="002A60BD">
              <w:rPr>
                <w:sz w:val="18"/>
                <w:lang w:val="sr-Latn-ME"/>
              </w:rPr>
              <w:t>U</w:t>
            </w:r>
            <w:r w:rsidR="00A82CFC" w:rsidRPr="002A60BD">
              <w:rPr>
                <w:sz w:val="18"/>
                <w:lang w:val="sr-Latn-ME"/>
              </w:rPr>
              <w:t>nos forme se vrši samo jedan put, i to samo</w:t>
            </w:r>
            <w:r w:rsidR="00AE3258" w:rsidRPr="002A60BD">
              <w:rPr>
                <w:sz w:val="18"/>
                <w:lang w:val="sr-Latn-ME"/>
              </w:rPr>
              <w:t xml:space="preserve"> kada se</w:t>
            </w:r>
            <w:r w:rsidRPr="002A60BD">
              <w:rPr>
                <w:sz w:val="18"/>
                <w:lang w:val="sr-Latn-ME"/>
              </w:rPr>
              <w:t xml:space="preserve"> kreira nov</w:t>
            </w:r>
            <w:r w:rsidR="00AE3258" w:rsidRPr="002A60BD">
              <w:rPr>
                <w:sz w:val="18"/>
                <w:lang w:val="sr-Latn-ME"/>
              </w:rPr>
              <w:t>i</w:t>
            </w:r>
            <w:r w:rsidRPr="002A60BD">
              <w:rPr>
                <w:sz w:val="18"/>
                <w:lang w:val="sr-Latn-ME"/>
              </w:rPr>
              <w:t xml:space="preserve"> mode</w:t>
            </w:r>
            <w:r w:rsidR="00AE3258" w:rsidRPr="002A60BD">
              <w:rPr>
                <w:sz w:val="18"/>
                <w:lang w:val="sr-Latn-ME"/>
              </w:rPr>
              <w:t>l</w:t>
            </w:r>
            <w:r w:rsidR="002B130E" w:rsidRPr="002A60BD">
              <w:rPr>
                <w:sz w:val="18"/>
                <w:lang w:val="sr-Latn-ME"/>
              </w:rPr>
              <w:t>!</w:t>
            </w:r>
          </w:p>
          <w:p w14:paraId="23C7DFEC" w14:textId="7A2E0931" w:rsidR="00096F49" w:rsidRPr="002A60BD" w:rsidRDefault="00524CFA" w:rsidP="00E00E5E">
            <w:pPr>
              <w:pStyle w:val="TipText"/>
              <w:ind w:firstLine="0"/>
              <w:cnfStyle w:val="000000000000" w:firstRow="0" w:lastRow="0" w:firstColumn="0" w:lastColumn="0" w:oddVBand="0" w:evenVBand="0" w:oddHBand="0" w:evenHBand="0" w:firstRowFirstColumn="0" w:firstRowLastColumn="0" w:lastRowFirstColumn="0" w:lastRowLastColumn="0"/>
              <w:rPr>
                <w:sz w:val="18"/>
                <w:lang w:val="sr-Latn-ME"/>
              </w:rPr>
            </w:pPr>
            <w:r w:rsidRPr="002A60BD">
              <w:rPr>
                <w:sz w:val="18"/>
                <w:lang w:val="sr-Latn-ME"/>
              </w:rPr>
              <w:t xml:space="preserve">Forma </w:t>
            </w:r>
            <w:r w:rsidRPr="002A60BD">
              <w:rPr>
                <w:b/>
                <w:sz w:val="18"/>
                <w:lang w:val="sr-Latn-ME"/>
              </w:rPr>
              <w:t>00_PlanModelGML_Form.xml</w:t>
            </w:r>
            <w:r w:rsidRPr="002A60BD">
              <w:rPr>
                <w:sz w:val="18"/>
                <w:lang w:val="sr-Latn-ME"/>
              </w:rPr>
              <w:t xml:space="preserve"> je jedinstvena za sve projekte/planove!</w:t>
            </w:r>
          </w:p>
        </w:tc>
      </w:tr>
    </w:tbl>
    <w:p w14:paraId="708B2C42" w14:textId="77777777" w:rsidR="00524CFA" w:rsidRPr="002A60BD" w:rsidRDefault="00524CFA" w:rsidP="00AE40D4">
      <w:pPr>
        <w:rPr>
          <w:lang w:val="sr-Latn-ME"/>
        </w:rPr>
      </w:pPr>
    </w:p>
    <w:p w14:paraId="24720A5E" w14:textId="46047849" w:rsidR="00FD1FD0" w:rsidRPr="002A60BD" w:rsidRDefault="00FD1FD0">
      <w:pPr>
        <w:spacing w:after="320"/>
        <w:ind w:firstLine="0"/>
        <w:jc w:val="left"/>
        <w:rPr>
          <w:lang w:val="sr-Latn-ME"/>
        </w:rPr>
      </w:pPr>
      <w:r w:rsidRPr="002A60BD">
        <w:rPr>
          <w:lang w:val="sr-Latn-ME"/>
        </w:rPr>
        <w:br w:type="page"/>
      </w:r>
    </w:p>
    <w:p w14:paraId="607A2A8D" w14:textId="4CDC35F4" w:rsidR="00A00C9D" w:rsidRPr="002A60BD" w:rsidRDefault="00A00C9D" w:rsidP="004E75B3">
      <w:pPr>
        <w:pStyle w:val="Heading5"/>
        <w:rPr>
          <w:lang w:val="sr-Latn-ME"/>
        </w:rPr>
      </w:pPr>
      <w:r w:rsidRPr="002A60BD">
        <w:rPr>
          <w:lang w:val="sr-Latn-ME"/>
        </w:rPr>
        <w:lastRenderedPageBreak/>
        <w:t>Otvaranje i zatvaranje postojećeg projekta/plana i diskonektovanje</w:t>
      </w:r>
      <w:r w:rsidR="003D2F11" w:rsidRPr="002A60BD">
        <w:rPr>
          <w:lang w:val="sr-Latn-ME"/>
        </w:rPr>
        <w:t xml:space="preserve"> sa</w:t>
      </w:r>
      <w:r w:rsidRPr="002A60BD">
        <w:rPr>
          <w:lang w:val="sr-Latn-ME"/>
        </w:rPr>
        <w:t xml:space="preserve"> Oracle Spatial Database</w:t>
      </w:r>
    </w:p>
    <w:p w14:paraId="356BB9AF" w14:textId="00BF4353" w:rsidR="00FD1FD0" w:rsidRPr="002A60BD" w:rsidRDefault="00FD1FD0" w:rsidP="00475A4A">
      <w:pPr>
        <w:pStyle w:val="ListParagraph"/>
        <w:numPr>
          <w:ilvl w:val="0"/>
          <w:numId w:val="14"/>
        </w:numPr>
        <w:spacing w:before="240"/>
        <w:ind w:left="426" w:hanging="142"/>
        <w:rPr>
          <w:b/>
          <w:lang w:val="sr-Latn-ME"/>
        </w:rPr>
      </w:pPr>
      <w:r w:rsidRPr="002A60BD">
        <w:rPr>
          <w:b/>
          <w:lang w:val="sr-Latn-ME"/>
        </w:rPr>
        <w:t>Otvaranje postojećeg projekta/plana</w:t>
      </w:r>
    </w:p>
    <w:p w14:paraId="49BF508B" w14:textId="687ACC36" w:rsidR="00A00C9D" w:rsidRPr="002A60BD" w:rsidRDefault="00A00C9D" w:rsidP="00A00C9D">
      <w:pPr>
        <w:rPr>
          <w:lang w:val="sr-Latn-ME"/>
        </w:rPr>
      </w:pPr>
      <w:r w:rsidRPr="002A60BD">
        <w:rPr>
          <w:lang w:val="sr-Latn-ME"/>
        </w:rPr>
        <w:t>Poslije uspješne konekcije na Oracle Spatial Database, za otvaranje postojećeg projekta/plana kliknemo na dugme</w:t>
      </w:r>
      <w:r w:rsidR="00B575EA" w:rsidRPr="002A60BD">
        <w:rPr>
          <w:lang w:val="sr-Latn-ME"/>
        </w:rPr>
        <w:t xml:space="preserve"> </w:t>
      </w:r>
      <w:r w:rsidR="00B575EA" w:rsidRPr="002A60BD">
        <w:rPr>
          <w:noProof/>
          <w:lang w:val="en-US" w:eastAsia="en-US"/>
        </w:rPr>
        <w:drawing>
          <wp:inline distT="0" distB="0" distL="0" distR="0" wp14:anchorId="08A818DF" wp14:editId="0E0FC42A">
            <wp:extent cx="228571" cy="209524"/>
            <wp:effectExtent l="0" t="0" r="635" b="63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28571" cy="209524"/>
                    </a:xfrm>
                    <a:prstGeom prst="rect">
                      <a:avLst/>
                    </a:prstGeom>
                  </pic:spPr>
                </pic:pic>
              </a:graphicData>
            </a:graphic>
          </wp:inline>
        </w:drawing>
      </w:r>
      <w:r w:rsidR="00B575EA" w:rsidRPr="002A60BD">
        <w:rPr>
          <w:lang w:val="sr-Latn-ME"/>
        </w:rPr>
        <w:t xml:space="preserve"> </w:t>
      </w:r>
      <w:r w:rsidRPr="002A60BD">
        <w:rPr>
          <w:b/>
          <w:lang w:val="sr-Latn-ME"/>
        </w:rPr>
        <w:t>Open enterprise project</w:t>
      </w:r>
      <w:r w:rsidRPr="002A60BD">
        <w:rPr>
          <w:lang w:val="sr-Latn-ME"/>
        </w:rPr>
        <w:t xml:space="preserve"> (</w:t>
      </w:r>
      <w:r w:rsidR="007C6B28" w:rsidRPr="002A60BD">
        <w:rPr>
          <w:lang w:val="sr-Latn-ME"/>
        </w:rPr>
        <w:t>Slika 26</w:t>
      </w:r>
      <w:r w:rsidRPr="002A60BD">
        <w:rPr>
          <w:lang w:val="sr-Latn-ME"/>
        </w:rPr>
        <w:t>).</w:t>
      </w:r>
    </w:p>
    <w:p w14:paraId="7F75965D" w14:textId="77777777" w:rsidR="0037087D" w:rsidRPr="002A60BD" w:rsidRDefault="0019646F" w:rsidP="008457A2">
      <w:pPr>
        <w:pStyle w:val="Slike"/>
      </w:pPr>
      <w:r w:rsidRPr="002A60BD">
        <w:rPr>
          <w:lang w:val="en-US"/>
        </w:rPr>
        <w:drawing>
          <wp:inline distT="0" distB="0" distL="0" distR="0" wp14:anchorId="11838D27" wp14:editId="0DE52F24">
            <wp:extent cx="4436828" cy="2852703"/>
            <wp:effectExtent l="38100" t="38100" r="97155" b="10033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nfra Admin24.jpg"/>
                    <pic:cNvPicPr/>
                  </pic:nvPicPr>
                  <pic:blipFill>
                    <a:blip r:embed="rId45">
                      <a:extLst>
                        <a:ext uri="{28A0092B-C50C-407E-A947-70E740481C1C}">
                          <a14:useLocalDpi xmlns:a14="http://schemas.microsoft.com/office/drawing/2010/main" val="0"/>
                        </a:ext>
                      </a:extLst>
                    </a:blip>
                    <a:stretch>
                      <a:fillRect/>
                    </a:stretch>
                  </pic:blipFill>
                  <pic:spPr>
                    <a:xfrm>
                      <a:off x="0" y="0"/>
                      <a:ext cx="4460676" cy="2868037"/>
                    </a:xfrm>
                    <a:prstGeom prst="rect">
                      <a:avLst/>
                    </a:prstGeom>
                    <a:effectLst>
                      <a:outerShdw blurRad="50800" dist="38100" dir="2700000" algn="tl" rotWithShape="0">
                        <a:prstClr val="black">
                          <a:alpha val="40000"/>
                        </a:prstClr>
                      </a:outerShdw>
                    </a:effectLst>
                  </pic:spPr>
                </pic:pic>
              </a:graphicData>
            </a:graphic>
          </wp:inline>
        </w:drawing>
      </w:r>
    </w:p>
    <w:p w14:paraId="3A97EA2F" w14:textId="73E4C365" w:rsidR="0019646F" w:rsidRPr="002A60BD" w:rsidRDefault="0037087D" w:rsidP="0037087D">
      <w:pPr>
        <w:pStyle w:val="Caption"/>
        <w:rPr>
          <w:b/>
          <w:lang w:val="sr-Latn-ME"/>
        </w:rPr>
      </w:pPr>
      <w:bookmarkStart w:id="35" w:name="_Ref370231858"/>
      <w:r w:rsidRPr="002A60BD">
        <w:rPr>
          <w:b/>
          <w:lang w:val="sr-Latn-ME"/>
        </w:rPr>
        <w:t>Slika</w:t>
      </w:r>
      <w:bookmarkEnd w:id="35"/>
      <w:r w:rsidR="007C6B28" w:rsidRPr="002A60BD">
        <w:rPr>
          <w:b/>
          <w:lang w:val="sr-Latn-ME"/>
        </w:rPr>
        <w:t xml:space="preserve"> 26</w:t>
      </w:r>
      <w:r w:rsidRPr="002A60BD">
        <w:rPr>
          <w:b/>
          <w:lang w:val="sr-Latn-ME"/>
        </w:rPr>
        <w:t>:</w:t>
      </w:r>
      <w:r w:rsidRPr="002A60BD">
        <w:rPr>
          <w:lang w:val="sr-Latn-ME"/>
        </w:rPr>
        <w:t xml:space="preserve"> Otvaranje projekta/plana</w:t>
      </w:r>
    </w:p>
    <w:p w14:paraId="70FFEEB4" w14:textId="42DBE11B" w:rsidR="0019646F" w:rsidRPr="002A60BD" w:rsidRDefault="009F6004" w:rsidP="00A00C9D">
      <w:pPr>
        <w:rPr>
          <w:lang w:val="sr-Latn-ME"/>
        </w:rPr>
      </w:pPr>
      <w:r w:rsidRPr="002A60BD">
        <w:rPr>
          <w:lang w:val="sr-Latn-ME"/>
        </w:rPr>
        <w:t xml:space="preserve">Nakon toga na prozoru </w:t>
      </w:r>
      <w:r w:rsidRPr="002A60BD">
        <w:rPr>
          <w:b/>
          <w:lang w:val="sr-Latn-ME"/>
        </w:rPr>
        <w:t>Open Enterprise Project</w:t>
      </w:r>
      <w:r w:rsidRPr="002A60BD">
        <w:rPr>
          <w:lang w:val="sr-Latn-ME"/>
        </w:rPr>
        <w:t xml:space="preserve"> će se učitati lista svih raspoloživih projekata/planova iz Oracle Spatial Database, ranije kreiranih u Autodesk</w:t>
      </w:r>
      <w:r w:rsidRPr="002A60BD">
        <w:rPr>
          <w:vertAlign w:val="superscript"/>
          <w:lang w:val="sr-Latn-ME"/>
        </w:rPr>
        <w:t>®</w:t>
      </w:r>
      <w:r w:rsidRPr="002A60BD">
        <w:rPr>
          <w:lang w:val="sr-Latn-ME"/>
        </w:rPr>
        <w:t xml:space="preserve"> Infrastructure Administrator-u. Odaberite jedan, nad kojim želite da radite, i kliknite </w:t>
      </w:r>
      <w:r w:rsidR="005954A2" w:rsidRPr="002A60BD">
        <w:rPr>
          <w:b/>
          <w:lang w:val="sr-Latn-ME"/>
        </w:rPr>
        <w:t>Open</w:t>
      </w:r>
      <w:r w:rsidR="005954A2" w:rsidRPr="002A60BD">
        <w:rPr>
          <w:lang w:val="sr-Latn-ME"/>
        </w:rPr>
        <w:t xml:space="preserve"> (</w:t>
      </w:r>
      <w:r w:rsidR="007C6B28" w:rsidRPr="002A60BD">
        <w:rPr>
          <w:lang w:val="sr-Latn-ME"/>
        </w:rPr>
        <w:t>Slika 27</w:t>
      </w:r>
      <w:r w:rsidR="005954A2" w:rsidRPr="002A60BD">
        <w:rPr>
          <w:lang w:val="sr-Latn-ME"/>
        </w:rPr>
        <w:t>).</w:t>
      </w:r>
    </w:p>
    <w:p w14:paraId="0D02B919" w14:textId="77777777" w:rsidR="00CB5EC1" w:rsidRPr="002A60BD" w:rsidRDefault="00397E7C" w:rsidP="008457A2">
      <w:pPr>
        <w:pStyle w:val="Slike"/>
      </w:pPr>
      <w:r w:rsidRPr="002A60BD">
        <w:rPr>
          <w:lang w:val="en-US"/>
        </w:rPr>
        <w:drawing>
          <wp:inline distT="0" distB="0" distL="0" distR="0" wp14:anchorId="7E4E1E7D" wp14:editId="2C4E2E2E">
            <wp:extent cx="2848505" cy="3434963"/>
            <wp:effectExtent l="38100" t="38100" r="104775" b="8953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nfra Admin25.jpg"/>
                    <pic:cNvPicPr/>
                  </pic:nvPicPr>
                  <pic:blipFill>
                    <a:blip r:embed="rId46">
                      <a:extLst>
                        <a:ext uri="{28A0092B-C50C-407E-A947-70E740481C1C}">
                          <a14:useLocalDpi xmlns:a14="http://schemas.microsoft.com/office/drawing/2010/main" val="0"/>
                        </a:ext>
                      </a:extLst>
                    </a:blip>
                    <a:stretch>
                      <a:fillRect/>
                    </a:stretch>
                  </pic:blipFill>
                  <pic:spPr>
                    <a:xfrm>
                      <a:off x="0" y="0"/>
                      <a:ext cx="2902886" cy="3500540"/>
                    </a:xfrm>
                    <a:prstGeom prst="rect">
                      <a:avLst/>
                    </a:prstGeom>
                    <a:effectLst>
                      <a:outerShdw blurRad="50800" dist="38100" dir="2700000" algn="tl" rotWithShape="0">
                        <a:prstClr val="black">
                          <a:alpha val="40000"/>
                        </a:prstClr>
                      </a:outerShdw>
                    </a:effectLst>
                  </pic:spPr>
                </pic:pic>
              </a:graphicData>
            </a:graphic>
          </wp:inline>
        </w:drawing>
      </w:r>
    </w:p>
    <w:p w14:paraId="1FA8AE41" w14:textId="250D5A1B" w:rsidR="005954A2" w:rsidRPr="002A60BD" w:rsidRDefault="00CB5EC1" w:rsidP="00CB5EC1">
      <w:pPr>
        <w:pStyle w:val="Caption"/>
        <w:rPr>
          <w:lang w:val="sr-Latn-ME"/>
        </w:rPr>
      </w:pPr>
      <w:bookmarkStart w:id="36" w:name="_Ref370233761"/>
      <w:r w:rsidRPr="002A60BD">
        <w:rPr>
          <w:b/>
          <w:lang w:val="sr-Latn-ME"/>
        </w:rPr>
        <w:t>Slika</w:t>
      </w:r>
      <w:bookmarkEnd w:id="36"/>
      <w:r w:rsidR="007C6B28" w:rsidRPr="002A60BD">
        <w:rPr>
          <w:b/>
          <w:lang w:val="sr-Latn-ME"/>
        </w:rPr>
        <w:t xml:space="preserve"> 27</w:t>
      </w:r>
      <w:r w:rsidRPr="002A60BD">
        <w:rPr>
          <w:b/>
          <w:lang w:val="sr-Latn-ME"/>
        </w:rPr>
        <w:t>:</w:t>
      </w:r>
      <w:r w:rsidRPr="002A60BD">
        <w:rPr>
          <w:lang w:val="sr-Latn-ME"/>
        </w:rPr>
        <w:t xml:space="preserve"> Otvaranje izabranog projekta/plana</w:t>
      </w:r>
    </w:p>
    <w:p w14:paraId="266398AB" w14:textId="74FF3665" w:rsidR="00397E7C" w:rsidRPr="002A60BD" w:rsidRDefault="001C30AD" w:rsidP="00475A4A">
      <w:pPr>
        <w:pStyle w:val="ListParagraph"/>
        <w:numPr>
          <w:ilvl w:val="0"/>
          <w:numId w:val="14"/>
        </w:numPr>
        <w:spacing w:before="240"/>
        <w:ind w:left="426" w:hanging="142"/>
        <w:rPr>
          <w:b/>
          <w:lang w:val="sr-Latn-ME"/>
        </w:rPr>
      </w:pPr>
      <w:r w:rsidRPr="002A60BD">
        <w:rPr>
          <w:b/>
          <w:lang w:val="sr-Latn-ME"/>
        </w:rPr>
        <w:lastRenderedPageBreak/>
        <w:t>Zatvaranje otv</w:t>
      </w:r>
      <w:r w:rsidR="0060529B" w:rsidRPr="002A60BD">
        <w:rPr>
          <w:b/>
          <w:lang w:val="sr-Latn-ME"/>
        </w:rPr>
        <w:t>o</w:t>
      </w:r>
      <w:r w:rsidRPr="002A60BD">
        <w:rPr>
          <w:b/>
          <w:lang w:val="sr-Latn-ME"/>
        </w:rPr>
        <w:t>renog projekta/plana</w:t>
      </w:r>
    </w:p>
    <w:p w14:paraId="2C8868DB" w14:textId="379F966B" w:rsidR="00BD54AD" w:rsidRPr="002A60BD" w:rsidRDefault="00691C3F" w:rsidP="00AE40D4">
      <w:pPr>
        <w:rPr>
          <w:lang w:val="sr-Latn-ME"/>
        </w:rPr>
      </w:pPr>
      <w:r w:rsidRPr="002A60BD">
        <w:rPr>
          <w:lang w:val="sr-Latn-ME"/>
        </w:rPr>
        <w:t>Zatvaranje otvorenog projekta/plana</w:t>
      </w:r>
      <w:r w:rsidR="005B0732" w:rsidRPr="002A60BD">
        <w:rPr>
          <w:lang w:val="sr-Latn-ME"/>
        </w:rPr>
        <w:t xml:space="preserve"> na Oracle Spatial Database vršimo klikom na dugme </w:t>
      </w:r>
      <w:r w:rsidR="00F12445" w:rsidRPr="002A60BD">
        <w:rPr>
          <w:noProof/>
          <w:lang w:val="en-US" w:eastAsia="en-US"/>
        </w:rPr>
        <w:drawing>
          <wp:inline distT="0" distB="0" distL="0" distR="0" wp14:anchorId="2959B61B" wp14:editId="4E4E53BB">
            <wp:extent cx="224155" cy="198120"/>
            <wp:effectExtent l="0" t="0" r="4445" b="0"/>
            <wp:docPr id="87" name="Picture 87" descr="C:\Users\Tahir\AppData\Local\Temp\SNAGHTML1aa7cd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ahir\AppData\Local\Temp\SNAGHTML1aa7cd87.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4155" cy="198120"/>
                    </a:xfrm>
                    <a:prstGeom prst="rect">
                      <a:avLst/>
                    </a:prstGeom>
                    <a:noFill/>
                    <a:ln>
                      <a:noFill/>
                    </a:ln>
                  </pic:spPr>
                </pic:pic>
              </a:graphicData>
            </a:graphic>
          </wp:inline>
        </w:drawing>
      </w:r>
      <w:r w:rsidR="00F12445" w:rsidRPr="002A60BD">
        <w:rPr>
          <w:lang w:val="sr-Latn-ME"/>
        </w:rPr>
        <w:t xml:space="preserve"> </w:t>
      </w:r>
      <w:r w:rsidR="00F12445" w:rsidRPr="002A60BD">
        <w:rPr>
          <w:b/>
          <w:lang w:val="sr-Latn-ME"/>
        </w:rPr>
        <w:t>Close enterprise project</w:t>
      </w:r>
      <w:r w:rsidR="00F12445" w:rsidRPr="002A60BD">
        <w:rPr>
          <w:lang w:val="sr-Latn-ME"/>
        </w:rPr>
        <w:t xml:space="preserve"> (</w:t>
      </w:r>
      <w:r w:rsidR="0024798E" w:rsidRPr="002A60BD">
        <w:rPr>
          <w:lang w:val="sr-Latn-ME"/>
        </w:rPr>
        <w:t>Slika 28</w:t>
      </w:r>
      <w:r w:rsidR="00F12445" w:rsidRPr="002A60BD">
        <w:rPr>
          <w:lang w:val="sr-Latn-ME"/>
        </w:rPr>
        <w:t>).</w:t>
      </w:r>
    </w:p>
    <w:p w14:paraId="543E0BB3" w14:textId="77777777" w:rsidR="002953DB" w:rsidRPr="002A60BD" w:rsidRDefault="002953DB" w:rsidP="008457A2">
      <w:pPr>
        <w:pStyle w:val="Slike"/>
      </w:pPr>
      <w:r w:rsidRPr="002A60BD">
        <w:rPr>
          <w:lang w:val="en-US"/>
        </w:rPr>
        <w:drawing>
          <wp:inline distT="0" distB="0" distL="0" distR="0" wp14:anchorId="693FB2D6" wp14:editId="2DEF0F8A">
            <wp:extent cx="5413493" cy="3600000"/>
            <wp:effectExtent l="38100" t="38100" r="92075" b="9588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nfra Admin26.jpg"/>
                    <pic:cNvPicPr/>
                  </pic:nvPicPr>
                  <pic:blipFill>
                    <a:blip r:embed="rId48">
                      <a:extLst>
                        <a:ext uri="{28A0092B-C50C-407E-A947-70E740481C1C}">
                          <a14:useLocalDpi xmlns:a14="http://schemas.microsoft.com/office/drawing/2010/main" val="0"/>
                        </a:ext>
                      </a:extLst>
                    </a:blip>
                    <a:stretch>
                      <a:fillRect/>
                    </a:stretch>
                  </pic:blipFill>
                  <pic:spPr>
                    <a:xfrm>
                      <a:off x="0" y="0"/>
                      <a:ext cx="5413493" cy="3600000"/>
                    </a:xfrm>
                    <a:prstGeom prst="rect">
                      <a:avLst/>
                    </a:prstGeom>
                    <a:effectLst>
                      <a:outerShdw blurRad="50800" dist="38100" dir="2700000" algn="tl" rotWithShape="0">
                        <a:prstClr val="black">
                          <a:alpha val="40000"/>
                        </a:prstClr>
                      </a:outerShdw>
                    </a:effectLst>
                  </pic:spPr>
                </pic:pic>
              </a:graphicData>
            </a:graphic>
          </wp:inline>
        </w:drawing>
      </w:r>
    </w:p>
    <w:p w14:paraId="274BE962" w14:textId="2795E846" w:rsidR="0011100B" w:rsidRPr="002A60BD" w:rsidRDefault="002953DB" w:rsidP="002953DB">
      <w:pPr>
        <w:pStyle w:val="Caption"/>
        <w:rPr>
          <w:lang w:val="sr-Latn-ME"/>
        </w:rPr>
      </w:pPr>
      <w:bookmarkStart w:id="37" w:name="_Ref370299079"/>
      <w:r w:rsidRPr="002A60BD">
        <w:rPr>
          <w:b/>
          <w:lang w:val="sr-Latn-ME"/>
        </w:rPr>
        <w:t>Slika</w:t>
      </w:r>
      <w:bookmarkEnd w:id="37"/>
      <w:r w:rsidR="0024798E" w:rsidRPr="002A60BD">
        <w:rPr>
          <w:b/>
          <w:lang w:val="sr-Latn-ME"/>
        </w:rPr>
        <w:t xml:space="preserve"> 28</w:t>
      </w:r>
      <w:r w:rsidRPr="002A60BD">
        <w:rPr>
          <w:b/>
          <w:lang w:val="sr-Latn-ME"/>
        </w:rPr>
        <w:t>:</w:t>
      </w:r>
      <w:r w:rsidRPr="002A60BD">
        <w:rPr>
          <w:lang w:val="sr-Latn-ME"/>
        </w:rPr>
        <w:t xml:space="preserve"> Zatvaranje </w:t>
      </w:r>
      <w:r w:rsidR="00AD36E6" w:rsidRPr="002A60BD">
        <w:rPr>
          <w:lang w:val="sr-Latn-ME"/>
        </w:rPr>
        <w:t>projekta/plana</w:t>
      </w:r>
    </w:p>
    <w:p w14:paraId="3CF730CE" w14:textId="153D389D" w:rsidR="00397E7C" w:rsidRPr="002A60BD" w:rsidRDefault="00A25AC0" w:rsidP="00475A4A">
      <w:pPr>
        <w:pStyle w:val="ListParagraph"/>
        <w:numPr>
          <w:ilvl w:val="0"/>
          <w:numId w:val="14"/>
        </w:numPr>
        <w:spacing w:before="240"/>
        <w:ind w:left="426" w:hanging="142"/>
        <w:rPr>
          <w:b/>
          <w:lang w:val="sr-Latn-ME"/>
        </w:rPr>
      </w:pPr>
      <w:r w:rsidRPr="002A60BD">
        <w:rPr>
          <w:b/>
          <w:lang w:val="sr-Latn-ME"/>
        </w:rPr>
        <w:t>Diskonektovanje sa Oracle Spatial Database</w:t>
      </w:r>
    </w:p>
    <w:p w14:paraId="721821A1" w14:textId="14BE937D" w:rsidR="00397E7C" w:rsidRPr="002A60BD" w:rsidRDefault="002955FB" w:rsidP="00AE40D4">
      <w:pPr>
        <w:rPr>
          <w:lang w:val="sr-Latn-ME"/>
        </w:rPr>
      </w:pPr>
      <w:r w:rsidRPr="002A60BD">
        <w:rPr>
          <w:lang w:val="sr-Latn-ME"/>
        </w:rPr>
        <w:t xml:space="preserve">Za diskonektovanje Autodesk® Infrastructure Administrator sa Oracle Spatial Database kliknemo na dugme </w:t>
      </w:r>
      <w:r w:rsidR="001379C3" w:rsidRPr="002A60BD">
        <w:rPr>
          <w:noProof/>
          <w:lang w:val="en-US" w:eastAsia="en-US"/>
        </w:rPr>
        <w:drawing>
          <wp:inline distT="0" distB="0" distL="0" distR="0" wp14:anchorId="2B5FAB27" wp14:editId="4733FC78">
            <wp:extent cx="219048" cy="2000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19048" cy="200000"/>
                    </a:xfrm>
                    <a:prstGeom prst="rect">
                      <a:avLst/>
                    </a:prstGeom>
                  </pic:spPr>
                </pic:pic>
              </a:graphicData>
            </a:graphic>
          </wp:inline>
        </w:drawing>
      </w:r>
      <w:r w:rsidR="001379C3" w:rsidRPr="002A60BD">
        <w:rPr>
          <w:lang w:val="sr-Latn-ME"/>
        </w:rPr>
        <w:t xml:space="preserve"> </w:t>
      </w:r>
      <w:r w:rsidR="001379C3" w:rsidRPr="002A60BD">
        <w:rPr>
          <w:b/>
          <w:lang w:val="sr-Latn-ME"/>
        </w:rPr>
        <w:t>Disconnect from enterprise database</w:t>
      </w:r>
      <w:r w:rsidR="001379C3" w:rsidRPr="002A60BD">
        <w:rPr>
          <w:lang w:val="sr-Latn-ME"/>
        </w:rPr>
        <w:t xml:space="preserve"> (</w:t>
      </w:r>
      <w:r w:rsidR="0024798E" w:rsidRPr="002A60BD">
        <w:rPr>
          <w:lang w:val="sr-Latn-ME"/>
        </w:rPr>
        <w:t>Slika 29</w:t>
      </w:r>
      <w:r w:rsidR="001379C3" w:rsidRPr="002A60BD">
        <w:rPr>
          <w:lang w:val="sr-Latn-ME"/>
        </w:rPr>
        <w:t>).</w:t>
      </w:r>
    </w:p>
    <w:p w14:paraId="6F533F43" w14:textId="77777777" w:rsidR="00D50001" w:rsidRPr="002A60BD" w:rsidRDefault="00D50001" w:rsidP="008457A2">
      <w:pPr>
        <w:pStyle w:val="Slike"/>
      </w:pPr>
      <w:r w:rsidRPr="002A60BD">
        <w:rPr>
          <w:lang w:val="en-US"/>
        </w:rPr>
        <w:drawing>
          <wp:inline distT="0" distB="0" distL="0" distR="0" wp14:anchorId="0F9AC565" wp14:editId="3069718B">
            <wp:extent cx="4189326" cy="3024000"/>
            <wp:effectExtent l="38100" t="38100" r="97155" b="10033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nfra Admin27.jpg"/>
                    <pic:cNvPicPr/>
                  </pic:nvPicPr>
                  <pic:blipFill>
                    <a:blip r:embed="rId50">
                      <a:extLst>
                        <a:ext uri="{28A0092B-C50C-407E-A947-70E740481C1C}">
                          <a14:useLocalDpi xmlns:a14="http://schemas.microsoft.com/office/drawing/2010/main" val="0"/>
                        </a:ext>
                      </a:extLst>
                    </a:blip>
                    <a:stretch>
                      <a:fillRect/>
                    </a:stretch>
                  </pic:blipFill>
                  <pic:spPr>
                    <a:xfrm>
                      <a:off x="0" y="0"/>
                      <a:ext cx="4189326" cy="3024000"/>
                    </a:xfrm>
                    <a:prstGeom prst="rect">
                      <a:avLst/>
                    </a:prstGeom>
                    <a:effectLst>
                      <a:outerShdw blurRad="50800" dist="38100" dir="2700000" algn="tl" rotWithShape="0">
                        <a:prstClr val="black">
                          <a:alpha val="40000"/>
                        </a:prstClr>
                      </a:outerShdw>
                    </a:effectLst>
                  </pic:spPr>
                </pic:pic>
              </a:graphicData>
            </a:graphic>
          </wp:inline>
        </w:drawing>
      </w:r>
    </w:p>
    <w:p w14:paraId="5D8942C7" w14:textId="49FF0CA9" w:rsidR="00037FEB" w:rsidRPr="002A60BD" w:rsidRDefault="00D50001" w:rsidP="00037FEB">
      <w:pPr>
        <w:pStyle w:val="Caption"/>
        <w:rPr>
          <w:lang w:val="sr-Latn-ME"/>
        </w:rPr>
      </w:pPr>
      <w:bookmarkStart w:id="38" w:name="_Ref370300203"/>
      <w:r w:rsidRPr="002A60BD">
        <w:rPr>
          <w:b/>
          <w:lang w:val="sr-Latn-ME"/>
        </w:rPr>
        <w:t>Slika</w:t>
      </w:r>
      <w:bookmarkEnd w:id="38"/>
      <w:r w:rsidR="0024798E" w:rsidRPr="002A60BD">
        <w:rPr>
          <w:b/>
          <w:lang w:val="sr-Latn-ME"/>
        </w:rPr>
        <w:t xml:space="preserve"> 29</w:t>
      </w:r>
      <w:r w:rsidRPr="002A60BD">
        <w:rPr>
          <w:b/>
          <w:lang w:val="sr-Latn-ME"/>
        </w:rPr>
        <w:t>:</w:t>
      </w:r>
      <w:r w:rsidRPr="002A60BD">
        <w:rPr>
          <w:lang w:val="sr-Latn-ME"/>
        </w:rPr>
        <w:t xml:space="preserve"> Diskonektovanje sa Oracle Spatial Database</w:t>
      </w:r>
      <w:r w:rsidR="00037FEB" w:rsidRPr="002A60BD">
        <w:rPr>
          <w:lang w:val="sr-Latn-ME"/>
        </w:rPr>
        <w:br w:type="page"/>
      </w:r>
    </w:p>
    <w:p w14:paraId="7CDEAA8D" w14:textId="27C61A05" w:rsidR="00277721" w:rsidRPr="002A60BD" w:rsidRDefault="00277721" w:rsidP="00277721">
      <w:pPr>
        <w:pStyle w:val="Heading4"/>
      </w:pPr>
      <w:bookmarkStart w:id="39" w:name="_Toc383425124"/>
      <w:r w:rsidRPr="002A60BD">
        <w:lastRenderedPageBreak/>
        <w:t>Kreiranje novog GIS MonPlanGML u Oracle Spatial Database pomoću DMP fajlova</w:t>
      </w:r>
      <w:bookmarkEnd w:id="39"/>
    </w:p>
    <w:p w14:paraId="4D2E8DCA" w14:textId="77777777" w:rsidR="00277721" w:rsidRPr="002A60BD" w:rsidRDefault="00277721" w:rsidP="00277721">
      <w:pPr>
        <w:ind w:left="425" w:firstLine="0"/>
        <w:rPr>
          <w:lang w:val="sr-Latn-ME"/>
        </w:rPr>
      </w:pPr>
      <w:r w:rsidRPr="002A60BD">
        <w:rPr>
          <w:lang w:val="sr-Latn-ME"/>
        </w:rPr>
        <w:t>Ubacivanje planova u Oracle bazu podataka se vrši uz pomoć Oracle Data Pump alata.</w:t>
      </w:r>
    </w:p>
    <w:p w14:paraId="0E026856" w14:textId="77777777" w:rsidR="00277721" w:rsidRPr="002A60BD" w:rsidRDefault="00277721" w:rsidP="00277721">
      <w:pPr>
        <w:ind w:left="425" w:firstLine="0"/>
        <w:rPr>
          <w:lang w:val="sr-Latn-ME"/>
        </w:rPr>
      </w:pPr>
      <w:r w:rsidRPr="002A60BD">
        <w:rPr>
          <w:lang w:val="sr-Latn-ME"/>
        </w:rPr>
        <w:t>Prvenstveno, potrebno je odrediti putanju foldera u kojem se nalaze DMP fajlovi, tako što se otvori Command Prompt i pokrene komanda SQLPLUS i unesu parametri za login na sistem za usera system.</w:t>
      </w:r>
    </w:p>
    <w:p w14:paraId="0D695894" w14:textId="77777777" w:rsidR="00277721" w:rsidRPr="002A60BD" w:rsidRDefault="00277721" w:rsidP="00277721">
      <w:pPr>
        <w:rPr>
          <w:lang w:val="sr-Latn-ME"/>
        </w:rPr>
      </w:pPr>
      <w:r w:rsidRPr="002A60BD">
        <w:rPr>
          <w:lang w:val="sr-Latn-ME"/>
        </w:rPr>
        <w:t>Potom je potrebno izdati sledeću komandu</w:t>
      </w:r>
    </w:p>
    <w:p w14:paraId="1D77D51F" w14:textId="44265701" w:rsidR="00277721" w:rsidRPr="002A60BD" w:rsidRDefault="00277721" w:rsidP="00277721">
      <w:pPr>
        <w:rPr>
          <w:lang w:val="sr-Latn-ME"/>
        </w:rPr>
      </w:pPr>
      <w:r w:rsidRPr="002A60BD">
        <w:rPr>
          <w:lang w:val="sr-Latn-ME"/>
        </w:rPr>
        <w:t>CREATE OR REPLACE DIRECTORY DATA_PUMP_DIR AS ‘C:\GIS\’;</w:t>
      </w:r>
    </w:p>
    <w:p w14:paraId="1937D850" w14:textId="77777777" w:rsidR="00277721" w:rsidRPr="002A60BD" w:rsidRDefault="00277721" w:rsidP="00277721">
      <w:pPr>
        <w:rPr>
          <w:lang w:val="sr-Latn-ME"/>
        </w:rPr>
      </w:pPr>
      <w:r w:rsidRPr="002A60BD">
        <w:rPr>
          <w:lang w:val="sr-Latn-ME"/>
        </w:rPr>
        <w:t>Gdje je ‘C:\GIS\’ primjer putanje na kojoj se folder sa DMP fajlovima nalazi.</w:t>
      </w:r>
    </w:p>
    <w:p w14:paraId="0E722492" w14:textId="77777777" w:rsidR="00277721" w:rsidRPr="002A60BD" w:rsidRDefault="00277721" w:rsidP="00277721">
      <w:pPr>
        <w:ind w:left="450" w:firstLine="0"/>
        <w:rPr>
          <w:lang w:val="sr-Latn-ME"/>
        </w:rPr>
      </w:pPr>
      <w:r w:rsidRPr="002A60BD">
        <w:rPr>
          <w:lang w:val="sr-Latn-ME"/>
        </w:rPr>
        <w:t xml:space="preserve">Nakon izvršenja ove komande, dobijamo poruku </w:t>
      </w:r>
      <w:r w:rsidRPr="002A60BD">
        <w:rPr>
          <w:i/>
          <w:lang w:val="sr-Latn-ME"/>
        </w:rPr>
        <w:t xml:space="preserve">Directory created., </w:t>
      </w:r>
      <w:r w:rsidRPr="002A60BD">
        <w:rPr>
          <w:lang w:val="sr-Latn-ME"/>
        </w:rPr>
        <w:t>i unosimo komandu QUIT kako bismo izšli iz SQLPLUS-a.</w:t>
      </w:r>
    </w:p>
    <w:p w14:paraId="4BF1AEA9" w14:textId="77777777" w:rsidR="00277721" w:rsidRPr="002A60BD" w:rsidRDefault="00277721" w:rsidP="00277721">
      <w:pPr>
        <w:jc w:val="center"/>
        <w:rPr>
          <w:lang w:val="sr-Latn-ME"/>
        </w:rPr>
      </w:pPr>
      <w:r w:rsidRPr="002A60BD">
        <w:rPr>
          <w:noProof/>
          <w:lang w:val="en-US" w:eastAsia="en-US"/>
        </w:rPr>
        <w:drawing>
          <wp:inline distT="0" distB="0" distL="0" distR="0" wp14:anchorId="23A73FC8" wp14:editId="1BDF4DD9">
            <wp:extent cx="3888188" cy="1967802"/>
            <wp:effectExtent l="0" t="0" r="0" b="0"/>
            <wp:docPr id="113" name="Picture 113" descr="D:\Users\Petar\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s\Petar\Desktop\2.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908016" cy="1977837"/>
                    </a:xfrm>
                    <a:prstGeom prst="rect">
                      <a:avLst/>
                    </a:prstGeom>
                    <a:noFill/>
                    <a:ln>
                      <a:noFill/>
                    </a:ln>
                  </pic:spPr>
                </pic:pic>
              </a:graphicData>
            </a:graphic>
          </wp:inline>
        </w:drawing>
      </w:r>
    </w:p>
    <w:p w14:paraId="11C65706" w14:textId="7D680153" w:rsidR="00277721" w:rsidRPr="002A60BD" w:rsidRDefault="0024798E" w:rsidP="00277721">
      <w:pPr>
        <w:jc w:val="center"/>
        <w:rPr>
          <w:iCs/>
          <w:sz w:val="20"/>
          <w:szCs w:val="18"/>
          <w:lang w:val="sr-Latn-ME"/>
        </w:rPr>
      </w:pPr>
      <w:r w:rsidRPr="002A60BD">
        <w:rPr>
          <w:b/>
          <w:iCs/>
          <w:sz w:val="20"/>
          <w:szCs w:val="18"/>
          <w:lang w:val="sr-Latn-ME"/>
        </w:rPr>
        <w:t>Slika 30</w:t>
      </w:r>
      <w:r w:rsidR="00407C21" w:rsidRPr="002A60BD">
        <w:rPr>
          <w:b/>
          <w:iCs/>
          <w:sz w:val="20"/>
          <w:szCs w:val="18"/>
          <w:lang w:val="sr-Latn-ME"/>
        </w:rPr>
        <w:t xml:space="preserve">: </w:t>
      </w:r>
      <w:r w:rsidR="00407C21" w:rsidRPr="002A60BD">
        <w:rPr>
          <w:iCs/>
          <w:sz w:val="20"/>
          <w:szCs w:val="18"/>
          <w:lang w:val="sr-Latn-ME"/>
        </w:rPr>
        <w:t>Command Prompt sa komandama</w:t>
      </w:r>
    </w:p>
    <w:p w14:paraId="01053B8E" w14:textId="77777777" w:rsidR="00277721" w:rsidRPr="002A60BD" w:rsidRDefault="00277721" w:rsidP="00277721">
      <w:pPr>
        <w:jc w:val="left"/>
        <w:rPr>
          <w:lang w:val="sr-Latn-ME"/>
        </w:rPr>
      </w:pPr>
      <w:r w:rsidRPr="002A60BD">
        <w:rPr>
          <w:lang w:val="sr-Latn-ME"/>
        </w:rPr>
        <w:t>Kada je kreiran DATA_PUMP_DIR, pokrećemo komandu IMPDP, u sledećem obliku</w:t>
      </w:r>
    </w:p>
    <w:p w14:paraId="40CA56CE" w14:textId="77777777" w:rsidR="00277721" w:rsidRPr="002A60BD" w:rsidRDefault="00277721" w:rsidP="00277721">
      <w:pPr>
        <w:ind w:left="450" w:firstLine="0"/>
        <w:jc w:val="left"/>
        <w:rPr>
          <w:lang w:val="sr-Latn-ME"/>
        </w:rPr>
      </w:pPr>
      <w:r w:rsidRPr="002A60BD">
        <w:rPr>
          <w:lang w:val="sr-Latn-ME"/>
        </w:rPr>
        <w:t>IMPDP [username/password@server:port/servis] DUMPFILE=[naziv_dmp_fajla] LOGFILE=[naziv_log_fajla] DIRECTORY=DATA_PUMP_DIR SCHEMAS=[naziv_sheme</w:t>
      </w:r>
    </w:p>
    <w:p w14:paraId="2D70FAB9" w14:textId="77777777" w:rsidR="00277721" w:rsidRPr="002A60BD" w:rsidRDefault="00277721" w:rsidP="00277721">
      <w:pPr>
        <w:ind w:left="450" w:firstLine="0"/>
        <w:jc w:val="left"/>
        <w:rPr>
          <w:lang w:val="sr-Latn-ME"/>
        </w:rPr>
      </w:pPr>
      <w:r w:rsidRPr="002A60BD">
        <w:rPr>
          <w:lang w:val="sr-Latn-ME"/>
        </w:rPr>
        <w:t>Konkretan primjer:</w:t>
      </w:r>
    </w:p>
    <w:p w14:paraId="1A491604" w14:textId="1E6022D7" w:rsidR="00277721" w:rsidRPr="002A60BD" w:rsidRDefault="00277721" w:rsidP="00DD70B5">
      <w:pPr>
        <w:ind w:left="450" w:firstLine="0"/>
        <w:jc w:val="left"/>
        <w:rPr>
          <w:lang w:val="sr-Latn-ME"/>
        </w:rPr>
      </w:pPr>
      <w:r w:rsidRPr="002A60BD">
        <w:rPr>
          <w:lang w:val="sr-Latn-ME"/>
        </w:rPr>
        <w:t>IMPDP system/abcd@localhost:1522/monplan DUMPFILE=FULL_EXP.DMP LOGFILE=full_exp_lg.log DIRECTORY=DATA_PUMP_DIR SCHEMAS=BJELASICA_CMILJACA</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277721" w:rsidRPr="002A60BD" w14:paraId="36603392" w14:textId="77777777" w:rsidTr="00F3720F">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00DE6934" w14:textId="77777777" w:rsidR="00277721" w:rsidRPr="002A60BD" w:rsidRDefault="00277721" w:rsidP="00F3720F">
            <w:pPr>
              <w:pStyle w:val="Icon"/>
              <w:ind w:firstLine="0"/>
              <w:rPr>
                <w:u w:val="double"/>
                <w:lang w:val="sr-Latn-ME"/>
              </w:rPr>
            </w:pPr>
            <w:r w:rsidRPr="002A60BD">
              <w:rPr>
                <w:noProof/>
                <w:lang w:val="en-US" w:eastAsia="en-US"/>
              </w:rPr>
              <mc:AlternateContent>
                <mc:Choice Requires="wpg">
                  <w:drawing>
                    <wp:inline distT="0" distB="0" distL="0" distR="0" wp14:anchorId="4BF5CE98" wp14:editId="30038752">
                      <wp:extent cx="228600" cy="228600"/>
                      <wp:effectExtent l="0" t="0" r="0" b="0"/>
                      <wp:docPr id="114"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115" name="Oval 115"/>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116" name="Freeform 116"/>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8A59E4E"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">
                      <v:oval id="Oval 115"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QbJMEA&#10;AADcAAAADwAAAGRycy9kb3ducmV2LnhtbERP24rCMBB9F/Yfwizsi2hq2YpUo0jZFR+9fcDYjE2x&#10;mZQmavfvzYLg2xzOdRar3jbiTp2vHSuYjBMQxKXTNVcKTsff0QyED8gaG8ek4I88rJYfgwXm2j14&#10;T/dDqEQMYZ+jAhNCm0vpS0MW/di1xJG7uM5iiLCrpO7wEcNtI9MkmUqLNccGgy0Vhsrr4WYVDNMf&#10;WeyyNBteTLGz5/Pm+D3bKPX12a/nIAL14S1+ubc6zp9k8P9MvE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e0GyTBAAAA3AAAAA8AAAAAAAAAAAAAAAAAmAIAAGRycy9kb3du&#10;cmV2LnhtbFBLBQYAAAAABAAEAPUAAACGAwAAAAA=&#10;" fillcolor="#0070c0" stroked="f" strokeweight="0">
                        <v:stroke joinstyle="miter"/>
                        <o:lock v:ext="edit" aspectratio="t"/>
                      </v:oval>
                      <v:shape id="Freeform 116"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Mho8MA&#10;AADcAAAADwAAAGRycy9kb3ducmV2LnhtbERP30vDMBB+F/wfwgm+uXQ6itZlQwShTwPXjb2ezbUp&#10;NpeSZF3dX28Gg73dx/fzluvJ9mIkHzrHCuazDARx7XTHrYJd9fX0CiJEZI29Y1LwRwHWq/u7JRba&#10;nfibxm1sRQrhUKACE+NQSBlqQxbDzA3EiWuctxgT9K3UHk8p3PbyOctyabHj1GBwoE9D9e/2aBUc&#10;zvtqPPrKbBpflou3n0PumxelHh+mj3cQkaZ4E1/dpU7z5zlcnkkX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Mho8MAAADcAAAADwAAAAAAAAAAAAAAAACYAgAAZHJzL2Rv&#10;d25yZXYueG1sUEsFBgAAAAAEAAQA9QAAAIgDAAAAAA==&#10;" path="m3915,38279r23491,l27406,127000r-23491,l3915,38279xm15661,v8649,,15661,7012,15661,15661c31322,24310,24310,31322,15661,31322,7012,31322,,24310,,15661,,7012,7012,,15661,xe" fillcolor="white [3212]"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6F76A9E2" w14:textId="77777777" w:rsidR="00277721" w:rsidRPr="002A60BD" w:rsidRDefault="00277721" w:rsidP="00F3720F">
            <w:pPr>
              <w:pStyle w:val="TipText"/>
              <w:ind w:firstLine="0"/>
              <w:cnfStyle w:val="000000000000" w:firstRow="0" w:lastRow="0" w:firstColumn="0" w:lastColumn="0" w:oddVBand="0" w:evenVBand="0" w:oddHBand="0" w:evenHBand="0" w:firstRowFirstColumn="0" w:firstRowLastColumn="0" w:lastRowFirstColumn="0" w:lastRowLastColumn="0"/>
              <w:rPr>
                <w:b/>
                <w:lang w:val="sr-Latn-ME"/>
              </w:rPr>
            </w:pPr>
            <w:r w:rsidRPr="002A60BD">
              <w:rPr>
                <w:b/>
                <w:sz w:val="18"/>
                <w:lang w:val="sr-Latn-ME"/>
              </w:rPr>
              <w:t>Bitno je ne uvoziti više od jedne šeme odjednom zbog mogućih grešaka i pada performansi.</w:t>
            </w:r>
          </w:p>
        </w:tc>
      </w:tr>
    </w:tbl>
    <w:p w14:paraId="6036D5BE" w14:textId="77777777" w:rsidR="00DD70B5" w:rsidRPr="002A60BD" w:rsidRDefault="00DD70B5" w:rsidP="00277721">
      <w:pPr>
        <w:pStyle w:val="Caption"/>
        <w:jc w:val="left"/>
        <w:rPr>
          <w:lang w:val="sr-Latn-ME"/>
        </w:rPr>
      </w:pPr>
    </w:p>
    <w:p w14:paraId="0F37799A" w14:textId="77777777" w:rsidR="00DD70B5" w:rsidRPr="002A60BD" w:rsidRDefault="00DD70B5">
      <w:pPr>
        <w:spacing w:after="320"/>
        <w:ind w:firstLine="0"/>
        <w:jc w:val="left"/>
        <w:rPr>
          <w:iCs/>
          <w:sz w:val="20"/>
          <w:szCs w:val="18"/>
          <w:lang w:val="sr-Latn-ME"/>
        </w:rPr>
      </w:pPr>
      <w:r w:rsidRPr="002A60BD">
        <w:rPr>
          <w:lang w:val="sr-Latn-ME"/>
        </w:rPr>
        <w:br w:type="page"/>
      </w:r>
    </w:p>
    <w:p w14:paraId="5B3AB4BD" w14:textId="32B2C4DF" w:rsidR="001379C3" w:rsidRPr="002A60BD" w:rsidRDefault="00277721" w:rsidP="00277721">
      <w:pPr>
        <w:pStyle w:val="Caption"/>
        <w:jc w:val="left"/>
        <w:rPr>
          <w:i/>
          <w:lang w:val="sr-Latn-ME"/>
        </w:rPr>
      </w:pPr>
      <w:r w:rsidRPr="002A60BD">
        <w:rPr>
          <w:lang w:val="sr-Latn-ME"/>
        </w:rPr>
        <w:lastRenderedPageBreak/>
        <w:t xml:space="preserve">Proces kreiranja Enterprise projekta je prikazan u prethodnom poglavlju i potrebno ga je pratiti do slike 5. gdje je, umjesto klika na dugme </w:t>
      </w:r>
      <w:r w:rsidRPr="002A60BD">
        <w:rPr>
          <w:i/>
          <w:lang w:val="sr-Latn-ME"/>
        </w:rPr>
        <w:t>New</w:t>
      </w:r>
      <w:r w:rsidRPr="002A60BD">
        <w:rPr>
          <w:lang w:val="sr-Latn-ME"/>
        </w:rPr>
        <w:t xml:space="preserve">, potrebno kliknut na dugme </w:t>
      </w:r>
      <w:r w:rsidRPr="002A60BD">
        <w:rPr>
          <w:i/>
          <w:lang w:val="sr-Latn-ME"/>
        </w:rPr>
        <w:t>Import.</w:t>
      </w:r>
    </w:p>
    <w:p w14:paraId="5D278482" w14:textId="53B806CF" w:rsidR="00277721" w:rsidRPr="002A60BD" w:rsidRDefault="00D50CB3" w:rsidP="00277721">
      <w:pPr>
        <w:rPr>
          <w:lang w:val="sr-Latn-ME"/>
        </w:rPr>
      </w:pPr>
      <w:r w:rsidRPr="002A60BD">
        <w:rPr>
          <w:noProof/>
          <w:lang w:val="en-US" w:eastAsia="en-US"/>
        </w:rPr>
        <w:drawing>
          <wp:inline distT="0" distB="0" distL="0" distR="0" wp14:anchorId="71186225" wp14:editId="049498D6">
            <wp:extent cx="5725160" cy="1407160"/>
            <wp:effectExtent l="0" t="0" r="8890" b="2540"/>
            <wp:docPr id="345" name="Picture 345" descr="D:\Users\Petar\Desktop\2.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Users\Petar\Desktop\2.1.2-1.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25160" cy="1407160"/>
                    </a:xfrm>
                    <a:prstGeom prst="rect">
                      <a:avLst/>
                    </a:prstGeom>
                    <a:noFill/>
                    <a:ln>
                      <a:noFill/>
                    </a:ln>
                  </pic:spPr>
                </pic:pic>
              </a:graphicData>
            </a:graphic>
          </wp:inline>
        </w:drawing>
      </w:r>
    </w:p>
    <w:p w14:paraId="55EA0E76" w14:textId="38E227DB" w:rsidR="00D50CB3" w:rsidRPr="002A60BD" w:rsidRDefault="00407C21" w:rsidP="00D50CB3">
      <w:pPr>
        <w:jc w:val="center"/>
        <w:rPr>
          <w:sz w:val="20"/>
          <w:lang w:val="sr-Latn-ME"/>
        </w:rPr>
      </w:pPr>
      <w:r w:rsidRPr="002A60BD">
        <w:rPr>
          <w:b/>
          <w:sz w:val="20"/>
          <w:lang w:val="sr-Latn-ME"/>
        </w:rPr>
        <w:t xml:space="preserve">Slika </w:t>
      </w:r>
      <w:r w:rsidR="0024798E" w:rsidRPr="002A60BD">
        <w:rPr>
          <w:b/>
          <w:sz w:val="20"/>
          <w:lang w:val="sr-Latn-ME"/>
        </w:rPr>
        <w:t>31</w:t>
      </w:r>
      <w:r w:rsidRPr="002A60BD">
        <w:rPr>
          <w:b/>
          <w:sz w:val="20"/>
          <w:lang w:val="sr-Latn-ME"/>
        </w:rPr>
        <w:t>:</w:t>
      </w:r>
      <w:r w:rsidR="00D50CB3" w:rsidRPr="002A60BD">
        <w:rPr>
          <w:sz w:val="20"/>
          <w:lang w:val="sr-Latn-ME"/>
        </w:rPr>
        <w:t xml:space="preserve"> Kreiranje Enterprise Modela od importovanog plana</w:t>
      </w:r>
    </w:p>
    <w:p w14:paraId="10C2BD22" w14:textId="6ACC39D8" w:rsidR="00D50CB3" w:rsidRPr="002A60BD" w:rsidRDefault="00D50CB3" w:rsidP="00D50CB3">
      <w:pPr>
        <w:ind w:firstLine="0"/>
        <w:rPr>
          <w:lang w:val="sr-Latn-ME"/>
        </w:rPr>
      </w:pPr>
      <w:r w:rsidRPr="002A60BD">
        <w:rPr>
          <w:lang w:val="sr-Latn-ME"/>
        </w:rPr>
        <w:t xml:space="preserve">Potom je potrebno odabrati opciju </w:t>
      </w:r>
      <w:r w:rsidRPr="002A60BD">
        <w:rPr>
          <w:i/>
          <w:lang w:val="sr-Latn-ME"/>
        </w:rPr>
        <w:t>Import from existing Oracle schema.</w:t>
      </w:r>
    </w:p>
    <w:p w14:paraId="37D40908" w14:textId="15FAA229" w:rsidR="00D50CB3" w:rsidRPr="002A60BD" w:rsidRDefault="00D50CB3" w:rsidP="00D50CB3">
      <w:pPr>
        <w:jc w:val="center"/>
        <w:rPr>
          <w:lang w:val="sr-Latn-ME"/>
        </w:rPr>
      </w:pPr>
      <w:r w:rsidRPr="002A60BD">
        <w:rPr>
          <w:noProof/>
          <w:lang w:val="en-US" w:eastAsia="en-US"/>
        </w:rPr>
        <w:drawing>
          <wp:inline distT="0" distB="0" distL="0" distR="0" wp14:anchorId="45F6AE39" wp14:editId="1B3C255A">
            <wp:extent cx="3316954" cy="1900362"/>
            <wp:effectExtent l="0" t="0" r="0" b="5080"/>
            <wp:docPr id="377" name="Picture 377" descr="D:\Users\Petar\Desktop\2.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Users\Petar\Desktop\2.1.2-2.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338400" cy="1912649"/>
                    </a:xfrm>
                    <a:prstGeom prst="rect">
                      <a:avLst/>
                    </a:prstGeom>
                    <a:noFill/>
                    <a:ln>
                      <a:noFill/>
                    </a:ln>
                  </pic:spPr>
                </pic:pic>
              </a:graphicData>
            </a:graphic>
          </wp:inline>
        </w:drawing>
      </w:r>
    </w:p>
    <w:p w14:paraId="6D719D46" w14:textId="7CC12998" w:rsidR="00D50CB3" w:rsidRPr="002A60BD" w:rsidRDefault="0024798E" w:rsidP="00D50CB3">
      <w:pPr>
        <w:jc w:val="center"/>
        <w:rPr>
          <w:sz w:val="20"/>
          <w:lang w:val="sr-Latn-ME"/>
        </w:rPr>
      </w:pPr>
      <w:r w:rsidRPr="002A60BD">
        <w:rPr>
          <w:b/>
          <w:sz w:val="20"/>
          <w:lang w:val="sr-Latn-ME"/>
        </w:rPr>
        <w:t>Slika 32</w:t>
      </w:r>
      <w:r w:rsidR="00407C21" w:rsidRPr="002A60BD">
        <w:rPr>
          <w:b/>
          <w:sz w:val="20"/>
          <w:lang w:val="sr-Latn-ME"/>
        </w:rPr>
        <w:t>:</w:t>
      </w:r>
      <w:r w:rsidR="00D50CB3" w:rsidRPr="002A60BD">
        <w:rPr>
          <w:b/>
          <w:sz w:val="20"/>
          <w:lang w:val="sr-Latn-ME"/>
        </w:rPr>
        <w:t xml:space="preserve"> </w:t>
      </w:r>
      <w:r w:rsidR="00D50CB3" w:rsidRPr="002A60BD">
        <w:rPr>
          <w:sz w:val="20"/>
          <w:lang w:val="sr-Latn-ME"/>
        </w:rPr>
        <w:t>Dijalog za odabir odakle se importuje plan</w:t>
      </w:r>
    </w:p>
    <w:p w14:paraId="1152AC37" w14:textId="5E22E72B" w:rsidR="00D50CB3" w:rsidRPr="002A60BD" w:rsidRDefault="00D50CB3" w:rsidP="00D50CB3">
      <w:pPr>
        <w:ind w:firstLine="0"/>
        <w:rPr>
          <w:i/>
          <w:lang w:val="sr-Latn-ME"/>
        </w:rPr>
      </w:pPr>
      <w:r w:rsidRPr="002A60BD">
        <w:rPr>
          <w:lang w:val="sr-Latn-ME"/>
        </w:rPr>
        <w:t xml:space="preserve">Nakon odabrane opcije otvara se forma za logovanje na bazu podataka. Potrbno je unijeti podatke I kliknuti na dugme </w:t>
      </w:r>
      <w:r w:rsidRPr="002A60BD">
        <w:rPr>
          <w:i/>
          <w:lang w:val="sr-Latn-ME"/>
        </w:rPr>
        <w:t>Login.</w:t>
      </w:r>
    </w:p>
    <w:p w14:paraId="73B0BBD6" w14:textId="72236D9B" w:rsidR="00D50CB3" w:rsidRPr="002A60BD" w:rsidRDefault="00D50CB3" w:rsidP="00D50CB3">
      <w:pPr>
        <w:ind w:firstLine="0"/>
        <w:jc w:val="center"/>
        <w:rPr>
          <w:i/>
          <w:lang w:val="sr-Latn-ME"/>
        </w:rPr>
      </w:pPr>
      <w:r w:rsidRPr="002A60BD">
        <w:rPr>
          <w:i/>
          <w:noProof/>
          <w:lang w:val="en-US" w:eastAsia="en-US"/>
        </w:rPr>
        <w:drawing>
          <wp:inline distT="0" distB="0" distL="0" distR="0" wp14:anchorId="72BA1B46" wp14:editId="0C7FC7C4">
            <wp:extent cx="1796995" cy="2115037"/>
            <wp:effectExtent l="0" t="0" r="0" b="0"/>
            <wp:docPr id="378" name="Picture 378" descr="D:\Users\Petar\Desktop\2.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Users\Petar\Desktop\2.1.2-3.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11465" cy="2132068"/>
                    </a:xfrm>
                    <a:prstGeom prst="rect">
                      <a:avLst/>
                    </a:prstGeom>
                    <a:noFill/>
                    <a:ln>
                      <a:noFill/>
                    </a:ln>
                  </pic:spPr>
                </pic:pic>
              </a:graphicData>
            </a:graphic>
          </wp:inline>
        </w:drawing>
      </w:r>
    </w:p>
    <w:p w14:paraId="1D1F4F12" w14:textId="693EC377" w:rsidR="00D50CB3" w:rsidRPr="002A60BD" w:rsidRDefault="0024798E" w:rsidP="00D50CB3">
      <w:pPr>
        <w:ind w:firstLine="0"/>
        <w:jc w:val="center"/>
        <w:rPr>
          <w:sz w:val="20"/>
          <w:lang w:val="sr-Latn-ME"/>
        </w:rPr>
      </w:pPr>
      <w:r w:rsidRPr="002A60BD">
        <w:rPr>
          <w:b/>
          <w:sz w:val="20"/>
          <w:lang w:val="sr-Latn-ME"/>
        </w:rPr>
        <w:t>Slika 33</w:t>
      </w:r>
      <w:r w:rsidR="007F108B" w:rsidRPr="002A60BD">
        <w:rPr>
          <w:b/>
          <w:sz w:val="20"/>
          <w:lang w:val="sr-Latn-ME"/>
        </w:rPr>
        <w:t>:</w:t>
      </w:r>
      <w:r w:rsidR="00D50CB3" w:rsidRPr="002A60BD">
        <w:rPr>
          <w:sz w:val="20"/>
          <w:lang w:val="sr-Latn-ME"/>
        </w:rPr>
        <w:t xml:space="preserve"> Forma za login na bazu podataka</w:t>
      </w:r>
    </w:p>
    <w:p w14:paraId="1298301F" w14:textId="57C628DA" w:rsidR="00D50CB3" w:rsidRPr="002A60BD" w:rsidRDefault="00D50CB3" w:rsidP="00D50CB3">
      <w:pPr>
        <w:ind w:firstLine="0"/>
        <w:rPr>
          <w:i/>
          <w:lang w:val="sr-Latn-ME"/>
        </w:rPr>
      </w:pPr>
      <w:r w:rsidRPr="002A60BD">
        <w:rPr>
          <w:lang w:val="sr-Latn-ME"/>
        </w:rPr>
        <w:t xml:space="preserve">Otvara se forma koja prikauje dostupne planove. Ostaviti opciju Show only enterprise industry models. Izabrati plan koji </w:t>
      </w:r>
      <w:r w:rsidR="007F108B" w:rsidRPr="002A60BD">
        <w:rPr>
          <w:lang w:val="sr-Latn-ME"/>
        </w:rPr>
        <w:t xml:space="preserve">želimo da uvezemo i </w:t>
      </w:r>
      <w:r w:rsidRPr="002A60BD">
        <w:rPr>
          <w:lang w:val="sr-Latn-ME"/>
        </w:rPr>
        <w:t xml:space="preserve">potvrdimo klikom na dugme </w:t>
      </w:r>
      <w:r w:rsidRPr="002A60BD">
        <w:rPr>
          <w:i/>
          <w:lang w:val="sr-Latn-ME"/>
        </w:rPr>
        <w:t>OK.</w:t>
      </w:r>
    </w:p>
    <w:p w14:paraId="1C450E3D" w14:textId="77777777" w:rsidR="00B6775A" w:rsidRPr="002A60BD" w:rsidRDefault="00B6775A" w:rsidP="00D50CB3">
      <w:pPr>
        <w:ind w:firstLine="0"/>
        <w:rPr>
          <w:i/>
          <w:lang w:val="sr-Latn-ME"/>
        </w:rPr>
      </w:pPr>
    </w:p>
    <w:p w14:paraId="105E02B4" w14:textId="77777777" w:rsidR="00D50CB3" w:rsidRPr="002A60BD" w:rsidRDefault="00D50CB3" w:rsidP="00D50CB3">
      <w:pPr>
        <w:ind w:firstLine="0"/>
        <w:rPr>
          <w:lang w:val="sr-Latn-ME"/>
        </w:rPr>
      </w:pPr>
    </w:p>
    <w:p w14:paraId="10C48ADE" w14:textId="3DC8679A" w:rsidR="00DD70B5" w:rsidRPr="002A60BD" w:rsidRDefault="00DD70B5" w:rsidP="00DD70B5">
      <w:pPr>
        <w:ind w:firstLine="0"/>
        <w:jc w:val="center"/>
        <w:rPr>
          <w:lang w:val="sr-Latn-ME"/>
        </w:rPr>
      </w:pPr>
      <w:r w:rsidRPr="002A60BD">
        <w:rPr>
          <w:noProof/>
          <w:lang w:val="en-US" w:eastAsia="en-US"/>
        </w:rPr>
        <w:lastRenderedPageBreak/>
        <w:drawing>
          <wp:inline distT="0" distB="0" distL="0" distR="0" wp14:anchorId="0D65B153" wp14:editId="051E5FE0">
            <wp:extent cx="1796995" cy="2306717"/>
            <wp:effectExtent l="0" t="0" r="0" b="0"/>
            <wp:docPr id="379" name="Picture 379" descr="D:\Users\Petar\Desktop\2.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Users\Petar\Desktop\2.1.2-4.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803240" cy="2314733"/>
                    </a:xfrm>
                    <a:prstGeom prst="rect">
                      <a:avLst/>
                    </a:prstGeom>
                    <a:noFill/>
                    <a:ln>
                      <a:noFill/>
                    </a:ln>
                  </pic:spPr>
                </pic:pic>
              </a:graphicData>
            </a:graphic>
          </wp:inline>
        </w:drawing>
      </w:r>
    </w:p>
    <w:p w14:paraId="5E40D393" w14:textId="79E5C144" w:rsidR="00DD70B5" w:rsidRPr="002A60BD" w:rsidRDefault="0007041F" w:rsidP="00DD70B5">
      <w:pPr>
        <w:ind w:firstLine="0"/>
        <w:jc w:val="center"/>
        <w:rPr>
          <w:b/>
          <w:sz w:val="20"/>
          <w:lang w:val="sr-Latn-ME"/>
        </w:rPr>
      </w:pPr>
      <w:r w:rsidRPr="002A60BD">
        <w:rPr>
          <w:b/>
          <w:sz w:val="20"/>
          <w:lang w:val="sr-Latn-ME"/>
        </w:rPr>
        <w:t xml:space="preserve">Slika </w:t>
      </w:r>
      <w:r w:rsidR="0024798E" w:rsidRPr="002A60BD">
        <w:rPr>
          <w:b/>
          <w:sz w:val="20"/>
          <w:lang w:val="sr-Latn-ME"/>
        </w:rPr>
        <w:t>34</w:t>
      </w:r>
      <w:r w:rsidRPr="002A60BD">
        <w:rPr>
          <w:b/>
          <w:sz w:val="20"/>
          <w:lang w:val="sr-Latn-ME"/>
        </w:rPr>
        <w:t>:</w:t>
      </w:r>
      <w:r w:rsidR="00DD70B5" w:rsidRPr="002A60BD">
        <w:rPr>
          <w:b/>
          <w:sz w:val="20"/>
          <w:lang w:val="sr-Latn-ME"/>
        </w:rPr>
        <w:t xml:space="preserve"> </w:t>
      </w:r>
      <w:r w:rsidR="00DD70B5" w:rsidRPr="002A60BD">
        <w:rPr>
          <w:sz w:val="20"/>
          <w:lang w:val="sr-Latn-ME"/>
        </w:rPr>
        <w:t>Odabir plana</w:t>
      </w:r>
    </w:p>
    <w:p w14:paraId="02A74BB6" w14:textId="51243852" w:rsidR="00DD70B5" w:rsidRPr="002A60BD" w:rsidRDefault="00DD70B5" w:rsidP="00DD70B5">
      <w:pPr>
        <w:ind w:firstLine="0"/>
        <w:rPr>
          <w:i/>
          <w:lang w:val="sr-Latn-ME"/>
        </w:rPr>
      </w:pPr>
      <w:r w:rsidRPr="002A60BD">
        <w:rPr>
          <w:lang w:val="sr-Latn-ME"/>
        </w:rPr>
        <w:t xml:space="preserve">Unesemo password za određeni plan, koji je za sve dostavljene planove </w:t>
      </w:r>
      <w:r w:rsidRPr="002A60BD">
        <w:rPr>
          <w:i/>
          <w:lang w:val="sr-Latn-ME"/>
        </w:rPr>
        <w:t>plan.</w:t>
      </w:r>
    </w:p>
    <w:p w14:paraId="5E8FE3D5" w14:textId="7214E03F" w:rsidR="00DD70B5" w:rsidRPr="002A60BD" w:rsidRDefault="00DD70B5" w:rsidP="00DD70B5">
      <w:pPr>
        <w:ind w:firstLine="0"/>
        <w:jc w:val="center"/>
        <w:rPr>
          <w:i/>
          <w:lang w:val="sr-Latn-ME"/>
        </w:rPr>
      </w:pPr>
      <w:r w:rsidRPr="002A60BD">
        <w:rPr>
          <w:i/>
          <w:noProof/>
          <w:lang w:val="en-US" w:eastAsia="en-US"/>
        </w:rPr>
        <w:drawing>
          <wp:inline distT="0" distB="0" distL="0" distR="0" wp14:anchorId="7D7B212C" wp14:editId="3FB27391">
            <wp:extent cx="2798859" cy="1195738"/>
            <wp:effectExtent l="0" t="0" r="1905" b="4445"/>
            <wp:docPr id="380" name="Picture 380" descr="D:\Users\Petar\Desktop\2.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Users\Petar\Desktop\2.1.2-5.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29225" cy="1208711"/>
                    </a:xfrm>
                    <a:prstGeom prst="rect">
                      <a:avLst/>
                    </a:prstGeom>
                    <a:noFill/>
                    <a:ln>
                      <a:noFill/>
                    </a:ln>
                  </pic:spPr>
                </pic:pic>
              </a:graphicData>
            </a:graphic>
          </wp:inline>
        </w:drawing>
      </w:r>
    </w:p>
    <w:p w14:paraId="464CE2A7" w14:textId="3721F484" w:rsidR="00C46714" w:rsidRPr="002A60BD" w:rsidRDefault="0024798E" w:rsidP="00DD70B5">
      <w:pPr>
        <w:ind w:firstLine="0"/>
        <w:jc w:val="center"/>
        <w:rPr>
          <w:b/>
          <w:sz w:val="20"/>
          <w:lang w:val="sr-Latn-ME"/>
        </w:rPr>
      </w:pPr>
      <w:r w:rsidRPr="002A60BD">
        <w:rPr>
          <w:b/>
          <w:sz w:val="20"/>
          <w:lang w:val="sr-Latn-ME"/>
        </w:rPr>
        <w:t>Slika 35</w:t>
      </w:r>
      <w:r w:rsidR="002A4F28" w:rsidRPr="002A60BD">
        <w:rPr>
          <w:b/>
          <w:sz w:val="20"/>
          <w:lang w:val="sr-Latn-ME"/>
        </w:rPr>
        <w:t>:</w:t>
      </w:r>
      <w:r w:rsidR="00C46714" w:rsidRPr="002A60BD">
        <w:rPr>
          <w:b/>
          <w:sz w:val="20"/>
          <w:lang w:val="sr-Latn-ME"/>
        </w:rPr>
        <w:t xml:space="preserve"> </w:t>
      </w:r>
      <w:r w:rsidR="00C46714" w:rsidRPr="002A60BD">
        <w:rPr>
          <w:sz w:val="20"/>
          <w:lang w:val="sr-Latn-ME"/>
        </w:rPr>
        <w:t>Unos password-a</w:t>
      </w:r>
    </w:p>
    <w:p w14:paraId="1A1F67A1" w14:textId="5E30E6C9" w:rsidR="00D0707F" w:rsidRPr="002A60BD" w:rsidRDefault="00D0707F" w:rsidP="00D0707F">
      <w:pPr>
        <w:ind w:firstLine="0"/>
        <w:jc w:val="left"/>
        <w:rPr>
          <w:lang w:val="sr-Latn-ME"/>
        </w:rPr>
      </w:pPr>
      <w:r w:rsidRPr="002A60BD">
        <w:rPr>
          <w:lang w:val="sr-Latn-ME"/>
        </w:rPr>
        <w:t xml:space="preserve">Sačekati </w:t>
      </w:r>
      <w:r w:rsidR="00864A30" w:rsidRPr="002A60BD">
        <w:rPr>
          <w:lang w:val="sr-Latn-ME"/>
        </w:rPr>
        <w:t>da se završi import</w:t>
      </w:r>
      <w:r w:rsidRPr="002A60BD">
        <w:rPr>
          <w:lang w:val="sr-Latn-ME"/>
        </w:rPr>
        <w:t>, i potvrditi tražene opcije.</w:t>
      </w:r>
    </w:p>
    <w:p w14:paraId="5DEEFE72" w14:textId="6EF83BFA" w:rsidR="00AF11CE" w:rsidRPr="002A60BD" w:rsidRDefault="00AF11CE" w:rsidP="00FB160C">
      <w:pPr>
        <w:pStyle w:val="Heading3"/>
      </w:pPr>
      <w:bookmarkStart w:id="40" w:name="_Ref370120368"/>
      <w:bookmarkStart w:id="41" w:name="_Ref370120374"/>
      <w:bookmarkStart w:id="42" w:name="_Ref370120377"/>
      <w:bookmarkStart w:id="43" w:name="_Toc383425125"/>
      <w:r w:rsidRPr="002A60BD">
        <w:t>Implementacija GIS MonPlanGML u SQLite Database</w:t>
      </w:r>
      <w:bookmarkEnd w:id="40"/>
      <w:bookmarkEnd w:id="41"/>
      <w:bookmarkEnd w:id="42"/>
      <w:bookmarkEnd w:id="43"/>
    </w:p>
    <w:p w14:paraId="537F7E49" w14:textId="74610E1B" w:rsidR="00AF11CE" w:rsidRPr="002A60BD" w:rsidRDefault="005A7818">
      <w:pPr>
        <w:rPr>
          <w:lang w:val="sr-Latn-ME"/>
        </w:rPr>
      </w:pPr>
      <w:r w:rsidRPr="002A60BD">
        <w:rPr>
          <w:lang w:val="sr-Latn-ME"/>
        </w:rPr>
        <w:t xml:space="preserve">Za implementaciju GIS MonPlanGML u </w:t>
      </w:r>
      <w:r w:rsidRPr="002A60BD">
        <w:rPr>
          <w:b/>
          <w:lang w:val="sr-Latn-ME"/>
        </w:rPr>
        <w:t>SQLite Database</w:t>
      </w:r>
      <w:r w:rsidRPr="002A60BD">
        <w:rPr>
          <w:lang w:val="sr-Latn-ME"/>
        </w:rPr>
        <w:t xml:space="preserve"> </w:t>
      </w:r>
      <w:r w:rsidR="00F23C6F" w:rsidRPr="002A60BD">
        <w:rPr>
          <w:lang w:val="sr-Latn-ME"/>
        </w:rPr>
        <w:t xml:space="preserve">nije potrebno posjedovati centralnu bazu podataka kao sto je slučaj sa </w:t>
      </w:r>
      <w:r w:rsidR="00F23C6F" w:rsidRPr="002A60BD">
        <w:rPr>
          <w:b/>
          <w:lang w:val="sr-Latn-ME"/>
        </w:rPr>
        <w:t>Oracle Spatial Database</w:t>
      </w:r>
      <w:r w:rsidR="00F23C6F" w:rsidRPr="002A60BD">
        <w:rPr>
          <w:lang w:val="sr-Latn-ME"/>
        </w:rPr>
        <w:t xml:space="preserve"> (poglavlje </w:t>
      </w:r>
      <w:r w:rsidR="00F23C6F" w:rsidRPr="002A60BD">
        <w:rPr>
          <w:lang w:val="sr-Latn-ME"/>
        </w:rPr>
        <w:fldChar w:fldCharType="begin"/>
      </w:r>
      <w:r w:rsidR="00F23C6F" w:rsidRPr="002A60BD">
        <w:rPr>
          <w:lang w:val="sr-Latn-ME"/>
        </w:rPr>
        <w:instrText xml:space="preserve"> REF _Ref370306870 \r \h </w:instrText>
      </w:r>
      <w:r w:rsidR="00F23C6F" w:rsidRPr="002A60BD">
        <w:rPr>
          <w:lang w:val="sr-Latn-ME"/>
        </w:rPr>
      </w:r>
      <w:r w:rsidR="00F23C6F" w:rsidRPr="002A60BD">
        <w:rPr>
          <w:lang w:val="sr-Latn-ME"/>
        </w:rPr>
        <w:fldChar w:fldCharType="separate"/>
      </w:r>
      <w:r w:rsidR="005E400A" w:rsidRPr="002A60BD">
        <w:rPr>
          <w:lang w:val="sr-Latn-ME"/>
        </w:rPr>
        <w:t>2.1</w:t>
      </w:r>
      <w:r w:rsidR="00F23C6F" w:rsidRPr="002A60BD">
        <w:rPr>
          <w:lang w:val="sr-Latn-ME"/>
        </w:rPr>
        <w:fldChar w:fldCharType="end"/>
      </w:r>
      <w:r w:rsidR="00F23C6F" w:rsidRPr="002A60BD">
        <w:rPr>
          <w:lang w:val="sr-Latn-ME"/>
        </w:rPr>
        <w:t xml:space="preserve">). </w:t>
      </w:r>
    </w:p>
    <w:p w14:paraId="243445ED" w14:textId="66D5DAD8" w:rsidR="00277793" w:rsidRPr="002A60BD" w:rsidRDefault="00713C23">
      <w:pPr>
        <w:rPr>
          <w:lang w:val="sr-Latn-ME"/>
        </w:rPr>
      </w:pPr>
      <w:r w:rsidRPr="002A60BD">
        <w:rPr>
          <w:lang w:val="sr-Latn-ME"/>
        </w:rPr>
        <w:t xml:space="preserve">Korisnici koji </w:t>
      </w:r>
      <w:r w:rsidR="00F23C6F" w:rsidRPr="002A60BD">
        <w:rPr>
          <w:lang w:val="sr-Latn-ME"/>
        </w:rPr>
        <w:t>ne posjeduju</w:t>
      </w:r>
      <w:r w:rsidRPr="002A60BD">
        <w:rPr>
          <w:lang w:val="sr-Latn-ME"/>
        </w:rPr>
        <w:t xml:space="preserve"> </w:t>
      </w:r>
      <w:r w:rsidRPr="002A60BD">
        <w:rPr>
          <w:b/>
          <w:lang w:val="sr-Latn-ME"/>
        </w:rPr>
        <w:t>Oracle Spatial Database</w:t>
      </w:r>
      <w:r w:rsidRPr="002A60BD">
        <w:rPr>
          <w:lang w:val="sr-Latn-ME"/>
        </w:rPr>
        <w:t xml:space="preserve"> mogu koristiti šablon</w:t>
      </w:r>
      <w:r w:rsidR="00F244F5" w:rsidRPr="002A60BD">
        <w:rPr>
          <w:lang w:val="sr-Latn-ME"/>
        </w:rPr>
        <w:t>e</w:t>
      </w:r>
      <w:r w:rsidRPr="002A60BD">
        <w:rPr>
          <w:lang w:val="sr-Latn-ME"/>
        </w:rPr>
        <w:t xml:space="preserve"> (</w:t>
      </w:r>
      <w:r w:rsidRPr="002A60BD">
        <w:rPr>
          <w:b/>
          <w:lang w:val="sr-Latn-ME"/>
        </w:rPr>
        <w:t>Template</w:t>
      </w:r>
      <w:r w:rsidRPr="002A60BD">
        <w:rPr>
          <w:lang w:val="sr-Latn-ME"/>
        </w:rPr>
        <w:t>) za koji nije potrebna centralna baza (Oracle Spatial Database). Šablon</w:t>
      </w:r>
      <w:r w:rsidR="00F514D3" w:rsidRPr="002A60BD">
        <w:rPr>
          <w:lang w:val="sr-Latn-ME"/>
        </w:rPr>
        <w:t>i</w:t>
      </w:r>
      <w:r w:rsidRPr="002A60BD">
        <w:rPr>
          <w:lang w:val="sr-Latn-ME"/>
        </w:rPr>
        <w:t xml:space="preserve"> (</w:t>
      </w:r>
      <w:r w:rsidRPr="002A60BD">
        <w:rPr>
          <w:b/>
          <w:lang w:val="sr-Latn-ME"/>
        </w:rPr>
        <w:t>Template</w:t>
      </w:r>
      <w:r w:rsidR="00F514D3" w:rsidRPr="002A60BD">
        <w:rPr>
          <w:b/>
          <w:lang w:val="sr-Latn-ME"/>
        </w:rPr>
        <w:t>s</w:t>
      </w:r>
      <w:r w:rsidR="00F514D3" w:rsidRPr="002A60BD">
        <w:rPr>
          <w:lang w:val="sr-Latn-ME"/>
        </w:rPr>
        <w:t>) kao osnovu koriste</w:t>
      </w:r>
      <w:r w:rsidRPr="002A60BD">
        <w:rPr>
          <w:lang w:val="sr-Latn-ME"/>
        </w:rPr>
        <w:t xml:space="preserve"> </w:t>
      </w:r>
      <w:r w:rsidRPr="002A60BD">
        <w:rPr>
          <w:b/>
          <w:lang w:val="sr-Latn-ME"/>
        </w:rPr>
        <w:t>SQLite Database</w:t>
      </w:r>
      <w:r w:rsidRPr="002A60BD">
        <w:rPr>
          <w:lang w:val="sr-Latn-ME"/>
        </w:rPr>
        <w:t xml:space="preserve"> </w:t>
      </w:r>
      <w:r w:rsidR="00F514D3" w:rsidRPr="002A60BD">
        <w:rPr>
          <w:lang w:val="sr-Latn-ME"/>
        </w:rPr>
        <w:t>i nalaze</w:t>
      </w:r>
      <w:r w:rsidR="00B92BC1" w:rsidRPr="002A60BD">
        <w:rPr>
          <w:lang w:val="sr-Latn-ME"/>
        </w:rPr>
        <w:t xml:space="preserve"> se u folderu </w:t>
      </w:r>
      <w:r w:rsidR="00B92BC1" w:rsidRPr="002A60BD">
        <w:rPr>
          <w:b/>
          <w:lang w:val="sr-Latn-ME"/>
        </w:rPr>
        <w:t>Template</w:t>
      </w:r>
      <w:r w:rsidR="00F514D3" w:rsidRPr="002A60BD">
        <w:rPr>
          <w:b/>
          <w:lang w:val="sr-Latn-ME"/>
        </w:rPr>
        <w:t>s</w:t>
      </w:r>
      <w:r w:rsidR="00B92BC1" w:rsidRPr="002A60BD">
        <w:rPr>
          <w:lang w:val="sr-Latn-ME"/>
        </w:rPr>
        <w:t xml:space="preserve"> na putanju gdje je instaliran GIS MonPlanGML</w:t>
      </w:r>
      <w:r w:rsidR="00752160" w:rsidRPr="002A60BD">
        <w:rPr>
          <w:lang w:val="sr-Latn-ME"/>
        </w:rPr>
        <w:t xml:space="preserve"> (</w:t>
      </w:r>
      <w:r w:rsidR="00752160" w:rsidRPr="002A60BD">
        <w:rPr>
          <w:b/>
          <w:lang w:val="sr-Latn-ME"/>
        </w:rPr>
        <w:t>C:\GIS MonPlanGML\Template</w:t>
      </w:r>
      <w:r w:rsidR="00F514D3" w:rsidRPr="002A60BD">
        <w:rPr>
          <w:b/>
          <w:lang w:val="sr-Latn-ME"/>
        </w:rPr>
        <w:t>s</w:t>
      </w:r>
      <w:r w:rsidR="00752160" w:rsidRPr="002A60BD">
        <w:rPr>
          <w:lang w:val="sr-Latn-ME"/>
        </w:rPr>
        <w:t>)</w:t>
      </w:r>
      <w:r w:rsidRPr="002A60BD">
        <w:rPr>
          <w:lang w:val="sr-Latn-ME"/>
        </w:rPr>
        <w:t>.</w:t>
      </w:r>
    </w:p>
    <w:p w14:paraId="5CEBEAEA" w14:textId="2F150247" w:rsidR="008160E8" w:rsidRPr="002A60BD" w:rsidRDefault="008160E8">
      <w:pPr>
        <w:rPr>
          <w:lang w:val="sr-Latn-ME"/>
        </w:rPr>
      </w:pPr>
      <w:r w:rsidRPr="002A60BD">
        <w:rPr>
          <w:lang w:val="sr-Latn-ME"/>
        </w:rPr>
        <w:t xml:space="preserve">U folderu </w:t>
      </w:r>
      <w:r w:rsidRPr="002A60BD">
        <w:rPr>
          <w:b/>
          <w:lang w:val="sr-Latn-ME"/>
        </w:rPr>
        <w:t>Templates</w:t>
      </w:r>
      <w:r w:rsidRPr="002A60BD">
        <w:rPr>
          <w:lang w:val="sr-Latn-ME"/>
        </w:rPr>
        <w:t xml:space="preserve"> (C:\GIS MonPlanGML\Templates) se nalaze tri šablona (</w:t>
      </w:r>
      <w:r w:rsidRPr="002A60BD">
        <w:rPr>
          <w:b/>
          <w:lang w:val="sr-Latn-ME"/>
        </w:rPr>
        <w:t>Templates</w:t>
      </w:r>
      <w:r w:rsidRPr="002A60BD">
        <w:rPr>
          <w:lang w:val="sr-Latn-ME"/>
        </w:rPr>
        <w:t>)</w:t>
      </w:r>
      <w:r w:rsidR="008E2575" w:rsidRPr="002A60BD">
        <w:rPr>
          <w:lang w:val="sr-Latn-ME"/>
        </w:rPr>
        <w:t xml:space="preserve"> u zavisnosti od koordinatnog sistema. Šabloni (</w:t>
      </w:r>
      <w:r w:rsidR="008E2575" w:rsidRPr="002A60BD">
        <w:rPr>
          <w:b/>
          <w:lang w:val="sr-Latn-ME"/>
        </w:rPr>
        <w:t>Templates</w:t>
      </w:r>
      <w:r w:rsidR="008E2575" w:rsidRPr="002A60BD">
        <w:rPr>
          <w:lang w:val="sr-Latn-ME"/>
        </w:rPr>
        <w:t xml:space="preserve">) koji se nalaze u folderu </w:t>
      </w:r>
      <w:r w:rsidR="008E2575" w:rsidRPr="002A60BD">
        <w:rPr>
          <w:b/>
          <w:lang w:val="sr-Latn-ME"/>
        </w:rPr>
        <w:t>Templates</w:t>
      </w:r>
      <w:r w:rsidR="008E2575" w:rsidRPr="002A60BD">
        <w:rPr>
          <w:lang w:val="sr-Latn-ME"/>
        </w:rPr>
        <w:t xml:space="preserve"> su:</w:t>
      </w:r>
    </w:p>
    <w:p w14:paraId="7C003598" w14:textId="10DC5948" w:rsidR="008E2575" w:rsidRPr="002A60BD" w:rsidRDefault="00BB7030" w:rsidP="00475A4A">
      <w:pPr>
        <w:pStyle w:val="ListParagraph"/>
        <w:numPr>
          <w:ilvl w:val="0"/>
          <w:numId w:val="15"/>
        </w:numPr>
        <w:rPr>
          <w:lang w:val="sr-Latn-ME"/>
        </w:rPr>
      </w:pPr>
      <w:r w:rsidRPr="002A60BD">
        <w:rPr>
          <w:b/>
          <w:lang w:val="sr-Latn-ME"/>
        </w:rPr>
        <w:t>PlanModelGML_G</w:t>
      </w:r>
      <w:r w:rsidR="00477B42" w:rsidRPr="002A60BD">
        <w:rPr>
          <w:b/>
          <w:lang w:val="sr-Latn-ME"/>
        </w:rPr>
        <w:t>K</w:t>
      </w:r>
      <w:r w:rsidRPr="002A60BD">
        <w:rPr>
          <w:b/>
          <w:lang w:val="sr-Latn-ME"/>
        </w:rPr>
        <w:t>6_template.dwt</w:t>
      </w:r>
      <w:r w:rsidRPr="002A60BD">
        <w:rPr>
          <w:lang w:val="sr-Latn-ME"/>
        </w:rPr>
        <w:t xml:space="preserve"> – Ovaj š</w:t>
      </w:r>
      <w:r w:rsidR="0008318D" w:rsidRPr="002A60BD">
        <w:rPr>
          <w:lang w:val="sr-Latn-ME"/>
        </w:rPr>
        <w:t>ablon</w:t>
      </w:r>
      <w:r w:rsidRPr="002A60BD">
        <w:rPr>
          <w:lang w:val="sr-Latn-ME"/>
        </w:rPr>
        <w:t xml:space="preserve"> (</w:t>
      </w:r>
      <w:r w:rsidRPr="002A60BD">
        <w:rPr>
          <w:b/>
          <w:lang w:val="sr-Latn-ME"/>
        </w:rPr>
        <w:t>Template</w:t>
      </w:r>
      <w:r w:rsidRPr="002A60BD">
        <w:rPr>
          <w:lang w:val="sr-Latn-ME"/>
        </w:rPr>
        <w:t>)</w:t>
      </w:r>
      <w:r w:rsidR="00BC2079" w:rsidRPr="002A60BD">
        <w:rPr>
          <w:lang w:val="sr-Latn-ME"/>
        </w:rPr>
        <w:t xml:space="preserve"> koristi koordinatni sistem </w:t>
      </w:r>
      <w:r w:rsidR="00A45C39" w:rsidRPr="002A60BD">
        <w:rPr>
          <w:b/>
          <w:lang w:val="sr-Latn-ME"/>
        </w:rPr>
        <w:t>MGI/gc.Balkans-6 – 31276</w:t>
      </w:r>
    </w:p>
    <w:p w14:paraId="4A2CE23F" w14:textId="4242B364" w:rsidR="00BB7030" w:rsidRPr="002A60BD" w:rsidRDefault="00477B42" w:rsidP="00475A4A">
      <w:pPr>
        <w:pStyle w:val="ListParagraph"/>
        <w:numPr>
          <w:ilvl w:val="0"/>
          <w:numId w:val="15"/>
        </w:numPr>
        <w:rPr>
          <w:b/>
          <w:lang w:val="sr-Latn-ME"/>
        </w:rPr>
      </w:pPr>
      <w:r w:rsidRPr="002A60BD">
        <w:rPr>
          <w:b/>
          <w:lang w:val="sr-Latn-ME"/>
        </w:rPr>
        <w:t>PlanModelGML_GK</w:t>
      </w:r>
      <w:r w:rsidR="00BB7030" w:rsidRPr="002A60BD">
        <w:rPr>
          <w:b/>
          <w:lang w:val="sr-Latn-ME"/>
        </w:rPr>
        <w:t>7_template.dwt</w:t>
      </w:r>
      <w:r w:rsidR="00A45C39" w:rsidRPr="002A60BD">
        <w:rPr>
          <w:lang w:val="sr-Latn-ME"/>
        </w:rPr>
        <w:t xml:space="preserve"> – Ovaj š</w:t>
      </w:r>
      <w:r w:rsidR="0008318D" w:rsidRPr="002A60BD">
        <w:rPr>
          <w:lang w:val="sr-Latn-ME"/>
        </w:rPr>
        <w:t>ablon</w:t>
      </w:r>
      <w:r w:rsidR="00A45C39" w:rsidRPr="002A60BD">
        <w:rPr>
          <w:lang w:val="sr-Latn-ME"/>
        </w:rPr>
        <w:t xml:space="preserve"> (</w:t>
      </w:r>
      <w:r w:rsidR="00A45C39" w:rsidRPr="002A60BD">
        <w:rPr>
          <w:b/>
          <w:lang w:val="sr-Latn-ME"/>
        </w:rPr>
        <w:t>Template</w:t>
      </w:r>
      <w:r w:rsidR="00A45C39" w:rsidRPr="002A60BD">
        <w:rPr>
          <w:lang w:val="sr-Latn-ME"/>
        </w:rPr>
        <w:t xml:space="preserve">) koristi koordinatni sistem </w:t>
      </w:r>
      <w:r w:rsidR="00577864" w:rsidRPr="002A60BD">
        <w:rPr>
          <w:b/>
          <w:lang w:val="sr-Latn-ME"/>
        </w:rPr>
        <w:t>MGI/gc.Balkans-7</w:t>
      </w:r>
      <w:r w:rsidR="00A45C39" w:rsidRPr="002A60BD">
        <w:rPr>
          <w:b/>
          <w:lang w:val="sr-Latn-ME"/>
        </w:rPr>
        <w:t xml:space="preserve"> –</w:t>
      </w:r>
      <w:r w:rsidR="00577864" w:rsidRPr="002A60BD">
        <w:rPr>
          <w:b/>
          <w:lang w:val="sr-Latn-ME"/>
        </w:rPr>
        <w:t xml:space="preserve"> 31277</w:t>
      </w:r>
    </w:p>
    <w:p w14:paraId="339EF03B" w14:textId="1FC4BA92" w:rsidR="00BB7030" w:rsidRPr="002A60BD" w:rsidRDefault="00BB7030" w:rsidP="00475A4A">
      <w:pPr>
        <w:pStyle w:val="ListParagraph"/>
        <w:numPr>
          <w:ilvl w:val="0"/>
          <w:numId w:val="15"/>
        </w:numPr>
        <w:rPr>
          <w:b/>
          <w:lang w:val="sr-Latn-ME"/>
        </w:rPr>
      </w:pPr>
      <w:r w:rsidRPr="002A60BD">
        <w:rPr>
          <w:b/>
          <w:lang w:val="sr-Latn-ME"/>
        </w:rPr>
        <w:t>PlanModelGML_UTM_template.dwt</w:t>
      </w:r>
      <w:r w:rsidR="00A45C39" w:rsidRPr="002A60BD">
        <w:rPr>
          <w:lang w:val="sr-Latn-ME"/>
        </w:rPr>
        <w:t xml:space="preserve"> – Ovaj š</w:t>
      </w:r>
      <w:r w:rsidR="0008318D" w:rsidRPr="002A60BD">
        <w:rPr>
          <w:lang w:val="sr-Latn-ME"/>
        </w:rPr>
        <w:t>ablon</w:t>
      </w:r>
      <w:r w:rsidR="00A45C39" w:rsidRPr="002A60BD">
        <w:rPr>
          <w:lang w:val="sr-Latn-ME"/>
        </w:rPr>
        <w:t xml:space="preserve"> (</w:t>
      </w:r>
      <w:r w:rsidR="00A45C39" w:rsidRPr="002A60BD">
        <w:rPr>
          <w:b/>
          <w:lang w:val="sr-Latn-ME"/>
        </w:rPr>
        <w:t>Template</w:t>
      </w:r>
      <w:r w:rsidR="00A45C39" w:rsidRPr="002A60BD">
        <w:rPr>
          <w:lang w:val="sr-Latn-ME"/>
        </w:rPr>
        <w:t xml:space="preserve">) koristi koordinatni sistem </w:t>
      </w:r>
      <w:r w:rsidR="0008318D" w:rsidRPr="002A60BD">
        <w:rPr>
          <w:b/>
          <w:lang w:val="sr-Latn-ME"/>
        </w:rPr>
        <w:t>UTM84-34N – 32634</w:t>
      </w:r>
    </w:p>
    <w:p w14:paraId="2061B840" w14:textId="3367EE25" w:rsidR="00477B42" w:rsidRPr="002A60BD" w:rsidRDefault="00477B42" w:rsidP="00477B42">
      <w:pPr>
        <w:rPr>
          <w:lang w:val="sr-Latn-ME"/>
        </w:rPr>
      </w:pPr>
      <w:r w:rsidRPr="002A60BD">
        <w:rPr>
          <w:lang w:val="sr-Latn-ME"/>
        </w:rPr>
        <w:t xml:space="preserve">Teritorija Crne Gore se može predstaviti na dva koordinatna sistema: </w:t>
      </w:r>
      <w:r w:rsidRPr="002A60BD">
        <w:rPr>
          <w:b/>
          <w:lang w:val="sr-Latn-ME"/>
        </w:rPr>
        <w:t>Gauss–Krüger</w:t>
      </w:r>
      <w:r w:rsidRPr="002A60BD">
        <w:rPr>
          <w:lang w:val="sr-Latn-ME"/>
        </w:rPr>
        <w:t xml:space="preserve"> ili </w:t>
      </w:r>
      <w:r w:rsidRPr="002A60BD">
        <w:rPr>
          <w:b/>
          <w:lang w:val="sr-Latn-ME"/>
        </w:rPr>
        <w:t>UTM</w:t>
      </w:r>
      <w:r w:rsidRPr="002A60BD">
        <w:rPr>
          <w:lang w:val="sr-Latn-ME"/>
        </w:rPr>
        <w:t xml:space="preserve"> (Universal Transverse Mercator) koordinatni sistem.</w:t>
      </w:r>
    </w:p>
    <w:p w14:paraId="6884BCA3" w14:textId="5FAA6B79" w:rsidR="00530D2B" w:rsidRPr="002A60BD" w:rsidRDefault="00530D2B" w:rsidP="00477B42">
      <w:pPr>
        <w:rPr>
          <w:lang w:val="sr-Latn-ME"/>
        </w:rPr>
      </w:pPr>
      <w:r w:rsidRPr="002A60BD">
        <w:rPr>
          <w:lang w:val="sr-Latn-ME"/>
        </w:rPr>
        <w:lastRenderedPageBreak/>
        <w:t xml:space="preserve">Na koordinatnom sistemu </w:t>
      </w:r>
      <w:r w:rsidRPr="002A60BD">
        <w:rPr>
          <w:b/>
          <w:lang w:val="sr-Latn-ME"/>
        </w:rPr>
        <w:t>Gauss–Krüger</w:t>
      </w:r>
      <w:r w:rsidRPr="002A60BD">
        <w:rPr>
          <w:lang w:val="sr-Latn-ME"/>
        </w:rPr>
        <w:t xml:space="preserve"> teritorija Crne Gore se nalazi u zoni 6 i 7. Ako se plan nalazi u zoni 6 onda se koristi koordinatni sistem </w:t>
      </w:r>
      <w:r w:rsidRPr="002A60BD">
        <w:rPr>
          <w:b/>
          <w:lang w:val="sr-Latn-ME"/>
        </w:rPr>
        <w:t>MGI/gc.Balkans-6 – 31276</w:t>
      </w:r>
      <w:r w:rsidRPr="002A60BD">
        <w:rPr>
          <w:lang w:val="sr-Latn-ME"/>
        </w:rPr>
        <w:t xml:space="preserve"> </w:t>
      </w:r>
      <w:r w:rsidR="00061156" w:rsidRPr="002A60BD">
        <w:rPr>
          <w:lang w:val="sr-Latn-ME"/>
        </w:rPr>
        <w:t>odnosno</w:t>
      </w:r>
      <w:r w:rsidRPr="002A60BD">
        <w:rPr>
          <w:lang w:val="sr-Latn-ME"/>
        </w:rPr>
        <w:t xml:space="preserve"> šablon (</w:t>
      </w:r>
      <w:r w:rsidRPr="002A60BD">
        <w:rPr>
          <w:b/>
          <w:lang w:val="sr-Latn-ME"/>
        </w:rPr>
        <w:t>Template</w:t>
      </w:r>
      <w:r w:rsidRPr="002A60BD">
        <w:rPr>
          <w:lang w:val="sr-Latn-ME"/>
        </w:rPr>
        <w:t xml:space="preserve">) </w:t>
      </w:r>
      <w:r w:rsidRPr="002A60BD">
        <w:rPr>
          <w:b/>
          <w:lang w:val="sr-Latn-ME"/>
        </w:rPr>
        <w:t>PlanModelGML_GK6_template.dwt</w:t>
      </w:r>
      <w:r w:rsidR="00CD667F" w:rsidRPr="002A60BD">
        <w:rPr>
          <w:lang w:val="sr-Latn-ME"/>
        </w:rPr>
        <w:t xml:space="preserve">, a ako </w:t>
      </w:r>
      <w:r w:rsidR="00866AD4" w:rsidRPr="002A60BD">
        <w:rPr>
          <w:lang w:val="sr-Latn-ME"/>
        </w:rPr>
        <w:t xml:space="preserve">plan nalazi u zoni 7 onda se koristi koordinatni sistem </w:t>
      </w:r>
      <w:r w:rsidR="00866AD4" w:rsidRPr="002A60BD">
        <w:rPr>
          <w:b/>
          <w:lang w:val="sr-Latn-ME"/>
        </w:rPr>
        <w:t>MGI/gc.Balkans-7 – 31277</w:t>
      </w:r>
      <w:r w:rsidR="00866AD4" w:rsidRPr="002A60BD">
        <w:rPr>
          <w:lang w:val="sr-Latn-ME"/>
        </w:rPr>
        <w:t xml:space="preserve"> </w:t>
      </w:r>
      <w:r w:rsidR="00061156" w:rsidRPr="002A60BD">
        <w:rPr>
          <w:lang w:val="sr-Latn-ME"/>
        </w:rPr>
        <w:t>odnosno</w:t>
      </w:r>
      <w:r w:rsidR="00866AD4" w:rsidRPr="002A60BD">
        <w:rPr>
          <w:lang w:val="sr-Latn-ME"/>
        </w:rPr>
        <w:t xml:space="preserve"> šablon (</w:t>
      </w:r>
      <w:r w:rsidR="00866AD4" w:rsidRPr="002A60BD">
        <w:rPr>
          <w:b/>
          <w:lang w:val="sr-Latn-ME"/>
        </w:rPr>
        <w:t>Template</w:t>
      </w:r>
      <w:r w:rsidR="00866AD4" w:rsidRPr="002A60BD">
        <w:rPr>
          <w:lang w:val="sr-Latn-ME"/>
        </w:rPr>
        <w:t xml:space="preserve">) </w:t>
      </w:r>
      <w:r w:rsidR="00866AD4" w:rsidRPr="002A60BD">
        <w:rPr>
          <w:b/>
          <w:lang w:val="sr-Latn-ME"/>
        </w:rPr>
        <w:t>PlanModelGML_GK7_template.dwt</w:t>
      </w:r>
      <w:r w:rsidR="00866AD4" w:rsidRPr="002A60BD">
        <w:rPr>
          <w:lang w:val="sr-Latn-ME"/>
        </w:rPr>
        <w:t>.</w:t>
      </w:r>
    </w:p>
    <w:p w14:paraId="270C898A" w14:textId="55BAC253" w:rsidR="00477B42" w:rsidRPr="002A60BD" w:rsidRDefault="00BC5CD0" w:rsidP="00477B42">
      <w:pPr>
        <w:rPr>
          <w:lang w:val="sr-Latn-ME"/>
        </w:rPr>
      </w:pPr>
      <w:r w:rsidRPr="002A60BD">
        <w:rPr>
          <w:lang w:val="sr-Latn-ME"/>
        </w:rPr>
        <w:t xml:space="preserve">U slučaju da se plan nalazi </w:t>
      </w:r>
      <w:r w:rsidR="00F35674" w:rsidRPr="002A60BD">
        <w:rPr>
          <w:lang w:val="sr-Latn-ME"/>
        </w:rPr>
        <w:t>na koordinatnom sistem</w:t>
      </w:r>
      <w:r w:rsidRPr="002A60BD">
        <w:rPr>
          <w:lang w:val="sr-Latn-ME"/>
        </w:rPr>
        <w:t xml:space="preserve">u </w:t>
      </w:r>
      <w:r w:rsidRPr="002A60BD">
        <w:rPr>
          <w:b/>
          <w:lang w:val="sr-Latn-ME"/>
        </w:rPr>
        <w:t>UTM</w:t>
      </w:r>
      <w:r w:rsidRPr="002A60BD">
        <w:rPr>
          <w:lang w:val="sr-Latn-ME"/>
        </w:rPr>
        <w:t xml:space="preserve"> (Universal Transverse Mercator) onda se </w:t>
      </w:r>
      <w:r w:rsidR="00F35674" w:rsidRPr="002A60BD">
        <w:rPr>
          <w:lang w:val="sr-Latn-ME"/>
        </w:rPr>
        <w:t xml:space="preserve">za taj plan </w:t>
      </w:r>
      <w:r w:rsidRPr="002A60BD">
        <w:rPr>
          <w:lang w:val="sr-Latn-ME"/>
        </w:rPr>
        <w:t xml:space="preserve">koristi koordinatni sistem </w:t>
      </w:r>
      <w:r w:rsidRPr="002A60BD">
        <w:rPr>
          <w:b/>
          <w:lang w:val="sr-Latn-ME"/>
        </w:rPr>
        <w:t>UTM84-34N – 32634</w:t>
      </w:r>
      <w:r w:rsidRPr="002A60BD">
        <w:rPr>
          <w:lang w:val="sr-Latn-ME"/>
        </w:rPr>
        <w:t xml:space="preserve"> odnosno šablon (</w:t>
      </w:r>
      <w:r w:rsidRPr="002A60BD">
        <w:rPr>
          <w:b/>
          <w:lang w:val="sr-Latn-ME"/>
        </w:rPr>
        <w:t>Template</w:t>
      </w:r>
      <w:r w:rsidRPr="002A60BD">
        <w:rPr>
          <w:lang w:val="sr-Latn-ME"/>
        </w:rPr>
        <w:t xml:space="preserve">) </w:t>
      </w:r>
      <w:r w:rsidRPr="002A60BD">
        <w:rPr>
          <w:b/>
          <w:lang w:val="sr-Latn-ME"/>
        </w:rPr>
        <w:t>PlanModelGML_UTM_template.dwt</w:t>
      </w:r>
      <w:r w:rsidRPr="002A60BD">
        <w:rPr>
          <w:lang w:val="sr-Latn-ME"/>
        </w:rPr>
        <w:t>.</w:t>
      </w:r>
    </w:p>
    <w:p w14:paraId="169B99DD" w14:textId="77777777" w:rsidR="00477B42" w:rsidRPr="002A60BD" w:rsidRDefault="00477B42">
      <w:pPr>
        <w:rPr>
          <w:lang w:val="sr-Latn-ME"/>
        </w:rPr>
      </w:pPr>
    </w:p>
    <w:p w14:paraId="551239B4" w14:textId="0ABD7186" w:rsidR="00FE1D03" w:rsidRPr="002A60BD" w:rsidRDefault="00FE1D03" w:rsidP="00FB160C">
      <w:pPr>
        <w:pStyle w:val="Heading4"/>
      </w:pPr>
      <w:bookmarkStart w:id="44" w:name="_Toc383425126"/>
      <w:r w:rsidRPr="002A60BD">
        <w:t xml:space="preserve">Otvaranje </w:t>
      </w:r>
      <w:r w:rsidR="00FD1EAA" w:rsidRPr="002A60BD">
        <w:t>šablona (Template)</w:t>
      </w:r>
      <w:r w:rsidR="00F624E8" w:rsidRPr="002A60BD">
        <w:t xml:space="preserve"> GIS MonPlanGML</w:t>
      </w:r>
      <w:r w:rsidR="00FD1EAA" w:rsidRPr="002A60BD">
        <w:t xml:space="preserve"> </w:t>
      </w:r>
      <w:r w:rsidRPr="002A60BD">
        <w:t>u SQLite Database</w:t>
      </w:r>
      <w:bookmarkEnd w:id="44"/>
    </w:p>
    <w:p w14:paraId="373C97AA" w14:textId="76A27E20" w:rsidR="00FE1D03" w:rsidRPr="002A60BD" w:rsidRDefault="00941F67">
      <w:pPr>
        <w:rPr>
          <w:lang w:val="sr-Latn-ME"/>
        </w:rPr>
      </w:pPr>
      <w:r w:rsidRPr="002A60BD">
        <w:rPr>
          <w:lang w:val="sr-Latn-ME"/>
        </w:rPr>
        <w:t>Otvaranje šablona (</w:t>
      </w:r>
      <w:r w:rsidRPr="002A60BD">
        <w:rPr>
          <w:b/>
          <w:lang w:val="sr-Latn-ME"/>
        </w:rPr>
        <w:t>Template</w:t>
      </w:r>
      <w:r w:rsidRPr="002A60BD">
        <w:rPr>
          <w:lang w:val="sr-Latn-ME"/>
        </w:rPr>
        <w:t xml:space="preserve">) GIS MonPlanGML u </w:t>
      </w:r>
      <w:r w:rsidRPr="002A60BD">
        <w:rPr>
          <w:b/>
          <w:lang w:val="sr-Latn-ME"/>
        </w:rPr>
        <w:t>SQLite Database</w:t>
      </w:r>
      <w:r w:rsidRPr="002A60BD">
        <w:rPr>
          <w:lang w:val="sr-Latn-ME"/>
        </w:rPr>
        <w:t xml:space="preserve"> </w:t>
      </w:r>
      <w:r w:rsidR="0077454F" w:rsidRPr="002A60BD">
        <w:rPr>
          <w:lang w:val="sr-Latn-ME"/>
        </w:rPr>
        <w:t xml:space="preserve">koristimo softver </w:t>
      </w:r>
      <w:r w:rsidR="0077454F" w:rsidRPr="002A60BD">
        <w:rPr>
          <w:b/>
          <w:lang w:val="sr-Latn-ME"/>
        </w:rPr>
        <w:t>Autodesk</w:t>
      </w:r>
      <w:r w:rsidR="0077454F" w:rsidRPr="002A60BD">
        <w:rPr>
          <w:b/>
          <w:vertAlign w:val="superscript"/>
          <w:lang w:val="sr-Latn-ME"/>
        </w:rPr>
        <w:t>®</w:t>
      </w:r>
      <w:r w:rsidR="0077454F" w:rsidRPr="002A60BD">
        <w:rPr>
          <w:b/>
          <w:lang w:val="sr-Latn-ME"/>
        </w:rPr>
        <w:t xml:space="preserve"> Infrastructure Administrator</w:t>
      </w:r>
      <w:r w:rsidR="0077454F" w:rsidRPr="002A60BD">
        <w:rPr>
          <w:lang w:val="sr-Latn-ME"/>
        </w:rPr>
        <w:t xml:space="preserve">. </w:t>
      </w:r>
      <w:r w:rsidR="006F405A" w:rsidRPr="002A60BD">
        <w:rPr>
          <w:lang w:val="sr-Latn-ME"/>
        </w:rPr>
        <w:t>Poslije</w:t>
      </w:r>
      <w:r w:rsidR="00845F35" w:rsidRPr="002A60BD">
        <w:rPr>
          <w:lang w:val="sr-Latn-ME"/>
        </w:rPr>
        <w:t xml:space="preserve"> startovanja softvera kliknemo na dugme </w:t>
      </w:r>
      <w:r w:rsidR="00845F35" w:rsidRPr="002A60BD">
        <w:rPr>
          <w:noProof/>
          <w:lang w:val="en-US" w:eastAsia="en-US"/>
        </w:rPr>
        <w:drawing>
          <wp:inline distT="0" distB="0" distL="0" distR="0" wp14:anchorId="15540F38" wp14:editId="5835B531">
            <wp:extent cx="228571" cy="209524"/>
            <wp:effectExtent l="0" t="0" r="635" b="63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28571" cy="209524"/>
                    </a:xfrm>
                    <a:prstGeom prst="rect">
                      <a:avLst/>
                    </a:prstGeom>
                  </pic:spPr>
                </pic:pic>
              </a:graphicData>
            </a:graphic>
          </wp:inline>
        </w:drawing>
      </w:r>
      <w:r w:rsidR="00845F35" w:rsidRPr="002A60BD">
        <w:rPr>
          <w:lang w:val="sr-Latn-ME"/>
        </w:rPr>
        <w:t xml:space="preserve"> </w:t>
      </w:r>
      <w:r w:rsidR="00845F35" w:rsidRPr="002A60BD">
        <w:rPr>
          <w:b/>
          <w:lang w:val="sr-Latn-ME"/>
        </w:rPr>
        <w:t>Open</w:t>
      </w:r>
      <w:r w:rsidR="00845F35" w:rsidRPr="002A60BD">
        <w:rPr>
          <w:lang w:val="sr-Latn-ME"/>
        </w:rPr>
        <w:t xml:space="preserve"> </w:t>
      </w:r>
      <w:r w:rsidR="004D2A4D" w:rsidRPr="002A60BD">
        <w:rPr>
          <w:lang w:val="sr-Latn-ME"/>
        </w:rPr>
        <w:t>kako bi otvorili šablona (</w:t>
      </w:r>
      <w:r w:rsidR="004D2A4D" w:rsidRPr="002A60BD">
        <w:rPr>
          <w:b/>
          <w:lang w:val="sr-Latn-ME"/>
        </w:rPr>
        <w:t>Template</w:t>
      </w:r>
      <w:r w:rsidR="004D2A4D" w:rsidRPr="002A60BD">
        <w:rPr>
          <w:lang w:val="sr-Latn-ME"/>
        </w:rPr>
        <w:t xml:space="preserve">) </w:t>
      </w:r>
      <w:r w:rsidR="00845F35" w:rsidRPr="002A60BD">
        <w:rPr>
          <w:lang w:val="sr-Latn-ME"/>
        </w:rPr>
        <w:t>(</w:t>
      </w:r>
      <w:r w:rsidR="0024798E" w:rsidRPr="002A60BD">
        <w:rPr>
          <w:lang w:val="sr-Latn-ME"/>
        </w:rPr>
        <w:t>Slika 36</w:t>
      </w:r>
      <w:r w:rsidR="00845F35" w:rsidRPr="002A60BD">
        <w:rPr>
          <w:lang w:val="sr-Latn-ME"/>
        </w:rPr>
        <w:t>)</w:t>
      </w:r>
      <w:r w:rsidR="00E93C0D" w:rsidRPr="002A60BD">
        <w:rPr>
          <w:lang w:val="sr-Latn-ME"/>
        </w:rPr>
        <w:t>.</w:t>
      </w:r>
    </w:p>
    <w:p w14:paraId="4F8FA143" w14:textId="77777777" w:rsidR="004D2A4D" w:rsidRPr="002A60BD" w:rsidRDefault="004D2A4D" w:rsidP="008457A2">
      <w:pPr>
        <w:pStyle w:val="Slike"/>
      </w:pPr>
      <w:r w:rsidRPr="002A60BD">
        <w:rPr>
          <w:lang w:val="en-US"/>
        </w:rPr>
        <w:drawing>
          <wp:inline distT="0" distB="0" distL="0" distR="0" wp14:anchorId="04678364" wp14:editId="1F74EE85">
            <wp:extent cx="4132053" cy="3043946"/>
            <wp:effectExtent l="38100" t="38100" r="97155" b="9969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nfra Admin28.jpg"/>
                    <pic:cNvPicPr/>
                  </pic:nvPicPr>
                  <pic:blipFill>
                    <a:blip r:embed="rId58">
                      <a:extLst>
                        <a:ext uri="{28A0092B-C50C-407E-A947-70E740481C1C}">
                          <a14:useLocalDpi xmlns:a14="http://schemas.microsoft.com/office/drawing/2010/main" val="0"/>
                        </a:ext>
                      </a:extLst>
                    </a:blip>
                    <a:stretch>
                      <a:fillRect/>
                    </a:stretch>
                  </pic:blipFill>
                  <pic:spPr>
                    <a:xfrm>
                      <a:off x="0" y="0"/>
                      <a:ext cx="4132053" cy="3043946"/>
                    </a:xfrm>
                    <a:prstGeom prst="rect">
                      <a:avLst/>
                    </a:prstGeom>
                    <a:effectLst>
                      <a:outerShdw blurRad="50800" dist="38100" dir="2700000" algn="tl" rotWithShape="0">
                        <a:prstClr val="black">
                          <a:alpha val="40000"/>
                        </a:prstClr>
                      </a:outerShdw>
                    </a:effectLst>
                  </pic:spPr>
                </pic:pic>
              </a:graphicData>
            </a:graphic>
          </wp:inline>
        </w:drawing>
      </w:r>
    </w:p>
    <w:p w14:paraId="4B5FB847" w14:textId="31E7B4A1" w:rsidR="00FD1EAA" w:rsidRPr="002A60BD" w:rsidRDefault="004D2A4D" w:rsidP="004D2A4D">
      <w:pPr>
        <w:pStyle w:val="Caption"/>
        <w:rPr>
          <w:lang w:val="sr-Latn-ME"/>
        </w:rPr>
      </w:pPr>
      <w:bookmarkStart w:id="45" w:name="_Ref370311926"/>
      <w:r w:rsidRPr="002A60BD">
        <w:rPr>
          <w:b/>
          <w:lang w:val="sr-Latn-ME"/>
        </w:rPr>
        <w:t>Slika</w:t>
      </w:r>
      <w:bookmarkEnd w:id="45"/>
      <w:r w:rsidR="0024798E" w:rsidRPr="002A60BD">
        <w:rPr>
          <w:b/>
          <w:lang w:val="sr-Latn-ME"/>
        </w:rPr>
        <w:t xml:space="preserve"> 36</w:t>
      </w:r>
      <w:r w:rsidRPr="002A60BD">
        <w:rPr>
          <w:b/>
          <w:lang w:val="sr-Latn-ME"/>
        </w:rPr>
        <w:t>:</w:t>
      </w:r>
      <w:r w:rsidRPr="002A60BD">
        <w:rPr>
          <w:lang w:val="sr-Latn-ME"/>
        </w:rPr>
        <w:t xml:space="preserve"> Otvaranje šablona (Template)</w:t>
      </w:r>
    </w:p>
    <w:p w14:paraId="48C7E6BE" w14:textId="4DB2A89A" w:rsidR="003059D0" w:rsidRPr="002A60BD" w:rsidRDefault="006F405A" w:rsidP="003059D0">
      <w:pPr>
        <w:rPr>
          <w:lang w:val="sr-Latn-ME"/>
        </w:rPr>
      </w:pPr>
      <w:r w:rsidRPr="002A60BD">
        <w:rPr>
          <w:lang w:val="sr-Latn-ME"/>
        </w:rPr>
        <w:t xml:space="preserve">Nakon toga će se otvoriti prozor </w:t>
      </w:r>
      <w:r w:rsidRPr="002A60BD">
        <w:rPr>
          <w:b/>
          <w:lang w:val="sr-Latn-ME"/>
        </w:rPr>
        <w:t>Open</w:t>
      </w:r>
      <w:r w:rsidRPr="002A60BD">
        <w:rPr>
          <w:lang w:val="sr-Latn-ME"/>
        </w:rPr>
        <w:t xml:space="preserve"> gdje ćemo:</w:t>
      </w:r>
    </w:p>
    <w:p w14:paraId="1CDA5A49" w14:textId="095155ED" w:rsidR="006F405A" w:rsidRPr="002A60BD" w:rsidRDefault="006F405A" w:rsidP="00475A4A">
      <w:pPr>
        <w:pStyle w:val="ListParagraph"/>
        <w:numPr>
          <w:ilvl w:val="0"/>
          <w:numId w:val="16"/>
        </w:numPr>
        <w:rPr>
          <w:lang w:val="sr-Latn-ME"/>
        </w:rPr>
      </w:pPr>
      <w:r w:rsidRPr="002A60BD">
        <w:rPr>
          <w:lang w:val="sr-Latn-ME"/>
        </w:rPr>
        <w:t>putanju gdje je instaliran GIS MonPlanGML (</w:t>
      </w:r>
      <w:r w:rsidRPr="002A60BD">
        <w:rPr>
          <w:b/>
          <w:lang w:val="sr-Latn-ME"/>
        </w:rPr>
        <w:t>C:\GIS MonPlanGML</w:t>
      </w:r>
      <w:r w:rsidRPr="002A60BD">
        <w:rPr>
          <w:lang w:val="sr-Latn-ME"/>
        </w:rPr>
        <w:t>)</w:t>
      </w:r>
    </w:p>
    <w:p w14:paraId="7FC66CEB" w14:textId="4E6FDC59" w:rsidR="006F405A" w:rsidRPr="002A60BD" w:rsidRDefault="00542F3A" w:rsidP="00475A4A">
      <w:pPr>
        <w:pStyle w:val="ListParagraph"/>
        <w:numPr>
          <w:ilvl w:val="0"/>
          <w:numId w:val="16"/>
        </w:numPr>
        <w:rPr>
          <w:lang w:val="sr-Latn-ME"/>
        </w:rPr>
      </w:pPr>
      <w:r w:rsidRPr="002A60BD">
        <w:rPr>
          <w:lang w:val="sr-Latn-ME"/>
        </w:rPr>
        <w:t>u folder</w:t>
      </w:r>
      <w:r w:rsidR="006F405A" w:rsidRPr="002A60BD">
        <w:rPr>
          <w:lang w:val="sr-Latn-ME"/>
        </w:rPr>
        <w:t xml:space="preserve"> </w:t>
      </w:r>
      <w:r w:rsidRPr="002A60BD">
        <w:rPr>
          <w:b/>
          <w:lang w:val="sr-Latn-ME"/>
        </w:rPr>
        <w:t>Templates</w:t>
      </w:r>
      <w:r w:rsidR="006F405A" w:rsidRPr="002A60BD">
        <w:rPr>
          <w:lang w:val="sr-Latn-ME"/>
        </w:rPr>
        <w:t xml:space="preserve"> ćem</w:t>
      </w:r>
      <w:r w:rsidR="001404B7" w:rsidRPr="002A60BD">
        <w:rPr>
          <w:lang w:val="sr-Latn-ME"/>
        </w:rPr>
        <w:t xml:space="preserve">o izabrati </w:t>
      </w:r>
      <w:r w:rsidRPr="002A60BD">
        <w:rPr>
          <w:lang w:val="sr-Latn-ME"/>
        </w:rPr>
        <w:t>šablon (Template)</w:t>
      </w:r>
      <w:r w:rsidR="006F405A" w:rsidRPr="002A60BD">
        <w:rPr>
          <w:lang w:val="sr-Latn-ME"/>
        </w:rPr>
        <w:t xml:space="preserve"> </w:t>
      </w:r>
      <w:r w:rsidRPr="002A60BD">
        <w:rPr>
          <w:lang w:val="sr-Latn-ME"/>
        </w:rPr>
        <w:t>koji želimo da otvaram</w:t>
      </w:r>
      <w:r w:rsidR="00163357" w:rsidRPr="002A60BD">
        <w:rPr>
          <w:lang w:val="sr-Latn-ME"/>
        </w:rPr>
        <w:t>o</w:t>
      </w:r>
      <w:r w:rsidRPr="002A60BD">
        <w:rPr>
          <w:lang w:val="sr-Latn-ME"/>
        </w:rPr>
        <w:t xml:space="preserve"> </w:t>
      </w:r>
      <w:r w:rsidR="001404B7" w:rsidRPr="002A60BD">
        <w:rPr>
          <w:lang w:val="sr-Latn-ME"/>
        </w:rPr>
        <w:t xml:space="preserve">(npr. PlanModelGML_GK6_template.dwt) </w:t>
      </w:r>
      <w:r w:rsidR="006F405A" w:rsidRPr="002A60BD">
        <w:rPr>
          <w:lang w:val="sr-Latn-ME"/>
        </w:rPr>
        <w:t>i</w:t>
      </w:r>
    </w:p>
    <w:p w14:paraId="7A4D81BB" w14:textId="10067371" w:rsidR="006F405A" w:rsidRPr="002A60BD" w:rsidRDefault="006F405A" w:rsidP="00475A4A">
      <w:pPr>
        <w:pStyle w:val="ListParagraph"/>
        <w:numPr>
          <w:ilvl w:val="0"/>
          <w:numId w:val="16"/>
        </w:numPr>
        <w:rPr>
          <w:lang w:val="sr-Latn-ME"/>
        </w:rPr>
      </w:pPr>
      <w:r w:rsidRPr="002A60BD">
        <w:rPr>
          <w:lang w:val="sr-Latn-ME"/>
        </w:rPr>
        <w:t xml:space="preserve">kliknuti na dugme </w:t>
      </w:r>
      <w:r w:rsidRPr="002A60BD">
        <w:rPr>
          <w:b/>
          <w:lang w:val="sr-Latn-ME"/>
        </w:rPr>
        <w:t>Open</w:t>
      </w:r>
      <w:r w:rsidRPr="002A60BD">
        <w:rPr>
          <w:lang w:val="sr-Latn-ME"/>
        </w:rPr>
        <w:t xml:space="preserve"> (</w:t>
      </w:r>
      <w:r w:rsidR="0024798E" w:rsidRPr="002A60BD">
        <w:rPr>
          <w:lang w:val="sr-Latn-ME"/>
        </w:rPr>
        <w:t>Slika 37</w:t>
      </w:r>
      <w:r w:rsidRPr="002A60BD">
        <w:rPr>
          <w:lang w:val="sr-Latn-ME"/>
        </w:rPr>
        <w:t>).</w:t>
      </w:r>
    </w:p>
    <w:p w14:paraId="611FD7B5" w14:textId="77777777" w:rsidR="007A470E" w:rsidRPr="002A60BD" w:rsidRDefault="007A470E" w:rsidP="008457A2">
      <w:pPr>
        <w:pStyle w:val="Slike"/>
      </w:pPr>
      <w:r w:rsidRPr="002A60BD">
        <w:rPr>
          <w:lang w:val="en-US"/>
        </w:rPr>
        <w:lastRenderedPageBreak/>
        <w:drawing>
          <wp:inline distT="0" distB="0" distL="0" distR="0" wp14:anchorId="7EE384F6" wp14:editId="63EF365C">
            <wp:extent cx="5434641" cy="3450308"/>
            <wp:effectExtent l="38100" t="38100" r="90170" b="9334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nfra Admin29.jpg"/>
                    <pic:cNvPicPr/>
                  </pic:nvPicPr>
                  <pic:blipFill>
                    <a:blip r:embed="rId59">
                      <a:extLst>
                        <a:ext uri="{28A0092B-C50C-407E-A947-70E740481C1C}">
                          <a14:useLocalDpi xmlns:a14="http://schemas.microsoft.com/office/drawing/2010/main" val="0"/>
                        </a:ext>
                      </a:extLst>
                    </a:blip>
                    <a:stretch>
                      <a:fillRect/>
                    </a:stretch>
                  </pic:blipFill>
                  <pic:spPr>
                    <a:xfrm>
                      <a:off x="0" y="0"/>
                      <a:ext cx="5440025" cy="3453726"/>
                    </a:xfrm>
                    <a:prstGeom prst="rect">
                      <a:avLst/>
                    </a:prstGeom>
                    <a:effectLst>
                      <a:outerShdw blurRad="50800" dist="38100" dir="2700000" algn="tl" rotWithShape="0">
                        <a:prstClr val="black">
                          <a:alpha val="40000"/>
                        </a:prstClr>
                      </a:outerShdw>
                    </a:effectLst>
                  </pic:spPr>
                </pic:pic>
              </a:graphicData>
            </a:graphic>
          </wp:inline>
        </w:drawing>
      </w:r>
    </w:p>
    <w:p w14:paraId="0AEFB414" w14:textId="7FE831B6" w:rsidR="006F405A" w:rsidRPr="002A60BD" w:rsidRDefault="007A470E" w:rsidP="007A470E">
      <w:pPr>
        <w:pStyle w:val="Caption"/>
        <w:rPr>
          <w:lang w:val="sr-Latn-ME"/>
        </w:rPr>
      </w:pPr>
      <w:bookmarkStart w:id="46" w:name="_Ref370313418"/>
      <w:r w:rsidRPr="002A60BD">
        <w:rPr>
          <w:b/>
          <w:lang w:val="sr-Latn-ME"/>
        </w:rPr>
        <w:t>Slika</w:t>
      </w:r>
      <w:bookmarkEnd w:id="46"/>
      <w:r w:rsidR="0024798E" w:rsidRPr="002A60BD">
        <w:rPr>
          <w:b/>
          <w:lang w:val="sr-Latn-ME"/>
        </w:rPr>
        <w:t xml:space="preserve"> 37</w:t>
      </w:r>
      <w:r w:rsidRPr="002A60BD">
        <w:rPr>
          <w:b/>
          <w:lang w:val="sr-Latn-ME"/>
        </w:rPr>
        <w:t>:</w:t>
      </w:r>
      <w:r w:rsidRPr="002A60BD">
        <w:rPr>
          <w:lang w:val="sr-Latn-ME"/>
        </w:rPr>
        <w:t xml:space="preserve"> Otvaranje selektovanog šablona (Template)</w:t>
      </w:r>
    </w:p>
    <w:p w14:paraId="56602061" w14:textId="261343A8" w:rsidR="001E7035" w:rsidRPr="002A60BD" w:rsidRDefault="001E7035" w:rsidP="001E7035">
      <w:pPr>
        <w:rPr>
          <w:lang w:val="sr-Latn-ME"/>
        </w:rPr>
      </w:pPr>
      <w:r w:rsidRPr="002A60BD">
        <w:rPr>
          <w:lang w:val="sr-Latn-ME"/>
        </w:rPr>
        <w:t>Nakon otvaranja željenog šablona (Template) u Autodesk</w:t>
      </w:r>
      <w:r w:rsidRPr="002A60BD">
        <w:rPr>
          <w:vertAlign w:val="superscript"/>
          <w:lang w:val="sr-Latn-ME"/>
        </w:rPr>
        <w:t>®</w:t>
      </w:r>
      <w:r w:rsidRPr="002A60BD">
        <w:rPr>
          <w:lang w:val="sr-Latn-ME"/>
        </w:rPr>
        <w:t xml:space="preserve"> Infrastructure Administrator-u se moraju prikazati:</w:t>
      </w:r>
    </w:p>
    <w:p w14:paraId="40C70793" w14:textId="1E49B121" w:rsidR="001E7035" w:rsidRPr="002A60BD" w:rsidRDefault="001E7035" w:rsidP="00475A4A">
      <w:pPr>
        <w:pStyle w:val="ListParagraph"/>
        <w:numPr>
          <w:ilvl w:val="0"/>
          <w:numId w:val="19"/>
        </w:numPr>
        <w:rPr>
          <w:lang w:val="sr-Latn-ME"/>
        </w:rPr>
      </w:pPr>
      <w:r w:rsidRPr="002A60BD">
        <w:rPr>
          <w:lang w:val="sr-Latn-ME"/>
        </w:rPr>
        <w:t xml:space="preserve">Naziv </w:t>
      </w:r>
      <w:r w:rsidR="00370711" w:rsidRPr="002A60BD">
        <w:rPr>
          <w:lang w:val="sr-Latn-ME"/>
        </w:rPr>
        <w:t>šablona (Template)</w:t>
      </w:r>
    </w:p>
    <w:p w14:paraId="2E7A602E" w14:textId="77777777" w:rsidR="001E7035" w:rsidRPr="002A60BD" w:rsidRDefault="001E7035" w:rsidP="00475A4A">
      <w:pPr>
        <w:pStyle w:val="ListParagraph"/>
        <w:numPr>
          <w:ilvl w:val="0"/>
          <w:numId w:val="19"/>
        </w:numPr>
        <w:rPr>
          <w:lang w:val="sr-Latn-ME"/>
        </w:rPr>
      </w:pPr>
      <w:r w:rsidRPr="002A60BD">
        <w:rPr>
          <w:lang w:val="sr-Latn-ME"/>
        </w:rPr>
        <w:t>Naziv modela (</w:t>
      </w:r>
      <w:r w:rsidRPr="002A60BD">
        <w:rPr>
          <w:b/>
          <w:lang w:val="sr-Latn-ME"/>
        </w:rPr>
        <w:t>Industry model</w:t>
      </w:r>
      <w:r w:rsidRPr="002A60BD">
        <w:rPr>
          <w:lang w:val="sr-Latn-ME"/>
        </w:rPr>
        <w:t>)</w:t>
      </w:r>
    </w:p>
    <w:p w14:paraId="27C88D05" w14:textId="77777777" w:rsidR="001E7035" w:rsidRPr="002A60BD" w:rsidRDefault="001E7035" w:rsidP="00475A4A">
      <w:pPr>
        <w:pStyle w:val="ListParagraph"/>
        <w:numPr>
          <w:ilvl w:val="0"/>
          <w:numId w:val="19"/>
        </w:numPr>
        <w:rPr>
          <w:lang w:val="sr-Latn-ME"/>
        </w:rPr>
      </w:pPr>
      <w:r w:rsidRPr="002A60BD">
        <w:rPr>
          <w:lang w:val="sr-Latn-ME"/>
        </w:rPr>
        <w:t>Model podataka (</w:t>
      </w:r>
      <w:r w:rsidRPr="002A60BD">
        <w:rPr>
          <w:b/>
          <w:lang w:val="sr-Latn-ME"/>
        </w:rPr>
        <w:t>Data Model</w:t>
      </w:r>
      <w:r w:rsidRPr="002A60BD">
        <w:rPr>
          <w:lang w:val="sr-Latn-ME"/>
        </w:rPr>
        <w:t>)</w:t>
      </w:r>
    </w:p>
    <w:p w14:paraId="53D6B728" w14:textId="754034DF" w:rsidR="001E7035" w:rsidRPr="002A60BD" w:rsidRDefault="001E7035" w:rsidP="00475A4A">
      <w:pPr>
        <w:pStyle w:val="ListParagraph"/>
        <w:numPr>
          <w:ilvl w:val="0"/>
          <w:numId w:val="19"/>
        </w:numPr>
        <w:rPr>
          <w:lang w:val="sr-Latn-ME"/>
        </w:rPr>
      </w:pPr>
      <w:r w:rsidRPr="002A60BD">
        <w:rPr>
          <w:lang w:val="sr-Latn-ME"/>
        </w:rPr>
        <w:t>Lista elemenata (</w:t>
      </w:r>
      <w:r w:rsidRPr="002A60BD">
        <w:rPr>
          <w:b/>
          <w:lang w:val="sr-Latn-ME"/>
        </w:rPr>
        <w:t>Features</w:t>
      </w:r>
      <w:r w:rsidRPr="002A60BD">
        <w:rPr>
          <w:lang w:val="sr-Latn-ME"/>
        </w:rPr>
        <w:t>) koja odgovara Pravilniku (</w:t>
      </w:r>
      <w:r w:rsidR="0024798E" w:rsidRPr="002A60BD">
        <w:rPr>
          <w:lang w:val="sr-Latn-ME"/>
        </w:rPr>
        <w:t>Slika 38</w:t>
      </w:r>
      <w:r w:rsidRPr="002A60BD">
        <w:rPr>
          <w:lang w:val="sr-Latn-ME"/>
        </w:rPr>
        <w:t>).</w:t>
      </w:r>
    </w:p>
    <w:p w14:paraId="7572F774" w14:textId="77777777" w:rsidR="001E7035" w:rsidRPr="002A60BD" w:rsidRDefault="001E7035" w:rsidP="008457A2">
      <w:pPr>
        <w:pStyle w:val="Slike"/>
      </w:pPr>
      <w:r w:rsidRPr="002A60BD">
        <w:rPr>
          <w:lang w:val="en-US"/>
        </w:rPr>
        <w:lastRenderedPageBreak/>
        <w:drawing>
          <wp:inline distT="0" distB="0" distL="0" distR="0" wp14:anchorId="10F10F0F" wp14:editId="6B0563A7">
            <wp:extent cx="5732145" cy="4120385"/>
            <wp:effectExtent l="38100" t="38100" r="97155" b="9017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nfra Admin19.jpg"/>
                    <pic:cNvPicPr/>
                  </pic:nvPicPr>
                  <pic:blipFill>
                    <a:blip r:embed="rId60">
                      <a:extLst>
                        <a:ext uri="{28A0092B-C50C-407E-A947-70E740481C1C}">
                          <a14:useLocalDpi xmlns:a14="http://schemas.microsoft.com/office/drawing/2010/main" val="0"/>
                        </a:ext>
                      </a:extLst>
                    </a:blip>
                    <a:stretch>
                      <a:fillRect/>
                    </a:stretch>
                  </pic:blipFill>
                  <pic:spPr>
                    <a:xfrm>
                      <a:off x="0" y="0"/>
                      <a:ext cx="5732145" cy="4120385"/>
                    </a:xfrm>
                    <a:prstGeom prst="rect">
                      <a:avLst/>
                    </a:prstGeom>
                    <a:effectLst>
                      <a:outerShdw blurRad="50800" dist="38100" dir="2700000" algn="tl" rotWithShape="0">
                        <a:prstClr val="black">
                          <a:alpha val="40000"/>
                        </a:prstClr>
                      </a:outerShdw>
                    </a:effectLst>
                  </pic:spPr>
                </pic:pic>
              </a:graphicData>
            </a:graphic>
          </wp:inline>
        </w:drawing>
      </w:r>
    </w:p>
    <w:p w14:paraId="6BA892A9" w14:textId="21BD5600" w:rsidR="001E7035" w:rsidRPr="002A60BD" w:rsidRDefault="001E7035" w:rsidP="001E7035">
      <w:pPr>
        <w:pStyle w:val="Caption"/>
        <w:rPr>
          <w:lang w:val="sr-Latn-ME"/>
        </w:rPr>
      </w:pPr>
      <w:bookmarkStart w:id="47" w:name="_Ref370833558"/>
      <w:r w:rsidRPr="002A60BD">
        <w:rPr>
          <w:b/>
          <w:lang w:val="sr-Latn-ME"/>
        </w:rPr>
        <w:t>Slika</w:t>
      </w:r>
      <w:bookmarkEnd w:id="47"/>
      <w:r w:rsidR="0024798E" w:rsidRPr="002A60BD">
        <w:rPr>
          <w:b/>
          <w:lang w:val="sr-Latn-ME"/>
        </w:rPr>
        <w:t xml:space="preserve"> 38</w:t>
      </w:r>
      <w:r w:rsidRPr="002A60BD">
        <w:rPr>
          <w:b/>
          <w:lang w:val="sr-Latn-ME"/>
        </w:rPr>
        <w:t>:</w:t>
      </w:r>
      <w:r w:rsidRPr="002A60BD">
        <w:rPr>
          <w:lang w:val="sr-Latn-ME"/>
        </w:rPr>
        <w:t xml:space="preserve"> Prikaz otvorenog šablona (Template) u Autodesk</w:t>
      </w:r>
      <w:r w:rsidRPr="002A60BD">
        <w:rPr>
          <w:vertAlign w:val="superscript"/>
          <w:lang w:val="sr-Latn-ME"/>
        </w:rPr>
        <w:t>®</w:t>
      </w:r>
      <w:r w:rsidRPr="002A60BD">
        <w:rPr>
          <w:lang w:val="sr-Latn-ME"/>
        </w:rPr>
        <w:t xml:space="preserve"> Infrastructure Administrator</w:t>
      </w:r>
    </w:p>
    <w:p w14:paraId="425FAE25" w14:textId="77777777" w:rsidR="001E7035" w:rsidRPr="002A60BD" w:rsidRDefault="001E7035" w:rsidP="003059D0">
      <w:pPr>
        <w:rPr>
          <w:lang w:val="sr-Latn-ME"/>
        </w:rPr>
      </w:pPr>
    </w:p>
    <w:p w14:paraId="2A933677" w14:textId="11A3DC17" w:rsidR="00FD1EAA" w:rsidRPr="002A60BD" w:rsidRDefault="00FD1EAA">
      <w:pPr>
        <w:spacing w:after="320"/>
        <w:ind w:firstLine="0"/>
        <w:jc w:val="left"/>
        <w:rPr>
          <w:lang w:val="sr-Latn-ME"/>
        </w:rPr>
      </w:pPr>
      <w:r w:rsidRPr="002A60BD">
        <w:rPr>
          <w:lang w:val="sr-Latn-ME"/>
        </w:rPr>
        <w:br w:type="page"/>
      </w:r>
    </w:p>
    <w:p w14:paraId="7E8071A8" w14:textId="64121633" w:rsidR="00003DE1" w:rsidRPr="002A60BD" w:rsidRDefault="00E24C7D" w:rsidP="00FB160C">
      <w:pPr>
        <w:pStyle w:val="Heading2"/>
      </w:pPr>
      <w:bookmarkStart w:id="48" w:name="_Toc383425127"/>
      <w:r w:rsidRPr="002A60BD">
        <w:lastRenderedPageBreak/>
        <w:t>Implementacija i k</w:t>
      </w:r>
      <w:r w:rsidR="00A975FD" w:rsidRPr="002A60BD">
        <w:t>orišćenje</w:t>
      </w:r>
      <w:r w:rsidR="007220AE" w:rsidRPr="002A60BD">
        <w:t xml:space="preserve"> </w:t>
      </w:r>
      <w:r w:rsidR="00913784" w:rsidRPr="002A60BD">
        <w:t xml:space="preserve">GIS MonPlanGML </w:t>
      </w:r>
      <w:r w:rsidR="007220AE" w:rsidRPr="002A60BD">
        <w:t>u AutoCAD</w:t>
      </w:r>
      <w:r w:rsidR="007220AE" w:rsidRPr="002A60BD">
        <w:rPr>
          <w:vertAlign w:val="superscript"/>
        </w:rPr>
        <w:t>®</w:t>
      </w:r>
      <w:r w:rsidR="007220AE" w:rsidRPr="002A60BD">
        <w:t xml:space="preserve"> Map 3D</w:t>
      </w:r>
      <w:bookmarkEnd w:id="48"/>
    </w:p>
    <w:p w14:paraId="2008DD6C" w14:textId="77FC4368" w:rsidR="00A15AED" w:rsidRPr="002A60BD" w:rsidRDefault="0039737A">
      <w:pPr>
        <w:rPr>
          <w:lang w:val="sr-Latn-ME"/>
        </w:rPr>
      </w:pPr>
      <w:r w:rsidRPr="002A60BD">
        <w:rPr>
          <w:lang w:val="sr-Latn-ME"/>
        </w:rPr>
        <w:t xml:space="preserve">Za kreiranje, modifikovanje, pregledanje i kontrolu projekata/planova na osnovu </w:t>
      </w:r>
      <w:r w:rsidRPr="002A60BD">
        <w:rPr>
          <w:b/>
          <w:lang w:val="sr-Latn-ME"/>
        </w:rPr>
        <w:t>GIS MonPlanGML-a</w:t>
      </w:r>
      <w:r w:rsidRPr="002A60BD">
        <w:rPr>
          <w:lang w:val="sr-Latn-ME"/>
        </w:rPr>
        <w:t xml:space="preserve"> koristi se softver </w:t>
      </w:r>
      <w:r w:rsidRPr="002A60BD">
        <w:rPr>
          <w:b/>
          <w:lang w:val="sr-Latn-ME"/>
        </w:rPr>
        <w:t>AutoCAD</w:t>
      </w:r>
      <w:r w:rsidRPr="002A60BD">
        <w:rPr>
          <w:b/>
          <w:vertAlign w:val="superscript"/>
          <w:lang w:val="sr-Latn-ME"/>
        </w:rPr>
        <w:t>®</w:t>
      </w:r>
      <w:r w:rsidRPr="002A60BD">
        <w:rPr>
          <w:b/>
          <w:lang w:val="sr-Latn-ME"/>
        </w:rPr>
        <w:t xml:space="preserve"> Map 3D</w:t>
      </w:r>
      <w:r w:rsidRPr="002A60BD">
        <w:rPr>
          <w:lang w:val="sr-Latn-ME"/>
        </w:rPr>
        <w:t>.</w:t>
      </w:r>
      <w:r w:rsidR="00C673D5" w:rsidRPr="002A60BD">
        <w:rPr>
          <w:lang w:val="sr-Latn-ME"/>
        </w:rPr>
        <w:t xml:space="preserve"> Korišćenje </w:t>
      </w:r>
      <w:r w:rsidR="006F1BC5" w:rsidRPr="002A60BD">
        <w:rPr>
          <w:lang w:val="sr-Latn-ME"/>
        </w:rPr>
        <w:t>projekata/planova na osnovu</w:t>
      </w:r>
      <w:r w:rsidR="0040335F" w:rsidRPr="002A60BD">
        <w:rPr>
          <w:lang w:val="sr-Latn-ME"/>
        </w:rPr>
        <w:t xml:space="preserve"> GIS MonPlanGML</w:t>
      </w:r>
      <w:r w:rsidR="00755ADF" w:rsidRPr="002A60BD">
        <w:rPr>
          <w:lang w:val="sr-Latn-ME"/>
        </w:rPr>
        <w:t>-a</w:t>
      </w:r>
      <w:r w:rsidR="0040335F" w:rsidRPr="002A60BD">
        <w:rPr>
          <w:lang w:val="sr-Latn-ME"/>
        </w:rPr>
        <w:t xml:space="preserve"> može biti predstavljen</w:t>
      </w:r>
      <w:r w:rsidR="00065541" w:rsidRPr="002A60BD">
        <w:rPr>
          <w:lang w:val="sr-Latn-ME"/>
        </w:rPr>
        <w:t>o</w:t>
      </w:r>
      <w:r w:rsidR="0040335F" w:rsidRPr="002A60BD">
        <w:rPr>
          <w:lang w:val="sr-Latn-ME"/>
        </w:rPr>
        <w:t xml:space="preserve"> i vidu </w:t>
      </w:r>
      <w:r w:rsidR="0040335F" w:rsidRPr="002A60BD">
        <w:rPr>
          <w:b/>
          <w:lang w:val="sr-Latn-ME"/>
        </w:rPr>
        <w:t>Oracle Spatial Database</w:t>
      </w:r>
      <w:r w:rsidR="0040335F" w:rsidRPr="002A60BD">
        <w:rPr>
          <w:lang w:val="sr-Latn-ME"/>
        </w:rPr>
        <w:t xml:space="preserve"> i</w:t>
      </w:r>
      <w:r w:rsidR="008D2CC9" w:rsidRPr="002A60BD">
        <w:rPr>
          <w:lang w:val="sr-Latn-ME"/>
        </w:rPr>
        <w:t>li</w:t>
      </w:r>
      <w:r w:rsidR="0040335F" w:rsidRPr="002A60BD">
        <w:rPr>
          <w:lang w:val="sr-Latn-ME"/>
        </w:rPr>
        <w:t xml:space="preserve"> </w:t>
      </w:r>
      <w:r w:rsidR="0040335F" w:rsidRPr="002A60BD">
        <w:rPr>
          <w:b/>
          <w:lang w:val="sr-Latn-ME"/>
        </w:rPr>
        <w:t>SQLite Database</w:t>
      </w:r>
      <w:r w:rsidR="0040335F" w:rsidRPr="002A60BD">
        <w:rPr>
          <w:lang w:val="sr-Latn-ME"/>
        </w:rPr>
        <w:t xml:space="preserve"> koji je implementiran u sam AutoCAD</w:t>
      </w:r>
      <w:r w:rsidR="0040335F" w:rsidRPr="002A60BD">
        <w:rPr>
          <w:vertAlign w:val="superscript"/>
          <w:lang w:val="sr-Latn-ME"/>
        </w:rPr>
        <w:t>®</w:t>
      </w:r>
      <w:r w:rsidR="008D2CC9" w:rsidRPr="002A60BD">
        <w:rPr>
          <w:lang w:val="sr-Latn-ME"/>
        </w:rPr>
        <w:t xml:space="preserve"> MAP 3D.</w:t>
      </w:r>
    </w:p>
    <w:p w14:paraId="4EAC49B9" w14:textId="1A3FC85C" w:rsidR="00A75AE3" w:rsidRPr="002A60BD" w:rsidRDefault="008501B1">
      <w:pPr>
        <w:rPr>
          <w:lang w:val="sr-Latn-ME"/>
        </w:rPr>
      </w:pPr>
      <w:r w:rsidRPr="002A60BD">
        <w:rPr>
          <w:lang w:val="sr-Latn-ME"/>
        </w:rPr>
        <w:t>Za kreiranje grafičkih simbola prema Pavilniku korišćeni su standardni AutoCAD</w:t>
      </w:r>
      <w:r w:rsidR="00965569" w:rsidRPr="002A60BD">
        <w:rPr>
          <w:vertAlign w:val="superscript"/>
          <w:lang w:val="sr-Latn-ME"/>
        </w:rPr>
        <w:t>®</w:t>
      </w:r>
      <w:r w:rsidRPr="002A60BD">
        <w:rPr>
          <w:lang w:val="sr-Latn-ME"/>
        </w:rPr>
        <w:t xml:space="preserve"> Map 3D grafički objekti</w:t>
      </w:r>
      <w:r w:rsidR="006923CC" w:rsidRPr="002A60BD">
        <w:rPr>
          <w:lang w:val="sr-Latn-ME"/>
        </w:rPr>
        <w:t>:</w:t>
      </w:r>
      <w:r w:rsidRPr="002A60BD">
        <w:rPr>
          <w:lang w:val="sr-Latn-ME"/>
        </w:rPr>
        <w:t xml:space="preserve"> tačka, polilinija, blok i pol</w:t>
      </w:r>
      <w:r w:rsidR="00A75AE3" w:rsidRPr="002A60BD">
        <w:rPr>
          <w:lang w:val="sr-Latn-ME"/>
        </w:rPr>
        <w:t>igon, a z</w:t>
      </w:r>
      <w:r w:rsidRPr="002A60BD">
        <w:rPr>
          <w:lang w:val="sr-Latn-ME"/>
        </w:rPr>
        <w:t>a prezentaciju grafičkih simbola definisani su displej modeli (</w:t>
      </w:r>
      <w:r w:rsidRPr="002A60BD">
        <w:rPr>
          <w:b/>
          <w:lang w:val="sr-Latn-ME"/>
        </w:rPr>
        <w:t>Display Model</w:t>
      </w:r>
      <w:r w:rsidRPr="002A60BD">
        <w:rPr>
          <w:lang w:val="sr-Latn-ME"/>
        </w:rPr>
        <w:t>)</w:t>
      </w:r>
      <w:r w:rsidR="00A75AE3" w:rsidRPr="002A60BD">
        <w:rPr>
          <w:lang w:val="sr-Latn-ME"/>
        </w:rPr>
        <w:t xml:space="preserve"> </w:t>
      </w:r>
      <w:r w:rsidR="006923CC" w:rsidRPr="002A60BD">
        <w:rPr>
          <w:lang w:val="sr-Latn-ME"/>
        </w:rPr>
        <w:t>čiji</w:t>
      </w:r>
      <w:r w:rsidR="00A75AE3" w:rsidRPr="002A60BD">
        <w:rPr>
          <w:lang w:val="sr-Latn-ME"/>
        </w:rPr>
        <w:t xml:space="preserve"> simboli su u skladu sa Pravilnikom. Konzistentnost grafičkih podataka je obezbijeđena korišćenjem topologija.</w:t>
      </w:r>
    </w:p>
    <w:p w14:paraId="73704CF7" w14:textId="400F0000" w:rsidR="00A15AED" w:rsidRPr="002A60BD" w:rsidRDefault="008F3090" w:rsidP="00FB160C">
      <w:pPr>
        <w:pStyle w:val="Heading3"/>
      </w:pPr>
      <w:bookmarkStart w:id="49" w:name="_Toc383425128"/>
      <w:r w:rsidRPr="002A60BD">
        <w:t>Implementacija</w:t>
      </w:r>
      <w:r w:rsidR="00A15AED" w:rsidRPr="002A60BD">
        <w:t xml:space="preserve"> GIS MonPlanGML u Oracle Spatial Database</w:t>
      </w:r>
      <w:bookmarkEnd w:id="49"/>
    </w:p>
    <w:p w14:paraId="3672DCE1" w14:textId="4A29059C" w:rsidR="00965569" w:rsidRPr="002A60BD" w:rsidRDefault="00B56033">
      <w:pPr>
        <w:rPr>
          <w:lang w:val="sr-Latn-ME"/>
        </w:rPr>
      </w:pPr>
      <w:r w:rsidRPr="002A60BD">
        <w:rPr>
          <w:lang w:val="sr-Latn-ME"/>
        </w:rPr>
        <w:t>K</w:t>
      </w:r>
      <w:r w:rsidR="008F41D0" w:rsidRPr="002A60BD">
        <w:rPr>
          <w:lang w:val="sr-Latn-ME"/>
        </w:rPr>
        <w:t>orišćenje</w:t>
      </w:r>
      <w:r w:rsidR="00965569" w:rsidRPr="002A60BD">
        <w:rPr>
          <w:lang w:val="sr-Latn-ME"/>
        </w:rPr>
        <w:t xml:space="preserve"> projekata/planova na osnovu GIS MonPlanGML-a u Oracle Spatial Database koristimo softver AutoCAD</w:t>
      </w:r>
      <w:r w:rsidR="00965569" w:rsidRPr="002A60BD">
        <w:rPr>
          <w:vertAlign w:val="superscript"/>
          <w:lang w:val="sr-Latn-ME"/>
        </w:rPr>
        <w:t>®</w:t>
      </w:r>
      <w:r w:rsidR="00965569" w:rsidRPr="002A60BD">
        <w:rPr>
          <w:lang w:val="sr-Latn-ME"/>
        </w:rPr>
        <w:t xml:space="preserve"> Map 3D. </w:t>
      </w:r>
      <w:r w:rsidR="00F3220D" w:rsidRPr="002A60BD">
        <w:rPr>
          <w:lang w:val="sr-Latn-ME"/>
        </w:rPr>
        <w:t>Prije</w:t>
      </w:r>
      <w:r w:rsidR="00965569" w:rsidRPr="002A60BD">
        <w:rPr>
          <w:lang w:val="sr-Latn-ME"/>
        </w:rPr>
        <w:t xml:space="preserve"> početka rada, neophodno je, </w:t>
      </w:r>
      <w:r w:rsidR="00D01D86" w:rsidRPr="002A60BD">
        <w:rPr>
          <w:lang w:val="sr-Latn-ME"/>
        </w:rPr>
        <w:t>u softver AutoCAD</w:t>
      </w:r>
      <w:r w:rsidR="00D01D86" w:rsidRPr="002A60BD">
        <w:rPr>
          <w:vertAlign w:val="superscript"/>
          <w:lang w:val="sr-Latn-ME"/>
        </w:rPr>
        <w:t>®</w:t>
      </w:r>
      <w:r w:rsidR="00D01D86" w:rsidRPr="002A60BD">
        <w:rPr>
          <w:lang w:val="sr-Latn-ME"/>
        </w:rPr>
        <w:t xml:space="preserve"> Map 3D </w:t>
      </w:r>
      <w:r w:rsidR="00965569" w:rsidRPr="002A60BD">
        <w:rPr>
          <w:lang w:val="sr-Latn-ME"/>
        </w:rPr>
        <w:t>u gornjem lijevom uglu ekrana podesiti radn</w:t>
      </w:r>
      <w:r w:rsidR="00AB4BBB" w:rsidRPr="002A60BD">
        <w:rPr>
          <w:lang w:val="sr-Latn-ME"/>
        </w:rPr>
        <w:t>i</w:t>
      </w:r>
      <w:r w:rsidR="00965569" w:rsidRPr="002A60BD">
        <w:rPr>
          <w:lang w:val="sr-Latn-ME"/>
        </w:rPr>
        <w:t xml:space="preserve"> </w:t>
      </w:r>
      <w:r w:rsidR="004B2B28" w:rsidRPr="002A60BD">
        <w:rPr>
          <w:lang w:val="sr-Latn-ME"/>
        </w:rPr>
        <w:t>prostor</w:t>
      </w:r>
      <w:r w:rsidR="00965569" w:rsidRPr="002A60BD">
        <w:rPr>
          <w:lang w:val="sr-Latn-ME"/>
        </w:rPr>
        <w:t xml:space="preserve"> (</w:t>
      </w:r>
      <w:r w:rsidR="00965569" w:rsidRPr="002A60BD">
        <w:rPr>
          <w:b/>
          <w:lang w:val="sr-Latn-ME"/>
        </w:rPr>
        <w:t>Workspace</w:t>
      </w:r>
      <w:r w:rsidR="00965569" w:rsidRPr="002A60BD">
        <w:rPr>
          <w:lang w:val="sr-Latn-ME"/>
        </w:rPr>
        <w:t xml:space="preserve">) na </w:t>
      </w:r>
      <w:r w:rsidR="00965569" w:rsidRPr="002A60BD">
        <w:rPr>
          <w:b/>
          <w:lang w:val="sr-Latn-ME"/>
        </w:rPr>
        <w:t>Maintenance Workspace</w:t>
      </w:r>
      <w:r w:rsidR="00AB4BBB" w:rsidRPr="002A60BD">
        <w:rPr>
          <w:b/>
          <w:lang w:val="sr-Latn-ME"/>
        </w:rPr>
        <w:t xml:space="preserve"> </w:t>
      </w:r>
      <w:r w:rsidR="00AB4BBB" w:rsidRPr="002A60BD">
        <w:rPr>
          <w:lang w:val="sr-Latn-ME"/>
        </w:rPr>
        <w:t>(</w:t>
      </w:r>
      <w:r w:rsidR="0024798E" w:rsidRPr="002A60BD">
        <w:rPr>
          <w:lang w:val="sr-Latn-ME"/>
        </w:rPr>
        <w:t>Slika 39</w:t>
      </w:r>
      <w:r w:rsidR="00AB4BBB" w:rsidRPr="002A60BD">
        <w:rPr>
          <w:lang w:val="sr-Latn-ME"/>
        </w:rPr>
        <w:t>)</w:t>
      </w:r>
      <w:r w:rsidR="00965569" w:rsidRPr="002A60BD">
        <w:rPr>
          <w:lang w:val="sr-Latn-ME"/>
        </w:rPr>
        <w:t>.</w:t>
      </w:r>
    </w:p>
    <w:p w14:paraId="71969936" w14:textId="77777777" w:rsidR="009C6A53" w:rsidRPr="002A60BD" w:rsidRDefault="009C6A53" w:rsidP="008457A2">
      <w:pPr>
        <w:pStyle w:val="Slike"/>
      </w:pPr>
      <w:r w:rsidRPr="002A60BD">
        <w:rPr>
          <w:lang w:val="en-US"/>
        </w:rPr>
        <w:drawing>
          <wp:inline distT="0" distB="0" distL="0" distR="0" wp14:anchorId="24BAB205" wp14:editId="48CCDDA7">
            <wp:extent cx="3061253" cy="1410649"/>
            <wp:effectExtent l="38100" t="38100" r="101600" b="9461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ACAD 01.jpg"/>
                    <pic:cNvPicPr/>
                  </pic:nvPicPr>
                  <pic:blipFill>
                    <a:blip r:embed="rId61">
                      <a:extLst>
                        <a:ext uri="{28A0092B-C50C-407E-A947-70E740481C1C}">
                          <a14:useLocalDpi xmlns:a14="http://schemas.microsoft.com/office/drawing/2010/main" val="0"/>
                        </a:ext>
                      </a:extLst>
                    </a:blip>
                    <a:stretch>
                      <a:fillRect/>
                    </a:stretch>
                  </pic:blipFill>
                  <pic:spPr>
                    <a:xfrm>
                      <a:off x="0" y="0"/>
                      <a:ext cx="3088485" cy="1423198"/>
                    </a:xfrm>
                    <a:prstGeom prst="rect">
                      <a:avLst/>
                    </a:prstGeom>
                    <a:effectLst>
                      <a:outerShdw blurRad="50800" dist="38100" dir="2700000" algn="tl" rotWithShape="0">
                        <a:prstClr val="black">
                          <a:alpha val="40000"/>
                        </a:prstClr>
                      </a:outerShdw>
                    </a:effectLst>
                  </pic:spPr>
                </pic:pic>
              </a:graphicData>
            </a:graphic>
          </wp:inline>
        </w:drawing>
      </w:r>
    </w:p>
    <w:p w14:paraId="275ACFEA" w14:textId="1874B39D" w:rsidR="009C6A53" w:rsidRPr="002A60BD" w:rsidRDefault="009C6A53" w:rsidP="009C6A53">
      <w:pPr>
        <w:pStyle w:val="Caption"/>
        <w:rPr>
          <w:lang w:val="sr-Latn-ME"/>
        </w:rPr>
      </w:pPr>
      <w:bookmarkStart w:id="50" w:name="_Ref370462685"/>
      <w:r w:rsidRPr="002A60BD">
        <w:rPr>
          <w:b/>
          <w:lang w:val="sr-Latn-ME"/>
        </w:rPr>
        <w:t>Slika</w:t>
      </w:r>
      <w:bookmarkEnd w:id="50"/>
      <w:r w:rsidR="0024798E" w:rsidRPr="002A60BD">
        <w:rPr>
          <w:b/>
          <w:lang w:val="sr-Latn-ME"/>
        </w:rPr>
        <w:t xml:space="preserve"> 39</w:t>
      </w:r>
      <w:r w:rsidRPr="002A60BD">
        <w:rPr>
          <w:b/>
          <w:lang w:val="sr-Latn-ME"/>
        </w:rPr>
        <w:t>:</w:t>
      </w:r>
      <w:r w:rsidRPr="002A60BD">
        <w:rPr>
          <w:lang w:val="sr-Latn-ME"/>
        </w:rPr>
        <w:t xml:space="preserve"> Podešavanje radnog prostora (Workspace)</w:t>
      </w:r>
    </w:p>
    <w:p w14:paraId="30C44C2E" w14:textId="06DFCC1A" w:rsidR="00632875" w:rsidRPr="002A60BD" w:rsidRDefault="00F3220D">
      <w:pPr>
        <w:rPr>
          <w:lang w:val="sr-Latn-ME"/>
        </w:rPr>
      </w:pPr>
      <w:r w:rsidRPr="002A60BD">
        <w:rPr>
          <w:lang w:val="sr-Latn-ME"/>
        </w:rPr>
        <w:t xml:space="preserve">Nakon </w:t>
      </w:r>
      <w:r w:rsidR="00361894" w:rsidRPr="002A60BD">
        <w:rPr>
          <w:lang w:val="sr-Latn-ME"/>
        </w:rPr>
        <w:t>podešavanja radnog prostora (Workspace)</w:t>
      </w:r>
      <w:r w:rsidRPr="002A60BD">
        <w:rPr>
          <w:lang w:val="sr-Latn-ME"/>
        </w:rPr>
        <w:t xml:space="preserve">, </w:t>
      </w:r>
      <w:r w:rsidR="0091740C" w:rsidRPr="002A60BD">
        <w:rPr>
          <w:lang w:val="sr-Latn-ME"/>
        </w:rPr>
        <w:t>ide se</w:t>
      </w:r>
      <w:r w:rsidR="00D963D9" w:rsidRPr="002A60BD">
        <w:rPr>
          <w:lang w:val="sr-Latn-ME"/>
        </w:rPr>
        <w:t xml:space="preserve"> na tab </w:t>
      </w:r>
      <w:r w:rsidR="00D963D9" w:rsidRPr="002A60BD">
        <w:rPr>
          <w:b/>
          <w:lang w:val="sr-Latn-ME"/>
        </w:rPr>
        <w:t>Home</w:t>
      </w:r>
      <w:r w:rsidR="002437B7" w:rsidRPr="002A60BD">
        <w:rPr>
          <w:lang w:val="sr-Latn-ME"/>
        </w:rPr>
        <w:t xml:space="preserve"> i </w:t>
      </w:r>
      <w:r w:rsidR="00632875" w:rsidRPr="002A60BD">
        <w:rPr>
          <w:lang w:val="sr-Latn-ME"/>
        </w:rPr>
        <w:t>klikom</w:t>
      </w:r>
      <w:r w:rsidRPr="002A60BD">
        <w:rPr>
          <w:lang w:val="sr-Latn-ME"/>
        </w:rPr>
        <w:t xml:space="preserve"> na dugme </w:t>
      </w:r>
      <w:r w:rsidRPr="002A60BD">
        <w:rPr>
          <w:noProof/>
          <w:lang w:val="en-US" w:eastAsia="en-US"/>
        </w:rPr>
        <w:drawing>
          <wp:inline distT="0" distB="0" distL="0" distR="0" wp14:anchorId="38AAF629" wp14:editId="76601D5E">
            <wp:extent cx="295238" cy="27619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95238" cy="276190"/>
                    </a:xfrm>
                    <a:prstGeom prst="rect">
                      <a:avLst/>
                    </a:prstGeom>
                  </pic:spPr>
                </pic:pic>
              </a:graphicData>
            </a:graphic>
          </wp:inline>
        </w:drawing>
      </w:r>
      <w:r w:rsidRPr="002A60BD">
        <w:rPr>
          <w:lang w:val="sr-Latn-ME"/>
        </w:rPr>
        <w:t xml:space="preserve"> </w:t>
      </w:r>
      <w:r w:rsidRPr="002A60BD">
        <w:rPr>
          <w:b/>
          <w:lang w:val="sr-Latn-ME"/>
        </w:rPr>
        <w:t>Open Project</w:t>
      </w:r>
      <w:r w:rsidRPr="002A60BD">
        <w:rPr>
          <w:lang w:val="sr-Latn-ME"/>
        </w:rPr>
        <w:t xml:space="preserve"> </w:t>
      </w:r>
      <w:r w:rsidR="00361894" w:rsidRPr="002A60BD">
        <w:rPr>
          <w:lang w:val="sr-Latn-ME"/>
        </w:rPr>
        <w:t>(</w:t>
      </w:r>
      <w:r w:rsidR="0024798E" w:rsidRPr="002A60BD">
        <w:rPr>
          <w:lang w:val="sr-Latn-ME"/>
        </w:rPr>
        <w:t>Slika 40</w:t>
      </w:r>
      <w:r w:rsidR="00CA2A3C" w:rsidRPr="002A60BD">
        <w:rPr>
          <w:lang w:val="sr-Latn-ME"/>
        </w:rPr>
        <w:t xml:space="preserve">) otvoriće se novi prozor </w:t>
      </w:r>
      <w:r w:rsidR="00CA2A3C" w:rsidRPr="002A60BD">
        <w:rPr>
          <w:b/>
          <w:lang w:val="sr-Latn-ME"/>
        </w:rPr>
        <w:t>Enterprise Industry Model Login</w:t>
      </w:r>
      <w:r w:rsidR="00CA2A3C" w:rsidRPr="002A60BD">
        <w:rPr>
          <w:lang w:val="sr-Latn-ME"/>
        </w:rPr>
        <w:t>.</w:t>
      </w:r>
    </w:p>
    <w:p w14:paraId="62B18417" w14:textId="77777777" w:rsidR="00710401" w:rsidRPr="002A60BD" w:rsidRDefault="00710401" w:rsidP="008457A2">
      <w:pPr>
        <w:pStyle w:val="Slike"/>
      </w:pPr>
      <w:r w:rsidRPr="002A60BD">
        <w:rPr>
          <w:lang w:val="en-US"/>
        </w:rPr>
        <w:drawing>
          <wp:inline distT="0" distB="0" distL="0" distR="0" wp14:anchorId="334E6BED" wp14:editId="605386D9">
            <wp:extent cx="5732145" cy="1064260"/>
            <wp:effectExtent l="0" t="0" r="1905" b="254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ACAD 02.jpg"/>
                    <pic:cNvPicPr/>
                  </pic:nvPicPr>
                  <pic:blipFill>
                    <a:blip r:embed="rId63">
                      <a:extLst>
                        <a:ext uri="{28A0092B-C50C-407E-A947-70E740481C1C}">
                          <a14:useLocalDpi xmlns:a14="http://schemas.microsoft.com/office/drawing/2010/main" val="0"/>
                        </a:ext>
                      </a:extLst>
                    </a:blip>
                    <a:stretch>
                      <a:fillRect/>
                    </a:stretch>
                  </pic:blipFill>
                  <pic:spPr>
                    <a:xfrm>
                      <a:off x="0" y="0"/>
                      <a:ext cx="5732145" cy="1064260"/>
                    </a:xfrm>
                    <a:prstGeom prst="rect">
                      <a:avLst/>
                    </a:prstGeom>
                  </pic:spPr>
                </pic:pic>
              </a:graphicData>
            </a:graphic>
          </wp:inline>
        </w:drawing>
      </w:r>
    </w:p>
    <w:p w14:paraId="39725902" w14:textId="3C147CA5" w:rsidR="00361894" w:rsidRPr="002A60BD" w:rsidRDefault="00710401" w:rsidP="00710401">
      <w:pPr>
        <w:pStyle w:val="Caption"/>
        <w:rPr>
          <w:lang w:val="sr-Latn-ME"/>
        </w:rPr>
      </w:pPr>
      <w:bookmarkStart w:id="51" w:name="_Ref370470209"/>
      <w:r w:rsidRPr="002A60BD">
        <w:rPr>
          <w:b/>
          <w:lang w:val="sr-Latn-ME"/>
        </w:rPr>
        <w:t>Slika</w:t>
      </w:r>
      <w:bookmarkEnd w:id="51"/>
      <w:r w:rsidR="0024798E" w:rsidRPr="002A60BD">
        <w:rPr>
          <w:b/>
          <w:lang w:val="sr-Latn-ME"/>
        </w:rPr>
        <w:t xml:space="preserve"> 40</w:t>
      </w:r>
      <w:r w:rsidRPr="002A60BD">
        <w:rPr>
          <w:b/>
          <w:lang w:val="sr-Latn-ME"/>
        </w:rPr>
        <w:t>:</w:t>
      </w:r>
      <w:r w:rsidRPr="002A60BD">
        <w:rPr>
          <w:lang w:val="sr-Latn-ME"/>
        </w:rPr>
        <w:t xml:space="preserve"> Open Project</w:t>
      </w:r>
    </w:p>
    <w:p w14:paraId="72BBAB63" w14:textId="0AD896DD" w:rsidR="00CA2A3C" w:rsidRPr="002A60BD" w:rsidRDefault="008F6006" w:rsidP="00CA2A3C">
      <w:pPr>
        <w:rPr>
          <w:lang w:val="sr-Latn-ME"/>
        </w:rPr>
      </w:pPr>
      <w:r w:rsidRPr="002A60BD">
        <w:rPr>
          <w:lang w:val="sr-Latn-ME"/>
        </w:rPr>
        <w:t>Na prozoru</w:t>
      </w:r>
      <w:r w:rsidR="00CA2A3C" w:rsidRPr="002A60BD">
        <w:rPr>
          <w:lang w:val="sr-Latn-ME"/>
        </w:rPr>
        <w:t xml:space="preserve"> </w:t>
      </w:r>
      <w:r w:rsidR="00CA2A3C" w:rsidRPr="002A60BD">
        <w:rPr>
          <w:b/>
          <w:lang w:val="sr-Latn-ME"/>
        </w:rPr>
        <w:t>Enterprise Industry Model Login</w:t>
      </w:r>
      <w:r w:rsidRPr="002A60BD">
        <w:rPr>
          <w:lang w:val="sr-Latn-ME"/>
        </w:rPr>
        <w:t xml:space="preserve"> </w:t>
      </w:r>
      <w:r w:rsidR="00CA2A3C" w:rsidRPr="002A60BD">
        <w:rPr>
          <w:lang w:val="sr-Latn-ME"/>
        </w:rPr>
        <w:t xml:space="preserve">klikne se na dugme </w:t>
      </w:r>
      <w:r w:rsidR="00CA2A3C" w:rsidRPr="002A60BD">
        <w:rPr>
          <w:b/>
          <w:lang w:val="sr-Latn-ME"/>
        </w:rPr>
        <w:t xml:space="preserve">Options </w:t>
      </w:r>
      <w:r w:rsidR="00CA2A3C" w:rsidRPr="002A60BD">
        <w:rPr>
          <w:lang w:val="sr-Latn-ME"/>
        </w:rPr>
        <w:t xml:space="preserve">kako bi se otvorilo polje za unos podataka za pristup </w:t>
      </w:r>
      <w:r w:rsidR="00CA2A3C" w:rsidRPr="002A60BD">
        <w:rPr>
          <w:b/>
          <w:lang w:val="sr-Latn-ME"/>
        </w:rPr>
        <w:t>Oracle Spatial Database</w:t>
      </w:r>
      <w:r w:rsidR="00CA2A3C" w:rsidRPr="002A60BD">
        <w:rPr>
          <w:lang w:val="sr-Latn-ME"/>
        </w:rPr>
        <w:t>.</w:t>
      </w:r>
    </w:p>
    <w:p w14:paraId="24AAE55C" w14:textId="077C0851" w:rsidR="00CA2A3C" w:rsidRPr="002A60BD" w:rsidRDefault="00CA2A3C" w:rsidP="00CA2A3C">
      <w:pPr>
        <w:rPr>
          <w:lang w:val="sr-Latn-ME"/>
        </w:rPr>
      </w:pPr>
      <w:r w:rsidRPr="002A60BD">
        <w:rPr>
          <w:lang w:val="sr-Latn-ME"/>
        </w:rPr>
        <w:t>Primjer unosa podataka za konektovanje na Oracle Spatial Database</w:t>
      </w:r>
      <w:r w:rsidR="009865CD" w:rsidRPr="002A60BD">
        <w:rPr>
          <w:lang w:val="sr-Latn-ME"/>
        </w:rPr>
        <w:t>(</w:t>
      </w:r>
      <w:r w:rsidR="0024798E" w:rsidRPr="002A60BD">
        <w:rPr>
          <w:lang w:val="sr-Latn-ME"/>
        </w:rPr>
        <w:t>Slika 41</w:t>
      </w:r>
      <w:r w:rsidR="009865CD" w:rsidRPr="002A60BD">
        <w:rPr>
          <w:lang w:val="sr-Latn-ME"/>
        </w:rPr>
        <w:t>)</w:t>
      </w:r>
      <w:r w:rsidRPr="002A60BD">
        <w:rPr>
          <w:lang w:val="sr-Latn-ME"/>
        </w:rPr>
        <w:t>:</w:t>
      </w:r>
    </w:p>
    <w:p w14:paraId="4B2DBF95" w14:textId="77777777" w:rsidR="00CA2A3C" w:rsidRPr="002A60BD" w:rsidRDefault="00CA2A3C" w:rsidP="00475A4A">
      <w:pPr>
        <w:pStyle w:val="ListParagraph"/>
        <w:numPr>
          <w:ilvl w:val="0"/>
          <w:numId w:val="17"/>
        </w:numPr>
        <w:tabs>
          <w:tab w:val="left" w:pos="3261"/>
        </w:tabs>
        <w:rPr>
          <w:lang w:val="sr-Latn-ME"/>
        </w:rPr>
      </w:pPr>
      <w:r w:rsidRPr="002A60BD">
        <w:rPr>
          <w:b/>
          <w:lang w:val="sr-Latn-ME"/>
        </w:rPr>
        <w:t>Map 3D System user:</w:t>
      </w:r>
      <w:r w:rsidRPr="002A60BD">
        <w:rPr>
          <w:lang w:val="sr-Latn-ME"/>
        </w:rPr>
        <w:tab/>
        <w:t>Oracle Databse</w:t>
      </w:r>
    </w:p>
    <w:p w14:paraId="351B83B5" w14:textId="77777777" w:rsidR="00CA2A3C" w:rsidRPr="002A60BD" w:rsidRDefault="00CA2A3C" w:rsidP="00475A4A">
      <w:pPr>
        <w:pStyle w:val="ListParagraph"/>
        <w:numPr>
          <w:ilvl w:val="0"/>
          <w:numId w:val="17"/>
        </w:numPr>
        <w:tabs>
          <w:tab w:val="left" w:pos="3261"/>
        </w:tabs>
        <w:rPr>
          <w:lang w:val="sr-Latn-ME"/>
        </w:rPr>
      </w:pPr>
      <w:r w:rsidRPr="002A60BD">
        <w:rPr>
          <w:b/>
          <w:lang w:val="sr-Latn-ME"/>
        </w:rPr>
        <w:t>User name:</w:t>
      </w:r>
      <w:r w:rsidRPr="002A60BD">
        <w:rPr>
          <w:lang w:val="sr-Latn-ME"/>
        </w:rPr>
        <w:tab/>
        <w:t>MAPSYS</w:t>
      </w:r>
    </w:p>
    <w:p w14:paraId="7B9882A7" w14:textId="77777777" w:rsidR="00CA2A3C" w:rsidRPr="002A60BD" w:rsidRDefault="00CA2A3C" w:rsidP="00475A4A">
      <w:pPr>
        <w:pStyle w:val="ListParagraph"/>
        <w:numPr>
          <w:ilvl w:val="0"/>
          <w:numId w:val="17"/>
        </w:numPr>
        <w:tabs>
          <w:tab w:val="left" w:pos="3261"/>
        </w:tabs>
        <w:rPr>
          <w:lang w:val="sr-Latn-ME"/>
        </w:rPr>
      </w:pPr>
      <w:r w:rsidRPr="002A60BD">
        <w:rPr>
          <w:b/>
          <w:lang w:val="sr-Latn-ME"/>
        </w:rPr>
        <w:t>Password:</w:t>
      </w:r>
      <w:r w:rsidRPr="002A60BD">
        <w:rPr>
          <w:lang w:val="sr-Latn-ME"/>
        </w:rPr>
        <w:tab/>
        <w:t>MAPSYS</w:t>
      </w:r>
    </w:p>
    <w:p w14:paraId="24D940F2" w14:textId="77777777" w:rsidR="00CA2A3C" w:rsidRPr="002A60BD" w:rsidRDefault="00CA2A3C" w:rsidP="00475A4A">
      <w:pPr>
        <w:pStyle w:val="ListParagraph"/>
        <w:numPr>
          <w:ilvl w:val="0"/>
          <w:numId w:val="17"/>
        </w:numPr>
        <w:tabs>
          <w:tab w:val="left" w:pos="3261"/>
        </w:tabs>
        <w:rPr>
          <w:lang w:val="sr-Latn-ME"/>
        </w:rPr>
      </w:pPr>
      <w:r w:rsidRPr="002A60BD">
        <w:rPr>
          <w:b/>
          <w:lang w:val="sr-Latn-ME"/>
        </w:rPr>
        <w:t>Service name:</w:t>
      </w:r>
      <w:r w:rsidRPr="002A60BD">
        <w:rPr>
          <w:lang w:val="sr-Latn-ME"/>
        </w:rPr>
        <w:tab/>
        <w:t>(ime Oracle servisa npr. monplan)</w:t>
      </w:r>
    </w:p>
    <w:p w14:paraId="3D9D5C8E" w14:textId="77777777" w:rsidR="00CA2A3C" w:rsidRPr="002A60BD" w:rsidRDefault="00CA2A3C" w:rsidP="00475A4A">
      <w:pPr>
        <w:pStyle w:val="ListParagraph"/>
        <w:numPr>
          <w:ilvl w:val="0"/>
          <w:numId w:val="17"/>
        </w:numPr>
        <w:rPr>
          <w:lang w:val="sr-Latn-ME"/>
        </w:rPr>
      </w:pPr>
      <w:r w:rsidRPr="002A60BD">
        <w:rPr>
          <w:lang w:val="sr-Latn-ME"/>
        </w:rPr>
        <w:t xml:space="preserve">Nakon unosa podataka pritisne se </w:t>
      </w:r>
      <w:r w:rsidRPr="002A60BD">
        <w:rPr>
          <w:b/>
          <w:lang w:val="sr-Latn-ME"/>
        </w:rPr>
        <w:t>Connect</w:t>
      </w:r>
      <w:r w:rsidRPr="002A60BD">
        <w:rPr>
          <w:lang w:val="sr-Latn-ME"/>
        </w:rPr>
        <w:t>.</w:t>
      </w:r>
    </w:p>
    <w:p w14:paraId="5EBD7D21" w14:textId="77777777" w:rsidR="00CE7E10" w:rsidRPr="002A60BD" w:rsidRDefault="00CE7E10" w:rsidP="008457A2">
      <w:pPr>
        <w:pStyle w:val="Slike"/>
      </w:pPr>
      <w:r w:rsidRPr="002A60BD">
        <w:rPr>
          <w:lang w:val="en-US"/>
        </w:rPr>
        <w:lastRenderedPageBreak/>
        <w:drawing>
          <wp:inline distT="0" distB="0" distL="0" distR="0" wp14:anchorId="139786B5" wp14:editId="7F691BA7">
            <wp:extent cx="3316632" cy="3275937"/>
            <wp:effectExtent l="38100" t="38100" r="93345" b="9652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ACAD 03.jpg"/>
                    <pic:cNvPicPr/>
                  </pic:nvPicPr>
                  <pic:blipFill>
                    <a:blip r:embed="rId64">
                      <a:extLst>
                        <a:ext uri="{28A0092B-C50C-407E-A947-70E740481C1C}">
                          <a14:useLocalDpi xmlns:a14="http://schemas.microsoft.com/office/drawing/2010/main" val="0"/>
                        </a:ext>
                      </a:extLst>
                    </a:blip>
                    <a:stretch>
                      <a:fillRect/>
                    </a:stretch>
                  </pic:blipFill>
                  <pic:spPr>
                    <a:xfrm>
                      <a:off x="0" y="0"/>
                      <a:ext cx="3321847" cy="3281088"/>
                    </a:xfrm>
                    <a:prstGeom prst="rect">
                      <a:avLst/>
                    </a:prstGeom>
                    <a:effectLst>
                      <a:outerShdw blurRad="50800" dist="38100" dir="2700000" algn="tl" rotWithShape="0">
                        <a:prstClr val="black">
                          <a:alpha val="40000"/>
                        </a:prstClr>
                      </a:outerShdw>
                    </a:effectLst>
                  </pic:spPr>
                </pic:pic>
              </a:graphicData>
            </a:graphic>
          </wp:inline>
        </w:drawing>
      </w:r>
    </w:p>
    <w:p w14:paraId="158B386B" w14:textId="0DE18E7B" w:rsidR="00CA2A3C" w:rsidRPr="002A60BD" w:rsidRDefault="00CE7E10" w:rsidP="00CE7E10">
      <w:pPr>
        <w:pStyle w:val="Caption"/>
        <w:rPr>
          <w:lang w:val="sr-Latn-ME"/>
        </w:rPr>
      </w:pPr>
      <w:bookmarkStart w:id="52" w:name="_Ref370471639"/>
      <w:r w:rsidRPr="002A60BD">
        <w:rPr>
          <w:b/>
          <w:lang w:val="sr-Latn-ME"/>
        </w:rPr>
        <w:t>Slika</w:t>
      </w:r>
      <w:bookmarkEnd w:id="52"/>
      <w:r w:rsidR="006070DE" w:rsidRPr="002A60BD">
        <w:rPr>
          <w:b/>
          <w:lang w:val="sr-Latn-ME"/>
        </w:rPr>
        <w:t xml:space="preserve"> 4</w:t>
      </w:r>
      <w:r w:rsidR="0024798E" w:rsidRPr="002A60BD">
        <w:rPr>
          <w:b/>
          <w:lang w:val="sr-Latn-ME"/>
        </w:rPr>
        <w:t>1</w:t>
      </w:r>
      <w:r w:rsidRPr="002A60BD">
        <w:rPr>
          <w:b/>
          <w:lang w:val="sr-Latn-ME"/>
        </w:rPr>
        <w:t>:</w:t>
      </w:r>
      <w:r w:rsidRPr="002A60BD">
        <w:rPr>
          <w:lang w:val="sr-Latn-ME"/>
        </w:rPr>
        <w:t xml:space="preserve"> Primjer unosa podataka za konektovanje na Oracle Spatial Database</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CE7E10" w:rsidRPr="002A60BD" w14:paraId="201A4B3A" w14:textId="77777777" w:rsidTr="000340EE">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6FA5000D" w14:textId="77777777" w:rsidR="00CE7E10" w:rsidRPr="002A60BD" w:rsidRDefault="00CE7E10" w:rsidP="000340EE">
            <w:pPr>
              <w:pStyle w:val="Icon"/>
              <w:ind w:firstLine="0"/>
              <w:rPr>
                <w:u w:val="double"/>
                <w:lang w:val="sr-Latn-ME"/>
              </w:rPr>
            </w:pPr>
            <w:r w:rsidRPr="002A60BD">
              <w:rPr>
                <w:noProof/>
                <w:lang w:val="en-US" w:eastAsia="en-US"/>
              </w:rPr>
              <mc:AlternateContent>
                <mc:Choice Requires="wpg">
                  <w:drawing>
                    <wp:inline distT="0" distB="0" distL="0" distR="0" wp14:anchorId="2BC4BB73" wp14:editId="7E56DA4A">
                      <wp:extent cx="228600" cy="228600"/>
                      <wp:effectExtent l="0" t="0" r="0" b="0"/>
                      <wp:docPr id="63"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64" name="Oval 64"/>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65" name="Freeform 65"/>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97945D2"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">
                      <v:oval id="Oval 64"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8CMIA&#10;AADbAAAADwAAAGRycy9kb3ducmV2LnhtbESP0YrCMBRE3xf8h3AFX0RTi4pUo0hZxUdX/YBrc22K&#10;zU1pstr9+40g+DjMzBlmtelsLR7U+sqxgsk4AUFcOF1xqeBy3o0WIHxA1lg7JgV/5GGz7n2tMNPu&#10;yT/0OIVSRAj7DBWYEJpMSl8YsujHriGO3s21FkOUbSl1i88It7VMk2QuLVYcFww2lBsq7qdfq2CY&#10;fsv8OEtnw5vJj/Z63Z+ni71Sg363XYII1IVP+N0+aAXzKby+xB8g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wIwgAAANsAAAAPAAAAAAAAAAAAAAAAAJgCAABkcnMvZG93&#10;bnJldi54bWxQSwUGAAAAAAQABAD1AAAAhwMAAAAA&#10;" fillcolor="#0070c0" stroked="f" strokeweight="0">
                        <v:stroke joinstyle="miter"/>
                        <o:lock v:ext="edit" aspectratio="t"/>
                      </v:oval>
                      <v:shape id="Freeform 65"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NPOMQA&#10;AADbAAAADwAAAGRycy9kb3ducmV2LnhtbESPQUvDQBSE74L/YXmCN7tRa7Bpt0UEISehjdLra/Yl&#10;G5p9G3a3afTXdwuCx2FmvmFWm8n2YiQfOscKHmcZCOLa6Y5bBV/Vx8MriBCRNfaOScEPBdisb29W&#10;WGh35i2Nu9iKBOFQoAIT41BIGWpDFsPMDcTJa5y3GJP0rdQezwlue/mUZbm02HFaMDjQu6H6uDtZ&#10;Bfvf72o8+cp8Nr4s54vDPvfNs1L3d9PbEkSkKf6H/9qlVpC/wPVL+gFyf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zTzjEAAAA2wAAAA8AAAAAAAAAAAAAAAAAmAIAAGRycy9k&#10;b3ducmV2LnhtbFBLBQYAAAAABAAEAPUAAACJAwAAAAA=&#10;" path="m3915,38279r23491,l27406,127000r-23491,l3915,38279xm15661,v8649,,15661,7012,15661,15661c31322,24310,24310,31322,15661,31322,7012,31322,,24310,,15661,,7012,7012,,15661,xe" fillcolor="white [3212]"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56BC51C4" w14:textId="77777777" w:rsidR="00CE7E10" w:rsidRPr="002A60BD" w:rsidRDefault="00CE7E10" w:rsidP="000340EE">
            <w:pPr>
              <w:pStyle w:val="TipText"/>
              <w:ind w:firstLine="0"/>
              <w:cnfStyle w:val="000000000000" w:firstRow="0" w:lastRow="0" w:firstColumn="0" w:lastColumn="0" w:oddVBand="0" w:evenVBand="0" w:oddHBand="0" w:evenHBand="0" w:firstRowFirstColumn="0" w:firstRowLastColumn="0" w:lastRowFirstColumn="0" w:lastRowLastColumn="0"/>
              <w:rPr>
                <w:sz w:val="18"/>
                <w:lang w:val="sr-Latn-ME"/>
              </w:rPr>
            </w:pPr>
            <w:r w:rsidRPr="002A60BD">
              <w:rPr>
                <w:sz w:val="18"/>
                <w:lang w:val="sr-Latn-ME"/>
              </w:rPr>
              <w:t>Jednom</w:t>
            </w:r>
            <w:r w:rsidRPr="002A60BD">
              <w:rPr>
                <w:b/>
                <w:sz w:val="18"/>
                <w:lang w:val="sr-Latn-ME"/>
              </w:rPr>
              <w:t xml:space="preserve"> </w:t>
            </w:r>
            <w:r w:rsidRPr="002A60BD">
              <w:rPr>
                <w:sz w:val="18"/>
                <w:lang w:val="sr-Latn-ME"/>
              </w:rPr>
              <w:t xml:space="preserve">unijeti podaci za pristup Oracle Spatial Database će biti zapamćeni, tako da za ponovo konektovanje na bazi je dovoljno samo kliknuti na dugme </w:t>
            </w:r>
            <w:r w:rsidRPr="002A60BD">
              <w:rPr>
                <w:b/>
                <w:sz w:val="18"/>
                <w:lang w:val="sr-Latn-ME"/>
              </w:rPr>
              <w:t>Connect</w:t>
            </w:r>
            <w:r w:rsidRPr="002A60BD">
              <w:rPr>
                <w:sz w:val="18"/>
                <w:lang w:val="sr-Latn-ME"/>
              </w:rPr>
              <w:t>.</w:t>
            </w:r>
          </w:p>
          <w:p w14:paraId="27FFEC55" w14:textId="6F430326" w:rsidR="00341043" w:rsidRPr="002A60BD" w:rsidRDefault="0091530F" w:rsidP="0091530F">
            <w:pPr>
              <w:pStyle w:val="TipText"/>
              <w:ind w:firstLine="0"/>
              <w:cnfStyle w:val="000000000000" w:firstRow="0" w:lastRow="0" w:firstColumn="0" w:lastColumn="0" w:oddVBand="0" w:evenVBand="0" w:oddHBand="0" w:evenHBand="0" w:firstRowFirstColumn="0" w:firstRowLastColumn="0" w:lastRowFirstColumn="0" w:lastRowLastColumn="0"/>
              <w:rPr>
                <w:lang w:val="sr-Latn-ME"/>
              </w:rPr>
            </w:pPr>
            <w:r w:rsidRPr="002A60BD">
              <w:rPr>
                <w:lang w:val="sr-Latn-ME"/>
              </w:rPr>
              <w:t xml:space="preserve">Podaci za konektovanje na Oracle Spatial Database preko </w:t>
            </w:r>
            <w:r w:rsidRPr="002A60BD">
              <w:rPr>
                <w:b/>
                <w:lang w:val="sr-Latn-ME"/>
              </w:rPr>
              <w:t>AutoCAD</w:t>
            </w:r>
            <w:r w:rsidRPr="002A60BD">
              <w:rPr>
                <w:b/>
                <w:vertAlign w:val="superscript"/>
                <w:lang w:val="sr-Latn-ME"/>
              </w:rPr>
              <w:t>®</w:t>
            </w:r>
            <w:r w:rsidRPr="002A60BD">
              <w:rPr>
                <w:b/>
                <w:lang w:val="sr-Latn-ME"/>
              </w:rPr>
              <w:t xml:space="preserve"> Map 3D</w:t>
            </w:r>
            <w:r w:rsidR="00AA6109" w:rsidRPr="002A60BD">
              <w:rPr>
                <w:lang w:val="sr-Latn-ME"/>
              </w:rPr>
              <w:t xml:space="preserve"> moraju da korespondiraju podacima za konektovanje na Oracle Spatial Database preko</w:t>
            </w:r>
            <w:r w:rsidR="003A697A" w:rsidRPr="002A60BD">
              <w:rPr>
                <w:lang w:val="sr-Latn-ME"/>
              </w:rPr>
              <w:t xml:space="preserve"> </w:t>
            </w:r>
            <w:r w:rsidR="00F32234" w:rsidRPr="002A60BD">
              <w:rPr>
                <w:b/>
                <w:lang w:val="sr-Latn-ME"/>
              </w:rPr>
              <w:t>Autodesk</w:t>
            </w:r>
            <w:r w:rsidR="00F32234" w:rsidRPr="002A60BD">
              <w:rPr>
                <w:b/>
                <w:vertAlign w:val="superscript"/>
                <w:lang w:val="sr-Latn-ME"/>
              </w:rPr>
              <w:t>®</w:t>
            </w:r>
            <w:r w:rsidR="00F32234" w:rsidRPr="002A60BD">
              <w:rPr>
                <w:b/>
                <w:lang w:val="sr-Latn-ME"/>
              </w:rPr>
              <w:t xml:space="preserve"> Infrastructure Administrator</w:t>
            </w:r>
            <w:r w:rsidR="00F32234" w:rsidRPr="002A60BD">
              <w:rPr>
                <w:lang w:val="sr-Latn-ME"/>
              </w:rPr>
              <w:t xml:space="preserve"> (</w:t>
            </w:r>
            <w:r w:rsidR="00F32234" w:rsidRPr="002A60BD">
              <w:rPr>
                <w:lang w:val="sr-Latn-ME"/>
              </w:rPr>
              <w:fldChar w:fldCharType="begin"/>
            </w:r>
            <w:r w:rsidR="00F32234" w:rsidRPr="002A60BD">
              <w:rPr>
                <w:lang w:val="sr-Latn-ME"/>
              </w:rPr>
              <w:instrText xml:space="preserve"> REF _Ref369781046 \h  \* MERGEFORMAT </w:instrText>
            </w:r>
            <w:r w:rsidR="00F32234" w:rsidRPr="002A60BD">
              <w:rPr>
                <w:lang w:val="sr-Latn-ME"/>
              </w:rPr>
            </w:r>
            <w:r w:rsidR="00F32234" w:rsidRPr="002A60BD">
              <w:rPr>
                <w:lang w:val="sr-Latn-ME"/>
              </w:rPr>
              <w:fldChar w:fldCharType="separate"/>
            </w:r>
            <w:r w:rsidR="005E400A" w:rsidRPr="002A60BD">
              <w:rPr>
                <w:lang w:val="sr-Latn-ME"/>
              </w:rPr>
              <w:t xml:space="preserve">Slika </w:t>
            </w:r>
            <w:r w:rsidR="005E400A" w:rsidRPr="002A60BD">
              <w:rPr>
                <w:noProof/>
                <w:lang w:val="sr-Latn-ME"/>
              </w:rPr>
              <w:t>2</w:t>
            </w:r>
            <w:r w:rsidR="00F32234" w:rsidRPr="002A60BD">
              <w:rPr>
                <w:lang w:val="sr-Latn-ME"/>
              </w:rPr>
              <w:fldChar w:fldCharType="end"/>
            </w:r>
            <w:r w:rsidR="00F32234" w:rsidRPr="002A60BD">
              <w:rPr>
                <w:lang w:val="sr-Latn-ME"/>
              </w:rPr>
              <w:t>)!</w:t>
            </w:r>
          </w:p>
        </w:tc>
      </w:tr>
    </w:tbl>
    <w:p w14:paraId="545EEAA2" w14:textId="77777777" w:rsidR="00A15AED" w:rsidRPr="002A60BD" w:rsidRDefault="00A15AED" w:rsidP="00D84473">
      <w:pPr>
        <w:spacing w:after="0"/>
        <w:rPr>
          <w:lang w:val="sr-Latn-ME"/>
        </w:rPr>
      </w:pPr>
    </w:p>
    <w:p w14:paraId="5B5D262E" w14:textId="16B45F96" w:rsidR="006A466C" w:rsidRPr="002A60BD" w:rsidRDefault="00657580">
      <w:pPr>
        <w:rPr>
          <w:lang w:val="sr-Latn-ME"/>
        </w:rPr>
      </w:pPr>
      <w:r w:rsidRPr="002A60BD">
        <w:rPr>
          <w:lang w:val="sr-Latn-ME"/>
        </w:rPr>
        <w:t>Iz Oracle Spatial Database će se učitati lista svih raspoloživih planova, ranije kreiranih u Autodesk</w:t>
      </w:r>
      <w:r w:rsidRPr="002A60BD">
        <w:rPr>
          <w:vertAlign w:val="superscript"/>
          <w:lang w:val="sr-Latn-ME"/>
        </w:rPr>
        <w:t>®</w:t>
      </w:r>
      <w:r w:rsidRPr="002A60BD">
        <w:rPr>
          <w:lang w:val="sr-Latn-ME"/>
        </w:rPr>
        <w:t xml:space="preserve"> Infrastructure Administrator</w:t>
      </w:r>
      <w:r w:rsidR="00BF1A53" w:rsidRPr="002A60BD">
        <w:rPr>
          <w:lang w:val="sr-Latn-ME"/>
        </w:rPr>
        <w:t>-u</w:t>
      </w:r>
      <w:r w:rsidRPr="002A60BD">
        <w:rPr>
          <w:lang w:val="sr-Latn-ME"/>
        </w:rPr>
        <w:t xml:space="preserve">. Odaberite jedan, nad kojim želite da radite, i kliknite </w:t>
      </w:r>
      <w:r w:rsidRPr="002A60BD">
        <w:rPr>
          <w:b/>
          <w:lang w:val="sr-Latn-ME"/>
        </w:rPr>
        <w:t>Open</w:t>
      </w:r>
      <w:r w:rsidR="00D84473" w:rsidRPr="002A60BD">
        <w:rPr>
          <w:lang w:val="sr-Latn-ME"/>
        </w:rPr>
        <w:t xml:space="preserve"> </w:t>
      </w:r>
      <w:r w:rsidR="00BF1A53" w:rsidRPr="002A60BD">
        <w:rPr>
          <w:lang w:val="sr-Latn-ME"/>
        </w:rPr>
        <w:t>(</w:t>
      </w:r>
      <w:r w:rsidR="0024798E" w:rsidRPr="002A60BD">
        <w:rPr>
          <w:lang w:val="sr-Latn-ME"/>
        </w:rPr>
        <w:t>Slika 42</w:t>
      </w:r>
      <w:r w:rsidR="00BF1A53" w:rsidRPr="002A60BD">
        <w:rPr>
          <w:lang w:val="sr-Latn-ME"/>
        </w:rPr>
        <w:t>)</w:t>
      </w:r>
      <w:r w:rsidRPr="002A60BD">
        <w:rPr>
          <w:lang w:val="sr-Latn-ME"/>
        </w:rPr>
        <w:t>.</w:t>
      </w:r>
    </w:p>
    <w:p w14:paraId="79FA6C91" w14:textId="77777777" w:rsidR="00A34AF5" w:rsidRPr="002A60BD" w:rsidRDefault="0071166F" w:rsidP="008457A2">
      <w:pPr>
        <w:pStyle w:val="Slike"/>
      </w:pPr>
      <w:r w:rsidRPr="002A60BD">
        <w:rPr>
          <w:lang w:val="en-US"/>
        </w:rPr>
        <w:drawing>
          <wp:inline distT="0" distB="0" distL="0" distR="0" wp14:anchorId="117B5BC6" wp14:editId="65013634">
            <wp:extent cx="3107675" cy="3496134"/>
            <wp:effectExtent l="38100" t="38100" r="93345" b="857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ACAD 04.jpg"/>
                    <pic:cNvPicPr/>
                  </pic:nvPicPr>
                  <pic:blipFill>
                    <a:blip r:embed="rId65">
                      <a:extLst>
                        <a:ext uri="{28A0092B-C50C-407E-A947-70E740481C1C}">
                          <a14:useLocalDpi xmlns:a14="http://schemas.microsoft.com/office/drawing/2010/main" val="0"/>
                        </a:ext>
                      </a:extLst>
                    </a:blip>
                    <a:stretch>
                      <a:fillRect/>
                    </a:stretch>
                  </pic:blipFill>
                  <pic:spPr>
                    <a:xfrm>
                      <a:off x="0" y="0"/>
                      <a:ext cx="3107675" cy="3496134"/>
                    </a:xfrm>
                    <a:prstGeom prst="rect">
                      <a:avLst/>
                    </a:prstGeom>
                    <a:effectLst>
                      <a:outerShdw blurRad="50800" dist="38100" dir="2700000" algn="tl" rotWithShape="0">
                        <a:prstClr val="black">
                          <a:alpha val="40000"/>
                        </a:prstClr>
                      </a:outerShdw>
                    </a:effectLst>
                  </pic:spPr>
                </pic:pic>
              </a:graphicData>
            </a:graphic>
          </wp:inline>
        </w:drawing>
      </w:r>
    </w:p>
    <w:p w14:paraId="6595EC69" w14:textId="0EFE650B" w:rsidR="0071166F" w:rsidRPr="002A60BD" w:rsidRDefault="00A34AF5" w:rsidP="00A34AF5">
      <w:pPr>
        <w:pStyle w:val="Caption"/>
        <w:rPr>
          <w:lang w:val="sr-Latn-ME"/>
        </w:rPr>
      </w:pPr>
      <w:bookmarkStart w:id="53" w:name="_Ref370472527"/>
      <w:r w:rsidRPr="002A60BD">
        <w:rPr>
          <w:b/>
          <w:lang w:val="sr-Latn-ME"/>
        </w:rPr>
        <w:t>Slika</w:t>
      </w:r>
      <w:bookmarkEnd w:id="53"/>
      <w:r w:rsidR="0024798E" w:rsidRPr="002A60BD">
        <w:rPr>
          <w:b/>
          <w:lang w:val="sr-Latn-ME"/>
        </w:rPr>
        <w:t xml:space="preserve"> 42</w:t>
      </w:r>
      <w:r w:rsidRPr="002A60BD">
        <w:rPr>
          <w:b/>
          <w:lang w:val="sr-Latn-ME"/>
        </w:rPr>
        <w:t>:</w:t>
      </w:r>
      <w:r w:rsidRPr="002A60BD">
        <w:rPr>
          <w:lang w:val="sr-Latn-ME"/>
        </w:rPr>
        <w:t xml:space="preserve"> Otvaranje projekta/plana</w:t>
      </w:r>
    </w:p>
    <w:p w14:paraId="1847E72E" w14:textId="4FF7505B" w:rsidR="004D46BE" w:rsidRPr="002A60BD" w:rsidRDefault="002C3135">
      <w:pPr>
        <w:rPr>
          <w:lang w:val="sr-Latn-ME"/>
        </w:rPr>
      </w:pPr>
      <w:r w:rsidRPr="002A60BD">
        <w:rPr>
          <w:lang w:val="sr-Latn-ME"/>
        </w:rPr>
        <w:lastRenderedPageBreak/>
        <w:t xml:space="preserve">Nakon učitavanja, na lijevoj strani </w:t>
      </w:r>
      <w:r w:rsidR="0084245E" w:rsidRPr="002A60BD">
        <w:rPr>
          <w:b/>
          <w:lang w:val="sr-Latn-ME"/>
        </w:rPr>
        <w:t>AutoCAD</w:t>
      </w:r>
      <w:r w:rsidR="0084245E" w:rsidRPr="002A60BD">
        <w:rPr>
          <w:b/>
          <w:vertAlign w:val="superscript"/>
          <w:lang w:val="sr-Latn-ME"/>
        </w:rPr>
        <w:t>®</w:t>
      </w:r>
      <w:r w:rsidR="0084245E" w:rsidRPr="002A60BD">
        <w:rPr>
          <w:b/>
          <w:lang w:val="sr-Latn-ME"/>
        </w:rPr>
        <w:t xml:space="preserve"> Map 3D</w:t>
      </w:r>
      <w:r w:rsidR="0084245E" w:rsidRPr="002A60BD">
        <w:rPr>
          <w:lang w:val="sr-Latn-ME"/>
        </w:rPr>
        <w:t xml:space="preserve"> </w:t>
      </w:r>
      <w:r w:rsidRPr="002A60BD">
        <w:rPr>
          <w:lang w:val="sr-Latn-ME"/>
        </w:rPr>
        <w:t>će se otvoriti</w:t>
      </w:r>
      <w:r w:rsidR="0084245E" w:rsidRPr="002A60BD">
        <w:rPr>
          <w:lang w:val="sr-Latn-ME"/>
        </w:rPr>
        <w:t xml:space="preserve"> prozor </w:t>
      </w:r>
      <w:r w:rsidR="0084245E" w:rsidRPr="002A60BD">
        <w:rPr>
          <w:b/>
          <w:lang w:val="sr-Latn-ME"/>
        </w:rPr>
        <w:t>Industry Model Explorer</w:t>
      </w:r>
      <w:r w:rsidR="0084245E" w:rsidRPr="002A60BD">
        <w:rPr>
          <w:lang w:val="sr-Latn-ME"/>
        </w:rPr>
        <w:t xml:space="preserve"> sa listom elemenata (</w:t>
      </w:r>
      <w:r w:rsidR="0084245E" w:rsidRPr="002A60BD">
        <w:rPr>
          <w:b/>
          <w:lang w:val="sr-Latn-ME"/>
        </w:rPr>
        <w:t>Features</w:t>
      </w:r>
      <w:r w:rsidR="0084245E" w:rsidRPr="002A60BD">
        <w:rPr>
          <w:lang w:val="sr-Latn-ME"/>
        </w:rPr>
        <w:t xml:space="preserve">) koja odgovaraju Pravilniku </w:t>
      </w:r>
      <w:r w:rsidR="004D46BE" w:rsidRPr="002A60BD">
        <w:rPr>
          <w:lang w:val="sr-Latn-ME"/>
        </w:rPr>
        <w:t>(</w:t>
      </w:r>
      <w:r w:rsidR="0024798E" w:rsidRPr="002A60BD">
        <w:rPr>
          <w:lang w:val="sr-Latn-ME"/>
        </w:rPr>
        <w:t>Slika 43</w:t>
      </w:r>
      <w:r w:rsidR="004D46BE" w:rsidRPr="002A60BD">
        <w:rPr>
          <w:lang w:val="sr-Latn-ME"/>
        </w:rPr>
        <w:t>).</w:t>
      </w:r>
    </w:p>
    <w:p w14:paraId="09474A38" w14:textId="77777777" w:rsidR="004D46BE" w:rsidRPr="002A60BD" w:rsidRDefault="004D46BE" w:rsidP="008457A2">
      <w:pPr>
        <w:pStyle w:val="Slike"/>
      </w:pPr>
      <w:r w:rsidRPr="002A60BD">
        <w:rPr>
          <w:lang w:val="en-US"/>
        </w:rPr>
        <w:drawing>
          <wp:inline distT="0" distB="0" distL="0" distR="0" wp14:anchorId="0DF63E94" wp14:editId="7A894353">
            <wp:extent cx="5732145" cy="3452495"/>
            <wp:effectExtent l="38100" t="38100" r="97155" b="9080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ACAD 05.jpg"/>
                    <pic:cNvPicPr/>
                  </pic:nvPicPr>
                  <pic:blipFill>
                    <a:blip r:embed="rId66">
                      <a:extLst>
                        <a:ext uri="{28A0092B-C50C-407E-A947-70E740481C1C}">
                          <a14:useLocalDpi xmlns:a14="http://schemas.microsoft.com/office/drawing/2010/main" val="0"/>
                        </a:ext>
                      </a:extLst>
                    </a:blip>
                    <a:stretch>
                      <a:fillRect/>
                    </a:stretch>
                  </pic:blipFill>
                  <pic:spPr>
                    <a:xfrm>
                      <a:off x="0" y="0"/>
                      <a:ext cx="5732145" cy="3452495"/>
                    </a:xfrm>
                    <a:prstGeom prst="rect">
                      <a:avLst/>
                    </a:prstGeom>
                    <a:effectLst>
                      <a:outerShdw blurRad="50800" dist="38100" dir="2700000" algn="tl" rotWithShape="0">
                        <a:prstClr val="black">
                          <a:alpha val="40000"/>
                        </a:prstClr>
                      </a:outerShdw>
                    </a:effectLst>
                  </pic:spPr>
                </pic:pic>
              </a:graphicData>
            </a:graphic>
          </wp:inline>
        </w:drawing>
      </w:r>
    </w:p>
    <w:p w14:paraId="5CF4A9BD" w14:textId="6FC7D87E" w:rsidR="004D46BE" w:rsidRPr="002A60BD" w:rsidRDefault="004D46BE" w:rsidP="004D46BE">
      <w:pPr>
        <w:pStyle w:val="Caption"/>
        <w:rPr>
          <w:lang w:val="sr-Latn-ME"/>
        </w:rPr>
      </w:pPr>
      <w:bookmarkStart w:id="54" w:name="_Ref370722348"/>
      <w:r w:rsidRPr="002A60BD">
        <w:rPr>
          <w:b/>
          <w:lang w:val="sr-Latn-ME"/>
        </w:rPr>
        <w:t>Slika</w:t>
      </w:r>
      <w:bookmarkEnd w:id="54"/>
      <w:r w:rsidR="0024798E" w:rsidRPr="002A60BD">
        <w:rPr>
          <w:b/>
          <w:lang w:val="sr-Latn-ME"/>
        </w:rPr>
        <w:t xml:space="preserve"> 43</w:t>
      </w:r>
      <w:r w:rsidRPr="002A60BD">
        <w:rPr>
          <w:b/>
          <w:lang w:val="sr-Latn-ME"/>
        </w:rPr>
        <w:t>:</w:t>
      </w:r>
      <w:r w:rsidRPr="002A60BD">
        <w:rPr>
          <w:lang w:val="sr-Latn-ME"/>
        </w:rPr>
        <w:t xml:space="preserve"> Lista elemenata (Features) koji odgovaraju Pravilniku</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8F1BCD" w:rsidRPr="002A60BD" w14:paraId="58D4C429" w14:textId="77777777" w:rsidTr="000340EE">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169079A3" w14:textId="77777777" w:rsidR="008F1BCD" w:rsidRPr="002A60BD" w:rsidRDefault="008F1BCD" w:rsidP="000340EE">
            <w:pPr>
              <w:pStyle w:val="Icon"/>
              <w:ind w:firstLine="0"/>
              <w:rPr>
                <w:u w:val="double"/>
                <w:lang w:val="sr-Latn-ME"/>
              </w:rPr>
            </w:pPr>
            <w:r w:rsidRPr="002A60BD">
              <w:rPr>
                <w:noProof/>
                <w:lang w:val="en-US" w:eastAsia="en-US"/>
              </w:rPr>
              <mc:AlternateContent>
                <mc:Choice Requires="wpg">
                  <w:drawing>
                    <wp:inline distT="0" distB="0" distL="0" distR="0" wp14:anchorId="75763A99" wp14:editId="7EE8D091">
                      <wp:extent cx="228600" cy="228600"/>
                      <wp:effectExtent l="0" t="0" r="0" b="0"/>
                      <wp:docPr id="82"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83" name="Oval 83"/>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84" name="Freeform 84"/>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F698176"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">
                      <v:oval id="Oval 83"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uChsMA&#10;AADbAAAADwAAAGRycy9kb3ducmV2LnhtbESP3WrCQBSE7wXfYTkFb6RuGn8IqatIsOKlfw9wzB6z&#10;odmzIbvV9O1dodDLYWa+YZbr3jbiTp2vHSv4mCQgiEuna64UXM5f7xkIH5A1No5JwS95WK+GgyXm&#10;2j34SPdTqESEsM9RgQmhzaX0pSGLfuJa4ujdXGcxRNlVUnf4iHDbyDRJFtJizXHBYEuFofL79GMV&#10;jNOtLA7zdD6+meJgr9fdeZbtlBq99ZtPEIH68B/+a++1gmwKry/xB8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BuChsMAAADbAAAADwAAAAAAAAAAAAAAAACYAgAAZHJzL2Rv&#10;d25yZXYueG1sUEsFBgAAAAAEAAQA9QAAAIgDAAAAAA==&#10;" fillcolor="#0070c0" stroked="f" strokeweight="0">
                        <v:stroke joinstyle="miter"/>
                        <o:lock v:ext="edit" aspectratio="t"/>
                      </v:oval>
                      <v:shape id="Freeform 84"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cW9cUA&#10;AADbAAAADwAAAGRycy9kb3ducmV2LnhtbESP3WrCQBSE7wu+w3IE7+rGUopEVxGhElq01N/bQ/aY&#10;jWbPhuxq4tt3C4VeDjPzDTOdd7YSd2p86VjBaJiAIM6dLrlQsN+9P49B+ICssXJMCh7kYT7rPU0x&#10;1a7lb7pvQyEihH2KCkwIdSqlzw1Z9ENXE0fv7BqLIcqmkLrBNsJtJV+S5E1aLDkuGKxpaSi/bm9W&#10;wSXLNovV2pzWnx/nXXI4Fl+rY6vUoN8tJiACdeE//NfOtILxK/x+iT9Az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9xb1xQAAANsAAAAPAAAAAAAAAAAAAAAAAJgCAABkcnMv&#10;ZG93bnJldi54bWxQSwUGAAAAAAQABAD1AAAAigMAAAAA&#10;" path="m3915,38279r23491,l27406,127000r-23491,l3915,38279xm15661,v8649,,15661,7012,15661,15661c31322,24310,24310,31322,15661,31322,7012,31322,,24310,,15661,,7012,7012,,15661,xe" fillcolor="window"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77562145" w14:textId="77777777" w:rsidR="008F1BCD" w:rsidRPr="002A60BD" w:rsidRDefault="008F1BCD" w:rsidP="008B4427">
            <w:pPr>
              <w:pStyle w:val="TipText"/>
              <w:ind w:firstLine="0"/>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lang w:val="sr-Latn-ME"/>
              </w:rPr>
              <w:t xml:space="preserve">Lista elemenata (Features) u prozoru </w:t>
            </w:r>
            <w:r w:rsidRPr="002A60BD">
              <w:rPr>
                <w:b/>
                <w:sz w:val="18"/>
                <w:lang w:val="sr-Latn-ME"/>
              </w:rPr>
              <w:t>Industry Model Explorer</w:t>
            </w:r>
            <w:r w:rsidRPr="002A60BD">
              <w:rPr>
                <w:sz w:val="18"/>
                <w:lang w:val="sr-Latn-ME"/>
              </w:rPr>
              <w:t xml:space="preserve"> je ista kao lista elemenata (Features)</w:t>
            </w:r>
            <w:r w:rsidR="008B4427" w:rsidRPr="002A60BD">
              <w:rPr>
                <w:sz w:val="18"/>
                <w:lang w:val="sr-Latn-ME"/>
              </w:rPr>
              <w:t xml:space="preserve"> u </w:t>
            </w:r>
            <w:r w:rsidR="008B4427" w:rsidRPr="002A60BD">
              <w:rPr>
                <w:b/>
                <w:sz w:val="18"/>
                <w:lang w:val="sr-Latn-ME"/>
              </w:rPr>
              <w:t>Autodesk</w:t>
            </w:r>
            <w:r w:rsidR="008B4427" w:rsidRPr="002A60BD">
              <w:rPr>
                <w:b/>
                <w:sz w:val="18"/>
                <w:vertAlign w:val="superscript"/>
                <w:lang w:val="sr-Latn-ME"/>
              </w:rPr>
              <w:t>®</w:t>
            </w:r>
            <w:r w:rsidR="008B4427" w:rsidRPr="002A60BD">
              <w:rPr>
                <w:b/>
                <w:sz w:val="18"/>
                <w:lang w:val="sr-Latn-ME"/>
              </w:rPr>
              <w:t xml:space="preserve"> Infrastructure Administrator</w:t>
            </w:r>
            <w:r w:rsidR="008B4427" w:rsidRPr="002A60BD">
              <w:rPr>
                <w:b/>
                <w:sz w:val="18"/>
                <w:szCs w:val="18"/>
                <w:lang w:val="sr-Latn-ME"/>
              </w:rPr>
              <w:t>-u</w:t>
            </w:r>
            <w:r w:rsidR="008B4427" w:rsidRPr="002A60BD">
              <w:rPr>
                <w:sz w:val="18"/>
                <w:szCs w:val="18"/>
                <w:lang w:val="sr-Latn-ME"/>
              </w:rPr>
              <w:t xml:space="preserve"> (</w:t>
            </w:r>
            <w:r w:rsidR="008B4427" w:rsidRPr="002A60BD">
              <w:rPr>
                <w:sz w:val="18"/>
                <w:szCs w:val="18"/>
                <w:lang w:val="sr-Latn-ME"/>
              </w:rPr>
              <w:fldChar w:fldCharType="begin"/>
            </w:r>
            <w:r w:rsidR="008B4427" w:rsidRPr="002A60BD">
              <w:rPr>
                <w:sz w:val="18"/>
                <w:szCs w:val="18"/>
                <w:lang w:val="sr-Latn-ME"/>
              </w:rPr>
              <w:instrText xml:space="preserve"> REF _Ref370208928 \h  \* MERGEFORMAT </w:instrText>
            </w:r>
            <w:r w:rsidR="008B4427" w:rsidRPr="002A60BD">
              <w:rPr>
                <w:sz w:val="18"/>
                <w:szCs w:val="18"/>
                <w:lang w:val="sr-Latn-ME"/>
              </w:rPr>
            </w:r>
            <w:r w:rsidR="008B4427" w:rsidRPr="002A60BD">
              <w:rPr>
                <w:sz w:val="18"/>
                <w:szCs w:val="18"/>
                <w:lang w:val="sr-Latn-ME"/>
              </w:rPr>
              <w:fldChar w:fldCharType="separate"/>
            </w:r>
            <w:r w:rsidR="005E400A" w:rsidRPr="002A60BD">
              <w:rPr>
                <w:sz w:val="18"/>
                <w:szCs w:val="18"/>
                <w:lang w:val="sr-Latn-ME"/>
              </w:rPr>
              <w:t xml:space="preserve">Slika </w:t>
            </w:r>
            <w:r w:rsidR="005E400A" w:rsidRPr="002A60BD">
              <w:rPr>
                <w:noProof/>
                <w:sz w:val="18"/>
                <w:szCs w:val="18"/>
                <w:lang w:val="sr-Latn-ME"/>
              </w:rPr>
              <w:t>16</w:t>
            </w:r>
            <w:r w:rsidR="008B4427" w:rsidRPr="002A60BD">
              <w:rPr>
                <w:sz w:val="18"/>
                <w:szCs w:val="18"/>
                <w:lang w:val="sr-Latn-ME"/>
              </w:rPr>
              <w:fldChar w:fldCharType="end"/>
            </w:r>
            <w:r w:rsidR="008B4427" w:rsidRPr="002A60BD">
              <w:rPr>
                <w:sz w:val="18"/>
                <w:szCs w:val="18"/>
                <w:lang w:val="sr-Latn-ME"/>
              </w:rPr>
              <w:t>)!</w:t>
            </w:r>
          </w:p>
          <w:p w14:paraId="22BD7240" w14:textId="546138AA" w:rsidR="002E08A3" w:rsidRPr="002A60BD" w:rsidRDefault="002E08A3" w:rsidP="006C23EE">
            <w:pPr>
              <w:pStyle w:val="TipText"/>
              <w:ind w:firstLine="0"/>
              <w:cnfStyle w:val="000000000000" w:firstRow="0" w:lastRow="0" w:firstColumn="0" w:lastColumn="0" w:oddVBand="0" w:evenVBand="0" w:oddHBand="0" w:evenHBand="0" w:firstRowFirstColumn="0" w:firstRowLastColumn="0" w:lastRowFirstColumn="0" w:lastRowLastColumn="0"/>
              <w:rPr>
                <w:lang w:val="sr-Latn-ME"/>
              </w:rPr>
            </w:pPr>
            <w:r w:rsidRPr="002A60BD">
              <w:rPr>
                <w:sz w:val="18"/>
                <w:lang w:val="sr-Latn-ME"/>
              </w:rPr>
              <w:t xml:space="preserve">U prozoru </w:t>
            </w:r>
            <w:r w:rsidRPr="002A60BD">
              <w:rPr>
                <w:b/>
                <w:sz w:val="18"/>
                <w:lang w:val="sr-Latn-ME"/>
              </w:rPr>
              <w:t>Industry Model Explorer</w:t>
            </w:r>
            <w:r w:rsidRPr="002A60BD">
              <w:rPr>
                <w:sz w:val="18"/>
                <w:lang w:val="sr-Latn-ME"/>
              </w:rPr>
              <w:t xml:space="preserve"> će se </w:t>
            </w:r>
            <w:r w:rsidR="006C23EE" w:rsidRPr="002A60BD">
              <w:rPr>
                <w:sz w:val="18"/>
                <w:lang w:val="sr-Latn-ME"/>
              </w:rPr>
              <w:t>pojaviti</w:t>
            </w:r>
            <w:r w:rsidR="005D17BA" w:rsidRPr="002A60BD">
              <w:rPr>
                <w:sz w:val="18"/>
                <w:lang w:val="sr-Latn-ME"/>
              </w:rPr>
              <w:t xml:space="preserve"> svi elementi (Features) koji su definisani </w:t>
            </w:r>
            <w:r w:rsidR="00ED18F5" w:rsidRPr="002A60BD">
              <w:rPr>
                <w:sz w:val="18"/>
                <w:lang w:val="sr-Latn-ME"/>
              </w:rPr>
              <w:t xml:space="preserve">u </w:t>
            </w:r>
            <w:r w:rsidR="00ED18F5" w:rsidRPr="002A60BD">
              <w:rPr>
                <w:b/>
                <w:sz w:val="18"/>
                <w:lang w:val="sr-Latn-ME"/>
              </w:rPr>
              <w:t>Autodesk</w:t>
            </w:r>
            <w:r w:rsidR="00ED18F5" w:rsidRPr="002A60BD">
              <w:rPr>
                <w:b/>
                <w:sz w:val="18"/>
                <w:vertAlign w:val="superscript"/>
                <w:lang w:val="sr-Latn-ME"/>
              </w:rPr>
              <w:t>®</w:t>
            </w:r>
            <w:r w:rsidR="00ED18F5" w:rsidRPr="002A60BD">
              <w:rPr>
                <w:b/>
                <w:sz w:val="18"/>
                <w:lang w:val="sr-Latn-ME"/>
              </w:rPr>
              <w:t xml:space="preserve"> Infrastructure Administrator</w:t>
            </w:r>
            <w:r w:rsidR="00ED18F5" w:rsidRPr="002A60BD">
              <w:rPr>
                <w:b/>
                <w:sz w:val="18"/>
                <w:szCs w:val="18"/>
                <w:lang w:val="sr-Latn-ME"/>
              </w:rPr>
              <w:t>-u</w:t>
            </w:r>
            <w:r w:rsidR="00ED18F5" w:rsidRPr="002A60BD">
              <w:rPr>
                <w:sz w:val="18"/>
                <w:szCs w:val="18"/>
                <w:lang w:val="sr-Latn-ME"/>
              </w:rPr>
              <w:t xml:space="preserve"> unutar menija </w:t>
            </w:r>
            <w:r w:rsidR="00D646F2" w:rsidRPr="002A60BD">
              <w:rPr>
                <w:b/>
                <w:sz w:val="18"/>
                <w:szCs w:val="18"/>
                <w:lang w:val="sr-Latn-ME"/>
              </w:rPr>
              <w:t>Explorer Manager</w:t>
            </w:r>
            <w:r w:rsidR="00D646F2" w:rsidRPr="002A60BD">
              <w:rPr>
                <w:sz w:val="18"/>
                <w:szCs w:val="18"/>
                <w:lang w:val="sr-Latn-ME"/>
              </w:rPr>
              <w:t xml:space="preserve"> (</w:t>
            </w:r>
            <w:r w:rsidR="00D646F2" w:rsidRPr="002A60BD">
              <w:rPr>
                <w:sz w:val="18"/>
                <w:szCs w:val="18"/>
                <w:lang w:val="sr-Latn-ME"/>
              </w:rPr>
              <w:fldChar w:fldCharType="begin"/>
            </w:r>
            <w:r w:rsidR="00D646F2" w:rsidRPr="002A60BD">
              <w:rPr>
                <w:sz w:val="18"/>
                <w:szCs w:val="18"/>
                <w:lang w:val="sr-Latn-ME"/>
              </w:rPr>
              <w:instrText xml:space="preserve"> REF _Ref370225358 \h  \* MERGEFORMAT </w:instrText>
            </w:r>
            <w:r w:rsidR="00D646F2" w:rsidRPr="002A60BD">
              <w:rPr>
                <w:sz w:val="18"/>
                <w:szCs w:val="18"/>
                <w:lang w:val="sr-Latn-ME"/>
              </w:rPr>
            </w:r>
            <w:r w:rsidR="00D646F2" w:rsidRPr="002A60BD">
              <w:rPr>
                <w:sz w:val="18"/>
                <w:szCs w:val="18"/>
                <w:lang w:val="sr-Latn-ME"/>
              </w:rPr>
              <w:fldChar w:fldCharType="separate"/>
            </w:r>
            <w:r w:rsidR="005E400A" w:rsidRPr="002A60BD">
              <w:rPr>
                <w:sz w:val="18"/>
                <w:szCs w:val="18"/>
                <w:lang w:val="sr-Latn-ME"/>
              </w:rPr>
              <w:t xml:space="preserve">Slika </w:t>
            </w:r>
            <w:r w:rsidR="005E400A" w:rsidRPr="002A60BD">
              <w:rPr>
                <w:noProof/>
                <w:sz w:val="18"/>
                <w:szCs w:val="18"/>
                <w:lang w:val="sr-Latn-ME"/>
              </w:rPr>
              <w:t>17</w:t>
            </w:r>
            <w:r w:rsidR="00D646F2" w:rsidRPr="002A60BD">
              <w:rPr>
                <w:sz w:val="18"/>
                <w:szCs w:val="18"/>
                <w:lang w:val="sr-Latn-ME"/>
              </w:rPr>
              <w:fldChar w:fldCharType="end"/>
            </w:r>
            <w:r w:rsidR="00D646F2" w:rsidRPr="002A60BD">
              <w:rPr>
                <w:sz w:val="18"/>
                <w:szCs w:val="18"/>
                <w:lang w:val="sr-Latn-ME"/>
              </w:rPr>
              <w:t>)!</w:t>
            </w:r>
          </w:p>
        </w:tc>
      </w:tr>
    </w:tbl>
    <w:p w14:paraId="3120B0AC" w14:textId="77777777" w:rsidR="004D46BE" w:rsidRPr="002A60BD" w:rsidRDefault="004D46BE">
      <w:pPr>
        <w:rPr>
          <w:lang w:val="sr-Latn-ME"/>
        </w:rPr>
      </w:pPr>
    </w:p>
    <w:p w14:paraId="07C62FDB" w14:textId="340C867E" w:rsidR="00571154" w:rsidRPr="002A60BD" w:rsidRDefault="00135203">
      <w:pPr>
        <w:rPr>
          <w:lang w:val="sr-Latn-ME"/>
        </w:rPr>
      </w:pPr>
      <w:r w:rsidRPr="002A60BD">
        <w:rPr>
          <w:lang w:val="sr-Latn-ME"/>
        </w:rPr>
        <w:t xml:space="preserve">Poslije otvaranja projekta/plana treba vizuelno predstaviti objekte. </w:t>
      </w:r>
      <w:r w:rsidR="00571154" w:rsidRPr="002A60BD">
        <w:rPr>
          <w:lang w:val="sr-Latn-ME"/>
        </w:rPr>
        <w:t xml:space="preserve">Za vizuelnu prezentaciju objekata (grafičkih simbola) </w:t>
      </w:r>
      <w:r w:rsidR="00C71771" w:rsidRPr="002A60BD">
        <w:rPr>
          <w:lang w:val="sr-Latn-ME"/>
        </w:rPr>
        <w:t>neophodno je učitati displej model (</w:t>
      </w:r>
      <w:r w:rsidR="00C71771" w:rsidRPr="002A60BD">
        <w:rPr>
          <w:b/>
          <w:lang w:val="sr-Latn-ME"/>
        </w:rPr>
        <w:t>Display Model</w:t>
      </w:r>
      <w:r w:rsidR="00C71771" w:rsidRPr="002A60BD">
        <w:rPr>
          <w:lang w:val="sr-Latn-ME"/>
        </w:rPr>
        <w:t>)</w:t>
      </w:r>
      <w:r w:rsidR="0091740C" w:rsidRPr="002A60BD">
        <w:rPr>
          <w:lang w:val="sr-Latn-ME"/>
        </w:rPr>
        <w:t xml:space="preserve">. </w:t>
      </w:r>
      <w:r w:rsidR="002914B0" w:rsidRPr="002A60BD">
        <w:rPr>
          <w:lang w:val="sr-Latn-ME"/>
        </w:rPr>
        <w:t xml:space="preserve">Da bi učitali displej model (Display Model) na tab </w:t>
      </w:r>
      <w:r w:rsidR="002914B0" w:rsidRPr="002A60BD">
        <w:rPr>
          <w:b/>
          <w:lang w:val="sr-Latn-ME"/>
        </w:rPr>
        <w:t>Home</w:t>
      </w:r>
      <w:r w:rsidR="002914B0" w:rsidRPr="002A60BD">
        <w:rPr>
          <w:lang w:val="sr-Latn-ME"/>
        </w:rPr>
        <w:t xml:space="preserve">, panel </w:t>
      </w:r>
      <w:r w:rsidR="002914B0" w:rsidRPr="002A60BD">
        <w:rPr>
          <w:b/>
          <w:lang w:val="sr-Latn-ME"/>
        </w:rPr>
        <w:t>Display</w:t>
      </w:r>
      <w:r w:rsidR="002914B0" w:rsidRPr="002A60BD">
        <w:rPr>
          <w:lang w:val="sr-Latn-ME"/>
        </w:rPr>
        <w:t xml:space="preserve"> treba kliknuti na </w:t>
      </w:r>
      <w:r w:rsidR="00965171" w:rsidRPr="002A60BD">
        <w:rPr>
          <w:lang w:val="sr-Latn-ME"/>
        </w:rPr>
        <w:t xml:space="preserve">dugme </w:t>
      </w:r>
      <w:r w:rsidR="00965171" w:rsidRPr="002A60BD">
        <w:rPr>
          <w:noProof/>
          <w:lang w:val="en-US" w:eastAsia="en-US"/>
        </w:rPr>
        <w:drawing>
          <wp:inline distT="0" distB="0" distL="0" distR="0" wp14:anchorId="0A80B21D" wp14:editId="44964FF9">
            <wp:extent cx="161905" cy="180952"/>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61905" cy="180952"/>
                    </a:xfrm>
                    <a:prstGeom prst="rect">
                      <a:avLst/>
                    </a:prstGeom>
                  </pic:spPr>
                </pic:pic>
              </a:graphicData>
            </a:graphic>
          </wp:inline>
        </w:drawing>
      </w:r>
      <w:r w:rsidR="00965171" w:rsidRPr="002A60BD">
        <w:rPr>
          <w:lang w:val="sr-Latn-ME"/>
        </w:rPr>
        <w:t xml:space="preserve"> kako bi sa padajućeg menija izabrali </w:t>
      </w:r>
      <w:r w:rsidR="002914B0" w:rsidRPr="002A60BD">
        <w:rPr>
          <w:b/>
          <w:lang w:val="sr-Latn-ME"/>
        </w:rPr>
        <w:t>Open Display Model...</w:t>
      </w:r>
      <w:r w:rsidR="002914B0" w:rsidRPr="002A60BD">
        <w:rPr>
          <w:lang w:val="sr-Latn-ME"/>
        </w:rPr>
        <w:t xml:space="preserve"> (</w:t>
      </w:r>
      <w:r w:rsidR="0024798E" w:rsidRPr="002A60BD">
        <w:rPr>
          <w:lang w:val="sr-Latn-ME"/>
        </w:rPr>
        <w:t>Slika 44</w:t>
      </w:r>
      <w:r w:rsidR="002914B0" w:rsidRPr="002A60BD">
        <w:rPr>
          <w:lang w:val="sr-Latn-ME"/>
        </w:rPr>
        <w:t>)</w:t>
      </w:r>
    </w:p>
    <w:p w14:paraId="15AF4411" w14:textId="77777777" w:rsidR="004B5D8D" w:rsidRPr="002A60BD" w:rsidRDefault="004B5D8D" w:rsidP="008457A2">
      <w:pPr>
        <w:pStyle w:val="Slike"/>
      </w:pPr>
      <w:r w:rsidRPr="002A60BD">
        <w:rPr>
          <w:lang w:val="en-US"/>
        </w:rPr>
        <w:drawing>
          <wp:inline distT="0" distB="0" distL="0" distR="0" wp14:anchorId="35BD88B8" wp14:editId="5586E2B1">
            <wp:extent cx="5732145" cy="2099310"/>
            <wp:effectExtent l="0" t="0" r="190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ACAD 06.jpg"/>
                    <pic:cNvPicPr/>
                  </pic:nvPicPr>
                  <pic:blipFill>
                    <a:blip r:embed="rId68">
                      <a:extLst>
                        <a:ext uri="{28A0092B-C50C-407E-A947-70E740481C1C}">
                          <a14:useLocalDpi xmlns:a14="http://schemas.microsoft.com/office/drawing/2010/main" val="0"/>
                        </a:ext>
                      </a:extLst>
                    </a:blip>
                    <a:stretch>
                      <a:fillRect/>
                    </a:stretch>
                  </pic:blipFill>
                  <pic:spPr>
                    <a:xfrm>
                      <a:off x="0" y="0"/>
                      <a:ext cx="5732145" cy="2099310"/>
                    </a:xfrm>
                    <a:prstGeom prst="rect">
                      <a:avLst/>
                    </a:prstGeom>
                  </pic:spPr>
                </pic:pic>
              </a:graphicData>
            </a:graphic>
          </wp:inline>
        </w:drawing>
      </w:r>
    </w:p>
    <w:p w14:paraId="3F3EFA85" w14:textId="4047D3B1" w:rsidR="006A466C" w:rsidRPr="002A60BD" w:rsidRDefault="004B5D8D" w:rsidP="004B5D8D">
      <w:pPr>
        <w:pStyle w:val="Caption"/>
        <w:rPr>
          <w:lang w:val="sr-Latn-ME"/>
        </w:rPr>
      </w:pPr>
      <w:bookmarkStart w:id="55" w:name="_Ref370714127"/>
      <w:r w:rsidRPr="002A60BD">
        <w:rPr>
          <w:b/>
          <w:lang w:val="sr-Latn-ME"/>
        </w:rPr>
        <w:t>Slika</w:t>
      </w:r>
      <w:bookmarkEnd w:id="55"/>
      <w:r w:rsidR="006070DE" w:rsidRPr="002A60BD">
        <w:rPr>
          <w:b/>
          <w:lang w:val="sr-Latn-ME"/>
        </w:rPr>
        <w:t xml:space="preserve"> 4</w:t>
      </w:r>
      <w:r w:rsidR="0024798E" w:rsidRPr="002A60BD">
        <w:rPr>
          <w:b/>
          <w:lang w:val="sr-Latn-ME"/>
        </w:rPr>
        <w:t>4</w:t>
      </w:r>
      <w:r w:rsidRPr="002A60BD">
        <w:rPr>
          <w:b/>
          <w:lang w:val="sr-Latn-ME"/>
        </w:rPr>
        <w:t>:</w:t>
      </w:r>
      <w:r w:rsidRPr="002A60BD">
        <w:rPr>
          <w:lang w:val="sr-Latn-ME"/>
        </w:rPr>
        <w:t xml:space="preserve"> Učita</w:t>
      </w:r>
      <w:r w:rsidR="000E52B8" w:rsidRPr="002A60BD">
        <w:rPr>
          <w:lang w:val="sr-Latn-ME"/>
        </w:rPr>
        <w:t>va</w:t>
      </w:r>
      <w:r w:rsidRPr="002A60BD">
        <w:rPr>
          <w:lang w:val="sr-Latn-ME"/>
        </w:rPr>
        <w:t>nje displej modela (Display Model).</w:t>
      </w:r>
    </w:p>
    <w:p w14:paraId="6E1D864C" w14:textId="1309AE26" w:rsidR="006A466C" w:rsidRPr="002A60BD" w:rsidRDefault="002B3EF2">
      <w:pPr>
        <w:rPr>
          <w:lang w:val="sr-Latn-ME"/>
        </w:rPr>
      </w:pPr>
      <w:r w:rsidRPr="002A60BD">
        <w:rPr>
          <w:lang w:val="sr-Latn-ME"/>
        </w:rPr>
        <w:lastRenderedPageBreak/>
        <w:t xml:space="preserve">Nakon toga otvoriće se prozor </w:t>
      </w:r>
      <w:r w:rsidRPr="002A60BD">
        <w:rPr>
          <w:b/>
          <w:lang w:val="sr-Latn-ME"/>
        </w:rPr>
        <w:t>Select a Display Model File</w:t>
      </w:r>
      <w:r w:rsidRPr="002A60BD">
        <w:rPr>
          <w:lang w:val="sr-Latn-ME"/>
        </w:rPr>
        <w:t xml:space="preserve"> </w:t>
      </w:r>
      <w:r w:rsidR="000340EE" w:rsidRPr="002A60BD">
        <w:rPr>
          <w:lang w:val="sr-Latn-ME"/>
        </w:rPr>
        <w:t xml:space="preserve">i na putanju gdje je instaliran GIS MonPlanGML (C:\GIS MonPlanGML) u folderu </w:t>
      </w:r>
      <w:r w:rsidR="000340EE" w:rsidRPr="002A60BD">
        <w:rPr>
          <w:b/>
          <w:lang w:val="sr-Latn-ME"/>
        </w:rPr>
        <w:t>Display Model</w:t>
      </w:r>
      <w:r w:rsidR="000340EE" w:rsidRPr="002A60BD">
        <w:rPr>
          <w:lang w:val="sr-Latn-ME"/>
        </w:rPr>
        <w:t xml:space="preserve"> </w:t>
      </w:r>
      <w:r w:rsidR="004211CC" w:rsidRPr="002A60BD">
        <w:rPr>
          <w:lang w:val="sr-Latn-ME"/>
        </w:rPr>
        <w:t>izabraćemo displej model u zavisnosti na koji koordinatni sistem se nalazi plan ili na koji koordinatni sistem želimo predstaviti plan</w:t>
      </w:r>
      <w:r w:rsidR="00F45CFA" w:rsidRPr="002A60BD">
        <w:rPr>
          <w:lang w:val="sr-Latn-ME"/>
        </w:rPr>
        <w:t xml:space="preserve"> </w:t>
      </w:r>
      <w:r w:rsidR="00FF6CDB" w:rsidRPr="002A60BD">
        <w:rPr>
          <w:lang w:val="sr-Latn-ME"/>
        </w:rPr>
        <w:t>i klik</w:t>
      </w:r>
      <w:r w:rsidR="00600BE3" w:rsidRPr="002A60BD">
        <w:rPr>
          <w:lang w:val="sr-Latn-ME"/>
        </w:rPr>
        <w:t>n</w:t>
      </w:r>
      <w:r w:rsidR="00FF6CDB" w:rsidRPr="002A60BD">
        <w:rPr>
          <w:lang w:val="sr-Latn-ME"/>
        </w:rPr>
        <w:t>e</w:t>
      </w:r>
      <w:r w:rsidR="00600BE3" w:rsidRPr="002A60BD">
        <w:rPr>
          <w:lang w:val="sr-Latn-ME"/>
        </w:rPr>
        <w:t>m</w:t>
      </w:r>
      <w:r w:rsidR="00FF6CDB" w:rsidRPr="002A60BD">
        <w:rPr>
          <w:lang w:val="sr-Latn-ME"/>
        </w:rPr>
        <w:t xml:space="preserve">o </w:t>
      </w:r>
      <w:r w:rsidR="00FF6CDB" w:rsidRPr="002A60BD">
        <w:rPr>
          <w:b/>
          <w:lang w:val="sr-Latn-ME"/>
        </w:rPr>
        <w:t>O</w:t>
      </w:r>
      <w:r w:rsidR="00F136B6" w:rsidRPr="002A60BD">
        <w:rPr>
          <w:b/>
          <w:lang w:val="sr-Latn-ME"/>
        </w:rPr>
        <w:t>pen</w:t>
      </w:r>
      <w:r w:rsidR="00FF6CDB" w:rsidRPr="002A60BD">
        <w:rPr>
          <w:lang w:val="sr-Latn-ME"/>
        </w:rPr>
        <w:t xml:space="preserve"> </w:t>
      </w:r>
      <w:r w:rsidR="00F45CFA" w:rsidRPr="002A60BD">
        <w:rPr>
          <w:lang w:val="sr-Latn-ME"/>
        </w:rPr>
        <w:t>(</w:t>
      </w:r>
      <w:r w:rsidR="0024798E" w:rsidRPr="002A60BD">
        <w:rPr>
          <w:lang w:val="sr-Latn-ME"/>
        </w:rPr>
        <w:t>Slika 45</w:t>
      </w:r>
      <w:r w:rsidR="00F45CFA" w:rsidRPr="002A60BD">
        <w:rPr>
          <w:lang w:val="sr-Latn-ME"/>
        </w:rPr>
        <w:t>)</w:t>
      </w:r>
      <w:r w:rsidR="004211CC" w:rsidRPr="002A60BD">
        <w:rPr>
          <w:lang w:val="sr-Latn-ME"/>
        </w:rPr>
        <w:t>.</w:t>
      </w:r>
    </w:p>
    <w:p w14:paraId="6A972832" w14:textId="77777777" w:rsidR="00DE5919" w:rsidRPr="002A60BD" w:rsidRDefault="00F565DA" w:rsidP="008457A2">
      <w:pPr>
        <w:pStyle w:val="Slike"/>
      </w:pPr>
      <w:r w:rsidRPr="002A60BD">
        <w:rPr>
          <w:lang w:val="en-US"/>
        </w:rPr>
        <w:drawing>
          <wp:inline distT="0" distB="0" distL="0" distR="0" wp14:anchorId="43DA62CD" wp14:editId="32B374F9">
            <wp:extent cx="5335325" cy="3128970"/>
            <wp:effectExtent l="38100" t="38100" r="93980" b="9080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ACAD 07.jpg"/>
                    <pic:cNvPicPr/>
                  </pic:nvPicPr>
                  <pic:blipFill>
                    <a:blip r:embed="rId69">
                      <a:extLst>
                        <a:ext uri="{28A0092B-C50C-407E-A947-70E740481C1C}">
                          <a14:useLocalDpi xmlns:a14="http://schemas.microsoft.com/office/drawing/2010/main" val="0"/>
                        </a:ext>
                      </a:extLst>
                    </a:blip>
                    <a:stretch>
                      <a:fillRect/>
                    </a:stretch>
                  </pic:blipFill>
                  <pic:spPr>
                    <a:xfrm>
                      <a:off x="0" y="0"/>
                      <a:ext cx="5343761" cy="3133918"/>
                    </a:xfrm>
                    <a:prstGeom prst="rect">
                      <a:avLst/>
                    </a:prstGeom>
                    <a:effectLst>
                      <a:outerShdw blurRad="50800" dist="38100" dir="2700000" algn="tl" rotWithShape="0">
                        <a:prstClr val="black">
                          <a:alpha val="40000"/>
                        </a:prstClr>
                      </a:outerShdw>
                    </a:effectLst>
                  </pic:spPr>
                </pic:pic>
              </a:graphicData>
            </a:graphic>
          </wp:inline>
        </w:drawing>
      </w:r>
    </w:p>
    <w:p w14:paraId="2ED31235" w14:textId="15864E53" w:rsidR="00F565DA" w:rsidRPr="002A60BD" w:rsidRDefault="00DE5919" w:rsidP="00DE5919">
      <w:pPr>
        <w:pStyle w:val="Caption"/>
        <w:rPr>
          <w:lang w:val="sr-Latn-ME"/>
        </w:rPr>
      </w:pPr>
      <w:bookmarkStart w:id="56" w:name="_Ref370737820"/>
      <w:r w:rsidRPr="002A60BD">
        <w:rPr>
          <w:b/>
          <w:lang w:val="sr-Latn-ME"/>
        </w:rPr>
        <w:t>Slika</w:t>
      </w:r>
      <w:bookmarkEnd w:id="56"/>
      <w:r w:rsidR="0024798E" w:rsidRPr="002A60BD">
        <w:rPr>
          <w:b/>
          <w:lang w:val="sr-Latn-ME"/>
        </w:rPr>
        <w:t xml:space="preserve"> 45</w:t>
      </w:r>
      <w:r w:rsidRPr="002A60BD">
        <w:rPr>
          <w:b/>
          <w:lang w:val="sr-Latn-ME"/>
        </w:rPr>
        <w:t>:</w:t>
      </w:r>
      <w:r w:rsidRPr="002A60BD">
        <w:rPr>
          <w:lang w:val="sr-Latn-ME"/>
        </w:rPr>
        <w:t xml:space="preserve"> Pozivanje displej modela (Display Model)</w:t>
      </w:r>
    </w:p>
    <w:p w14:paraId="60007010" w14:textId="3425B5AB" w:rsidR="000340EE" w:rsidRPr="002A60BD" w:rsidRDefault="000340EE" w:rsidP="000340EE">
      <w:pPr>
        <w:rPr>
          <w:lang w:val="sr-Latn-ME"/>
        </w:rPr>
      </w:pPr>
      <w:r w:rsidRPr="002A60BD">
        <w:rPr>
          <w:lang w:val="sr-Latn-ME"/>
        </w:rPr>
        <w:t xml:space="preserve">U folderu </w:t>
      </w:r>
      <w:r w:rsidR="001E7940" w:rsidRPr="002A60BD">
        <w:rPr>
          <w:b/>
          <w:lang w:val="sr-Latn-ME"/>
        </w:rPr>
        <w:t>Display Model</w:t>
      </w:r>
      <w:r w:rsidR="001E7940" w:rsidRPr="002A60BD">
        <w:rPr>
          <w:lang w:val="sr-Latn-ME"/>
        </w:rPr>
        <w:t xml:space="preserve"> </w:t>
      </w:r>
      <w:r w:rsidRPr="002A60BD">
        <w:rPr>
          <w:lang w:val="sr-Latn-ME"/>
        </w:rPr>
        <w:t>(C:\GIS MonPlanGML\</w:t>
      </w:r>
      <w:r w:rsidR="001E7940" w:rsidRPr="002A60BD">
        <w:rPr>
          <w:lang w:val="sr-Latn-ME"/>
        </w:rPr>
        <w:t>Display Model</w:t>
      </w:r>
      <w:r w:rsidRPr="002A60BD">
        <w:rPr>
          <w:lang w:val="sr-Latn-ME"/>
        </w:rPr>
        <w:t xml:space="preserve">) se nalaze tri </w:t>
      </w:r>
      <w:r w:rsidR="001E7940" w:rsidRPr="002A60BD">
        <w:rPr>
          <w:lang w:val="sr-Latn-ME"/>
        </w:rPr>
        <w:t xml:space="preserve">vrste displej modela u zavisnosti od koordinatnog sistema. Displej modeli </w:t>
      </w:r>
      <w:r w:rsidRPr="002A60BD">
        <w:rPr>
          <w:lang w:val="sr-Latn-ME"/>
        </w:rPr>
        <w:t xml:space="preserve">koji se nalaze u folderu </w:t>
      </w:r>
      <w:r w:rsidR="001E7940" w:rsidRPr="002A60BD">
        <w:rPr>
          <w:lang w:val="sr-Latn-ME"/>
        </w:rPr>
        <w:t xml:space="preserve">Display Model </w:t>
      </w:r>
      <w:r w:rsidRPr="002A60BD">
        <w:rPr>
          <w:lang w:val="sr-Latn-ME"/>
        </w:rPr>
        <w:t>su:</w:t>
      </w:r>
    </w:p>
    <w:p w14:paraId="2FF2B40C" w14:textId="46133F2F" w:rsidR="00FF6CDB" w:rsidRPr="002A60BD" w:rsidRDefault="002B3EF2" w:rsidP="00475A4A">
      <w:pPr>
        <w:pStyle w:val="ListParagraph"/>
        <w:numPr>
          <w:ilvl w:val="0"/>
          <w:numId w:val="15"/>
        </w:numPr>
        <w:rPr>
          <w:lang w:val="sr-Latn-ME"/>
        </w:rPr>
      </w:pPr>
      <w:r w:rsidRPr="002A60BD">
        <w:rPr>
          <w:b/>
          <w:lang w:val="sr-Latn-ME"/>
        </w:rPr>
        <w:t>Display Model v.</w:t>
      </w:r>
      <w:r w:rsidR="00961A9C" w:rsidRPr="002A60BD">
        <w:rPr>
          <w:b/>
          <w:lang w:val="sr-Latn-ME"/>
        </w:rPr>
        <w:t>2.0</w:t>
      </w:r>
      <w:r w:rsidRPr="002A60BD">
        <w:rPr>
          <w:b/>
          <w:lang w:val="sr-Latn-ME"/>
        </w:rPr>
        <w:t xml:space="preserve"> Balkan6-31276</w:t>
      </w:r>
      <w:r w:rsidR="00FF6CDB" w:rsidRPr="002A60BD">
        <w:rPr>
          <w:b/>
          <w:lang w:val="sr-Latn-ME"/>
        </w:rPr>
        <w:t xml:space="preserve"> </w:t>
      </w:r>
      <w:r w:rsidR="00FF6CDB" w:rsidRPr="002A60BD">
        <w:rPr>
          <w:lang w:val="sr-Latn-ME"/>
        </w:rPr>
        <w:t>– Ovaj displej model (</w:t>
      </w:r>
      <w:r w:rsidR="00FF6CDB" w:rsidRPr="002A60BD">
        <w:rPr>
          <w:b/>
          <w:lang w:val="sr-Latn-ME"/>
        </w:rPr>
        <w:t>Display Model</w:t>
      </w:r>
      <w:r w:rsidR="00FF6CDB" w:rsidRPr="002A60BD">
        <w:rPr>
          <w:lang w:val="sr-Latn-ME"/>
        </w:rPr>
        <w:t xml:space="preserve">) koristi koordinatni sistem </w:t>
      </w:r>
      <w:r w:rsidR="00FF6CDB" w:rsidRPr="002A60BD">
        <w:rPr>
          <w:b/>
          <w:lang w:val="sr-Latn-ME"/>
        </w:rPr>
        <w:t>MGI/gc.Balkans-6 – 31276</w:t>
      </w:r>
    </w:p>
    <w:p w14:paraId="1B3242C2" w14:textId="0C7E66EC" w:rsidR="001E7940" w:rsidRPr="002A60BD" w:rsidRDefault="001E7940" w:rsidP="00475A4A">
      <w:pPr>
        <w:pStyle w:val="ListParagraph"/>
        <w:numPr>
          <w:ilvl w:val="0"/>
          <w:numId w:val="18"/>
        </w:numPr>
        <w:rPr>
          <w:b/>
          <w:lang w:val="sr-Latn-ME"/>
        </w:rPr>
      </w:pPr>
      <w:r w:rsidRPr="002A60BD">
        <w:rPr>
          <w:b/>
          <w:lang w:val="sr-Latn-ME"/>
        </w:rPr>
        <w:t>Display Model v.</w:t>
      </w:r>
      <w:r w:rsidR="00961A9C" w:rsidRPr="002A60BD">
        <w:rPr>
          <w:b/>
          <w:lang w:val="sr-Latn-ME"/>
        </w:rPr>
        <w:t>2.0</w:t>
      </w:r>
      <w:r w:rsidRPr="002A60BD">
        <w:rPr>
          <w:b/>
          <w:lang w:val="sr-Latn-ME"/>
        </w:rPr>
        <w:t xml:space="preserve"> Balkan7-31277</w:t>
      </w:r>
      <w:r w:rsidR="00FF6CDB" w:rsidRPr="002A60BD">
        <w:rPr>
          <w:b/>
          <w:lang w:val="sr-Latn-ME"/>
        </w:rPr>
        <w:t xml:space="preserve"> </w:t>
      </w:r>
      <w:r w:rsidR="00FF6CDB" w:rsidRPr="002A60BD">
        <w:rPr>
          <w:lang w:val="sr-Latn-ME"/>
        </w:rPr>
        <w:t>– Ovaj displej model (</w:t>
      </w:r>
      <w:r w:rsidR="00FF6CDB" w:rsidRPr="002A60BD">
        <w:rPr>
          <w:b/>
          <w:lang w:val="sr-Latn-ME"/>
        </w:rPr>
        <w:t>Display Model</w:t>
      </w:r>
      <w:r w:rsidR="00FF6CDB" w:rsidRPr="002A60BD">
        <w:rPr>
          <w:lang w:val="sr-Latn-ME"/>
        </w:rPr>
        <w:t xml:space="preserve">) koristi koordinatni sistem </w:t>
      </w:r>
      <w:r w:rsidR="00FF6CDB" w:rsidRPr="002A60BD">
        <w:rPr>
          <w:b/>
          <w:lang w:val="sr-Latn-ME"/>
        </w:rPr>
        <w:t>MGI/gc.Balkans-7 – 31277</w:t>
      </w:r>
    </w:p>
    <w:p w14:paraId="30F9025C" w14:textId="6781B0F7" w:rsidR="00FF6CDB" w:rsidRPr="002A60BD" w:rsidRDefault="001E7940" w:rsidP="00475A4A">
      <w:pPr>
        <w:pStyle w:val="ListParagraph"/>
        <w:numPr>
          <w:ilvl w:val="0"/>
          <w:numId w:val="18"/>
        </w:numPr>
        <w:rPr>
          <w:b/>
          <w:lang w:val="sr-Latn-ME"/>
        </w:rPr>
      </w:pPr>
      <w:r w:rsidRPr="002A60BD">
        <w:rPr>
          <w:b/>
          <w:lang w:val="sr-Latn-ME"/>
        </w:rPr>
        <w:t>Display Model v.</w:t>
      </w:r>
      <w:r w:rsidR="00961A9C" w:rsidRPr="002A60BD">
        <w:rPr>
          <w:b/>
          <w:lang w:val="sr-Latn-ME"/>
        </w:rPr>
        <w:t xml:space="preserve">2.0 </w:t>
      </w:r>
      <w:r w:rsidRPr="002A60BD">
        <w:rPr>
          <w:b/>
          <w:lang w:val="sr-Latn-ME"/>
        </w:rPr>
        <w:t>UTM-32634</w:t>
      </w:r>
      <w:r w:rsidR="00961A9C" w:rsidRPr="002A60BD">
        <w:rPr>
          <w:b/>
          <w:lang w:val="sr-Latn-ME"/>
        </w:rPr>
        <w:t xml:space="preserve"> </w:t>
      </w:r>
      <w:r w:rsidR="00FF6CDB" w:rsidRPr="002A60BD">
        <w:rPr>
          <w:b/>
          <w:lang w:val="sr-Latn-ME"/>
        </w:rPr>
        <w:t xml:space="preserve"> </w:t>
      </w:r>
      <w:r w:rsidR="00FF6CDB" w:rsidRPr="002A60BD">
        <w:rPr>
          <w:lang w:val="sr-Latn-ME"/>
        </w:rPr>
        <w:t>– Ovaj displej model (</w:t>
      </w:r>
      <w:r w:rsidR="00FF6CDB" w:rsidRPr="002A60BD">
        <w:rPr>
          <w:b/>
          <w:lang w:val="sr-Latn-ME"/>
        </w:rPr>
        <w:t>Display Model</w:t>
      </w:r>
      <w:r w:rsidR="00FF6CDB" w:rsidRPr="002A60BD">
        <w:rPr>
          <w:lang w:val="sr-Latn-ME"/>
        </w:rPr>
        <w:t>) koristi koordinatni sistem</w:t>
      </w:r>
      <w:r w:rsidR="00FF6CDB" w:rsidRPr="002A60BD">
        <w:rPr>
          <w:b/>
          <w:lang w:val="sr-Latn-ME"/>
        </w:rPr>
        <w:t xml:space="preserve"> UTM84-34N – 32634</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B8198E" w:rsidRPr="002A60BD" w14:paraId="0EC77703" w14:textId="77777777" w:rsidTr="0059074E">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09346D60" w14:textId="77777777" w:rsidR="00B8198E" w:rsidRPr="002A60BD" w:rsidRDefault="00B8198E" w:rsidP="0059074E">
            <w:pPr>
              <w:pStyle w:val="Icon"/>
              <w:ind w:firstLine="0"/>
              <w:rPr>
                <w:u w:val="double"/>
                <w:lang w:val="sr-Latn-ME"/>
              </w:rPr>
            </w:pPr>
            <w:r w:rsidRPr="002A60BD">
              <w:rPr>
                <w:noProof/>
                <w:lang w:val="en-US" w:eastAsia="en-US"/>
              </w:rPr>
              <mc:AlternateContent>
                <mc:Choice Requires="wpg">
                  <w:drawing>
                    <wp:inline distT="0" distB="0" distL="0" distR="0" wp14:anchorId="152D5B33" wp14:editId="299B31AD">
                      <wp:extent cx="228600" cy="228600"/>
                      <wp:effectExtent l="0" t="0" r="0" b="0"/>
                      <wp:docPr id="53"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54" name="Oval 54"/>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79" name="Freeform 79"/>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F021FE2"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">
                      <v:oval id="Oval 54"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I2tcIA&#10;AADbAAAADwAAAGRycy9kb3ducmV2LnhtbESP3YrCMBSE74V9h3AWvBFNLVakaxQpq3jp3wMcm2NT&#10;tjkpTVa7b78RBC+HmfmGWa5724g7db52rGA6SUAQl07XXCm4nLfjBQgfkDU2jknBH3lYrz4GS8y1&#10;e/CR7qdQiQhhn6MCE0KbS+lLQxb9xLXE0bu5zmKIsquk7vAR4baRaZLMpcWa44LBlgpD5c/p1yoY&#10;pd+yOGRpNrqZ4mCv1915ttgpNfzsN18gAvXhHX6191pBNoPnl/gD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kja1wgAAANsAAAAPAAAAAAAAAAAAAAAAAJgCAABkcnMvZG93&#10;bnJldi54bWxQSwUGAAAAAAQABAD1AAAAhwMAAAAA&#10;" fillcolor="#0070c0" stroked="f" strokeweight="0">
                        <v:stroke joinstyle="miter"/>
                        <o:lock v:ext="edit" aspectratio="t"/>
                      </v:oval>
                      <v:shape id="Freeform 79"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PJTMYA&#10;AADbAAAADwAAAGRycy9kb3ducmV2LnhtbESPQWvCQBSE74L/YXmF3nRTD22NriIFJbRoUVu9PrLP&#10;bGz2bchuTfz3rlDocZiZb5jpvLOVuFDjS8cKnoYJCOLc6ZILBV/75eAVhA/IGivHpOBKHuazfm+K&#10;qXYtb+myC4WIEPYpKjAh1KmUPjdk0Q9dTRy9k2sshiibQuoG2wi3lRwlybO0WHJcMFjTm6H8Z/dr&#10;FZyzbLNYrc1x/fF+2iffh+JzdWiVenzoFhMQgbrwH/5rZ1rByxjuX+IPk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PJTMYAAADbAAAADwAAAAAAAAAAAAAAAACYAgAAZHJz&#10;L2Rvd25yZXYueG1sUEsFBgAAAAAEAAQA9QAAAIsDAAAAAA==&#10;" path="m3915,38279r23491,l27406,127000r-23491,l3915,38279xm15661,v8649,,15661,7012,15661,15661c31322,24310,24310,31322,15661,31322,7012,31322,,24310,,15661,,7012,7012,,15661,xe" fillcolor="window"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13B67236" w14:textId="77777777" w:rsidR="00B8198E" w:rsidRPr="002A60BD" w:rsidRDefault="00B8198E" w:rsidP="003323CD">
            <w:pPr>
              <w:pStyle w:val="TipText"/>
              <w:ind w:firstLine="0"/>
              <w:cnfStyle w:val="000000000000" w:firstRow="0" w:lastRow="0" w:firstColumn="0" w:lastColumn="0" w:oddVBand="0" w:evenVBand="0" w:oddHBand="0" w:evenHBand="0" w:firstRowFirstColumn="0" w:firstRowLastColumn="0" w:lastRowFirstColumn="0" w:lastRowLastColumn="0"/>
              <w:rPr>
                <w:sz w:val="18"/>
                <w:lang w:val="sr-Latn-ME"/>
              </w:rPr>
            </w:pPr>
            <w:r w:rsidRPr="002A60BD">
              <w:rPr>
                <w:sz w:val="18"/>
                <w:lang w:val="sr-Latn-ME"/>
              </w:rPr>
              <w:t>Displej model (</w:t>
            </w:r>
            <w:r w:rsidRPr="002A60BD">
              <w:rPr>
                <w:b/>
                <w:sz w:val="18"/>
                <w:lang w:val="sr-Latn-ME"/>
              </w:rPr>
              <w:t>Display Model</w:t>
            </w:r>
            <w:r w:rsidRPr="002A60BD">
              <w:rPr>
                <w:sz w:val="18"/>
                <w:lang w:val="sr-Latn-ME"/>
              </w:rPr>
              <w:t>)</w:t>
            </w:r>
            <w:r w:rsidR="00FB2F01" w:rsidRPr="002A60BD">
              <w:rPr>
                <w:sz w:val="18"/>
                <w:lang w:val="sr-Latn-ME"/>
              </w:rPr>
              <w:t xml:space="preserve"> </w:t>
            </w:r>
            <w:r w:rsidR="003323CD" w:rsidRPr="002A60BD">
              <w:rPr>
                <w:sz w:val="18"/>
                <w:lang w:val="sr-Latn-ME"/>
              </w:rPr>
              <w:t>se koristi za vizuelnu prezentaciju objekata (grafičkih simbola) na određeni koordinatni sistem.</w:t>
            </w:r>
          </w:p>
          <w:p w14:paraId="5948426E" w14:textId="7BAD6BC3" w:rsidR="003323CD" w:rsidRPr="002A60BD" w:rsidRDefault="00525588" w:rsidP="003323CD">
            <w:pPr>
              <w:pStyle w:val="TipText"/>
              <w:ind w:firstLine="0"/>
              <w:cnfStyle w:val="000000000000" w:firstRow="0" w:lastRow="0" w:firstColumn="0" w:lastColumn="0" w:oddVBand="0" w:evenVBand="0" w:oddHBand="0" w:evenHBand="0" w:firstRowFirstColumn="0" w:firstRowLastColumn="0" w:lastRowFirstColumn="0" w:lastRowLastColumn="0"/>
              <w:rPr>
                <w:sz w:val="18"/>
                <w:lang w:val="sr-Latn-ME"/>
              </w:rPr>
            </w:pPr>
            <w:r w:rsidRPr="002A60BD">
              <w:rPr>
                <w:sz w:val="18"/>
                <w:lang w:val="sr-Latn-ME"/>
              </w:rPr>
              <w:t>Ako</w:t>
            </w:r>
            <w:r w:rsidR="00DB32B5" w:rsidRPr="002A60BD">
              <w:rPr>
                <w:sz w:val="18"/>
                <w:lang w:val="sr-Latn-ME"/>
              </w:rPr>
              <w:t xml:space="preserve"> s</w:t>
            </w:r>
            <w:r w:rsidR="003323CD" w:rsidRPr="002A60BD">
              <w:rPr>
                <w:sz w:val="18"/>
                <w:lang w:val="sr-Latn-ME"/>
              </w:rPr>
              <w:t>e plan (</w:t>
            </w:r>
            <w:r w:rsidR="00DB32B5" w:rsidRPr="002A60BD">
              <w:rPr>
                <w:sz w:val="18"/>
                <w:lang w:val="sr-Latn-ME"/>
              </w:rPr>
              <w:t xml:space="preserve">podaci u </w:t>
            </w:r>
            <w:r w:rsidR="00204B6E" w:rsidRPr="002A60BD">
              <w:rPr>
                <w:b/>
                <w:sz w:val="18"/>
                <w:lang w:val="sr-Latn-ME"/>
              </w:rPr>
              <w:t>Industry Model</w:t>
            </w:r>
            <w:r w:rsidR="003323CD" w:rsidRPr="002A60BD">
              <w:rPr>
                <w:sz w:val="18"/>
                <w:lang w:val="sr-Latn-ME"/>
              </w:rPr>
              <w:t xml:space="preserve">) </w:t>
            </w:r>
            <w:r w:rsidR="00DB32B5" w:rsidRPr="002A60BD">
              <w:rPr>
                <w:sz w:val="18"/>
                <w:lang w:val="sr-Latn-ME"/>
              </w:rPr>
              <w:t>nal</w:t>
            </w:r>
            <w:r w:rsidRPr="002A60BD">
              <w:rPr>
                <w:sz w:val="18"/>
                <w:lang w:val="sr-Latn-ME"/>
              </w:rPr>
              <w:t xml:space="preserve">azi na jednom koordinatnom sistemu, isti se može </w:t>
            </w:r>
            <w:r w:rsidR="00541311" w:rsidRPr="002A60BD">
              <w:rPr>
                <w:sz w:val="18"/>
                <w:lang w:val="sr-Latn-ME"/>
              </w:rPr>
              <w:t>prezentovati</w:t>
            </w:r>
            <w:r w:rsidRPr="002A60BD">
              <w:rPr>
                <w:sz w:val="18"/>
                <w:lang w:val="sr-Latn-ME"/>
              </w:rPr>
              <w:t xml:space="preserve"> na drugom koordinatnom sistemu.</w:t>
            </w:r>
          </w:p>
          <w:p w14:paraId="3B001F8F" w14:textId="282B465D" w:rsidR="003323CD" w:rsidRPr="002A60BD" w:rsidRDefault="00525588" w:rsidP="00E722DD">
            <w:pPr>
              <w:pStyle w:val="TipText"/>
              <w:ind w:firstLine="0"/>
              <w:cnfStyle w:val="000000000000" w:firstRow="0" w:lastRow="0" w:firstColumn="0" w:lastColumn="0" w:oddVBand="0" w:evenVBand="0" w:oddHBand="0" w:evenHBand="0" w:firstRowFirstColumn="0" w:firstRowLastColumn="0" w:lastRowFirstColumn="0" w:lastRowLastColumn="0"/>
              <w:rPr>
                <w:lang w:val="sr-Latn-ME"/>
              </w:rPr>
            </w:pPr>
            <w:r w:rsidRPr="002A60BD">
              <w:rPr>
                <w:b/>
                <w:sz w:val="18"/>
                <w:lang w:val="sr-Latn-ME"/>
              </w:rPr>
              <w:t>Npr.</w:t>
            </w:r>
            <w:r w:rsidRPr="002A60BD">
              <w:rPr>
                <w:sz w:val="18"/>
                <w:lang w:val="sr-Latn-ME"/>
              </w:rPr>
              <w:t xml:space="preserve"> Ako se plan nalazi na koordinatnom sistemu </w:t>
            </w:r>
            <w:r w:rsidRPr="002A60BD">
              <w:rPr>
                <w:b/>
                <w:sz w:val="18"/>
                <w:lang w:val="sr-Latn-ME"/>
              </w:rPr>
              <w:t>MGI/gc.Balkans-6 – 31276</w:t>
            </w:r>
            <w:r w:rsidRPr="002A60BD">
              <w:rPr>
                <w:sz w:val="18"/>
                <w:lang w:val="sr-Latn-ME"/>
              </w:rPr>
              <w:t xml:space="preserve"> pozivanjem displej modela </w:t>
            </w:r>
            <w:r w:rsidRPr="002A60BD">
              <w:rPr>
                <w:b/>
                <w:sz w:val="18"/>
                <w:lang w:val="sr-Latn-ME"/>
              </w:rPr>
              <w:t>Display Mo</w:t>
            </w:r>
            <w:r w:rsidR="009B41C2" w:rsidRPr="002A60BD">
              <w:rPr>
                <w:b/>
                <w:sz w:val="18"/>
                <w:lang w:val="sr-Latn-ME"/>
              </w:rPr>
              <w:t>del v.1.3.6.2 Balkan7-31277</w:t>
            </w:r>
            <w:r w:rsidR="009B41C2" w:rsidRPr="002A60BD">
              <w:rPr>
                <w:sz w:val="18"/>
                <w:lang w:val="sr-Latn-ME"/>
              </w:rPr>
              <w:t xml:space="preserve"> </w:t>
            </w:r>
            <w:r w:rsidR="009B2B80" w:rsidRPr="002A60BD">
              <w:rPr>
                <w:sz w:val="18"/>
                <w:lang w:val="sr-Latn-ME"/>
              </w:rPr>
              <w:t xml:space="preserve">grafički simboli </w:t>
            </w:r>
            <w:r w:rsidR="009B41C2" w:rsidRPr="002A60BD">
              <w:rPr>
                <w:sz w:val="18"/>
                <w:lang w:val="sr-Latn-ME"/>
              </w:rPr>
              <w:t>plan</w:t>
            </w:r>
            <w:r w:rsidR="00424FF9" w:rsidRPr="002A60BD">
              <w:rPr>
                <w:sz w:val="18"/>
                <w:lang w:val="sr-Latn-ME"/>
              </w:rPr>
              <w:t>a</w:t>
            </w:r>
            <w:r w:rsidR="009B41C2" w:rsidRPr="002A60BD">
              <w:rPr>
                <w:sz w:val="18"/>
                <w:lang w:val="sr-Latn-ME"/>
              </w:rPr>
              <w:t xml:space="preserve"> će se </w:t>
            </w:r>
            <w:r w:rsidR="00424FF9" w:rsidRPr="002A60BD">
              <w:rPr>
                <w:sz w:val="18"/>
                <w:lang w:val="sr-Latn-ME"/>
              </w:rPr>
              <w:t>prezentovati na</w:t>
            </w:r>
            <w:r w:rsidR="009B41C2" w:rsidRPr="002A60BD">
              <w:rPr>
                <w:sz w:val="18"/>
                <w:lang w:val="sr-Latn-ME"/>
              </w:rPr>
              <w:t xml:space="preserve"> koordinatnom sistemu </w:t>
            </w:r>
            <w:r w:rsidR="009B41C2" w:rsidRPr="002A60BD">
              <w:rPr>
                <w:b/>
                <w:sz w:val="18"/>
                <w:lang w:val="sr-Latn-ME"/>
              </w:rPr>
              <w:t>MGI/gc.Balkans-7 – 31277</w:t>
            </w:r>
            <w:r w:rsidR="00424FF9" w:rsidRPr="002A60BD">
              <w:rPr>
                <w:sz w:val="18"/>
                <w:lang w:val="sr-Latn-ME"/>
              </w:rPr>
              <w:t>, uz napomenu da neće doći do transformacije koordinata objekata u bazi</w:t>
            </w:r>
            <w:r w:rsidR="009A2DE2" w:rsidRPr="002A60BD">
              <w:rPr>
                <w:sz w:val="18"/>
                <w:lang w:val="sr-Latn-ME"/>
              </w:rPr>
              <w:t xml:space="preserve"> (u bazi koordinate objekata ostaju na koordinatnom sistemu </w:t>
            </w:r>
            <w:r w:rsidR="009A2DE2" w:rsidRPr="002A60BD">
              <w:rPr>
                <w:b/>
                <w:sz w:val="18"/>
                <w:lang w:val="sr-Latn-ME"/>
              </w:rPr>
              <w:t>MGI/gc.Balkans-6 – 31276</w:t>
            </w:r>
            <w:r w:rsidR="009A2DE2" w:rsidRPr="002A60BD">
              <w:rPr>
                <w:sz w:val="18"/>
                <w:lang w:val="sr-Latn-ME"/>
              </w:rPr>
              <w:t>)</w:t>
            </w:r>
            <w:r w:rsidR="00424FF9" w:rsidRPr="002A60BD">
              <w:rPr>
                <w:sz w:val="18"/>
                <w:lang w:val="sr-Latn-ME"/>
              </w:rPr>
              <w:t>!</w:t>
            </w:r>
          </w:p>
        </w:tc>
      </w:tr>
    </w:tbl>
    <w:p w14:paraId="6260E791" w14:textId="4429545F" w:rsidR="001E7940" w:rsidRPr="002A60BD" w:rsidRDefault="001E7940" w:rsidP="0081766B">
      <w:pPr>
        <w:spacing w:after="0"/>
        <w:rPr>
          <w:lang w:val="sr-Latn-ME"/>
        </w:rPr>
      </w:pPr>
    </w:p>
    <w:p w14:paraId="4166A778" w14:textId="6926BF68" w:rsidR="0081766B" w:rsidRPr="002A60BD" w:rsidRDefault="0081766B" w:rsidP="0081766B">
      <w:pPr>
        <w:rPr>
          <w:lang w:val="sr-Latn-ME"/>
        </w:rPr>
      </w:pPr>
      <w:r w:rsidRPr="002A60BD">
        <w:rPr>
          <w:lang w:val="sr-Latn-ME"/>
        </w:rPr>
        <w:t xml:space="preserve">Nakon pozivanja željenog displej modela kliknemo na dugme </w:t>
      </w:r>
      <w:r w:rsidRPr="002A60BD">
        <w:rPr>
          <w:noProof/>
          <w:lang w:val="en-US" w:eastAsia="en-US"/>
        </w:rPr>
        <w:drawing>
          <wp:inline distT="0" distB="0" distL="0" distR="0" wp14:anchorId="647DA6A7" wp14:editId="41CD7CAF">
            <wp:extent cx="482817" cy="265899"/>
            <wp:effectExtent l="0" t="0" r="0" b="127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95233" cy="272737"/>
                    </a:xfrm>
                    <a:prstGeom prst="rect">
                      <a:avLst/>
                    </a:prstGeom>
                  </pic:spPr>
                </pic:pic>
              </a:graphicData>
            </a:graphic>
          </wp:inline>
        </w:drawing>
      </w:r>
      <w:r w:rsidRPr="002A60BD">
        <w:rPr>
          <w:lang w:val="sr-Latn-ME"/>
        </w:rPr>
        <w:t xml:space="preserve"> </w:t>
      </w:r>
      <w:r w:rsidR="00121098" w:rsidRPr="002A60BD">
        <w:rPr>
          <w:b/>
          <w:lang w:val="sr-Latn-ME"/>
        </w:rPr>
        <w:t>Generate Graphic</w:t>
      </w:r>
      <w:r w:rsidR="00121098" w:rsidRPr="002A60BD">
        <w:rPr>
          <w:lang w:val="sr-Latn-ME"/>
        </w:rPr>
        <w:t xml:space="preserve"> </w:t>
      </w:r>
      <w:r w:rsidRPr="002A60BD">
        <w:rPr>
          <w:lang w:val="sr-Latn-ME"/>
        </w:rPr>
        <w:t xml:space="preserve">kako bi pokrenuli proces </w:t>
      </w:r>
      <w:r w:rsidR="00844AEB" w:rsidRPr="002A60BD">
        <w:rPr>
          <w:lang w:val="sr-Latn-ME"/>
        </w:rPr>
        <w:t xml:space="preserve">očitavanja </w:t>
      </w:r>
      <w:r w:rsidRPr="002A60BD">
        <w:rPr>
          <w:lang w:val="sr-Latn-ME"/>
        </w:rPr>
        <w:t>displ</w:t>
      </w:r>
      <w:r w:rsidR="00844AEB" w:rsidRPr="002A60BD">
        <w:rPr>
          <w:lang w:val="sr-Latn-ME"/>
        </w:rPr>
        <w:t>e</w:t>
      </w:r>
      <w:r w:rsidRPr="002A60BD">
        <w:rPr>
          <w:lang w:val="sr-Latn-ME"/>
        </w:rPr>
        <w:t>j modela (</w:t>
      </w:r>
      <w:r w:rsidR="0024798E" w:rsidRPr="002A60BD">
        <w:rPr>
          <w:lang w:val="sr-Latn-ME"/>
        </w:rPr>
        <w:t>Slika 46</w:t>
      </w:r>
      <w:r w:rsidRPr="002A60BD">
        <w:rPr>
          <w:lang w:val="sr-Latn-ME"/>
        </w:rPr>
        <w:t>).</w:t>
      </w:r>
    </w:p>
    <w:p w14:paraId="796B3313" w14:textId="77777777" w:rsidR="0096397C" w:rsidRPr="002A60BD" w:rsidRDefault="0096397C" w:rsidP="0096397C">
      <w:pPr>
        <w:rPr>
          <w:lang w:val="sr-Latn-ME"/>
        </w:rPr>
      </w:pPr>
    </w:p>
    <w:p w14:paraId="50EB645C" w14:textId="77777777" w:rsidR="00BF2DAA" w:rsidRPr="002A60BD" w:rsidRDefault="00BF2DAA" w:rsidP="008457A2">
      <w:pPr>
        <w:pStyle w:val="Slike"/>
      </w:pPr>
      <w:r w:rsidRPr="002A60BD">
        <w:rPr>
          <w:lang w:val="en-US"/>
        </w:rPr>
        <w:lastRenderedPageBreak/>
        <w:drawing>
          <wp:inline distT="0" distB="0" distL="0" distR="0" wp14:anchorId="06EE5F0F" wp14:editId="03352051">
            <wp:extent cx="5732145" cy="1903730"/>
            <wp:effectExtent l="0" t="0" r="1905" b="127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ACAD 08.jpg"/>
                    <pic:cNvPicPr/>
                  </pic:nvPicPr>
                  <pic:blipFill>
                    <a:blip r:embed="rId71">
                      <a:extLst>
                        <a:ext uri="{28A0092B-C50C-407E-A947-70E740481C1C}">
                          <a14:useLocalDpi xmlns:a14="http://schemas.microsoft.com/office/drawing/2010/main" val="0"/>
                        </a:ext>
                      </a:extLst>
                    </a:blip>
                    <a:stretch>
                      <a:fillRect/>
                    </a:stretch>
                  </pic:blipFill>
                  <pic:spPr>
                    <a:xfrm>
                      <a:off x="0" y="0"/>
                      <a:ext cx="5732145" cy="1903730"/>
                    </a:xfrm>
                    <a:prstGeom prst="rect">
                      <a:avLst/>
                    </a:prstGeom>
                  </pic:spPr>
                </pic:pic>
              </a:graphicData>
            </a:graphic>
          </wp:inline>
        </w:drawing>
      </w:r>
    </w:p>
    <w:p w14:paraId="1F1160E9" w14:textId="59422558" w:rsidR="00BF2DAA" w:rsidRPr="002A60BD" w:rsidRDefault="00BF2DAA" w:rsidP="00BF2DAA">
      <w:pPr>
        <w:pStyle w:val="Caption"/>
        <w:rPr>
          <w:lang w:val="sr-Latn-ME"/>
        </w:rPr>
      </w:pPr>
      <w:bookmarkStart w:id="57" w:name="_Ref370739215"/>
      <w:r w:rsidRPr="002A60BD">
        <w:rPr>
          <w:b/>
          <w:lang w:val="sr-Latn-ME"/>
        </w:rPr>
        <w:t>Slika</w:t>
      </w:r>
      <w:bookmarkEnd w:id="57"/>
      <w:r w:rsidR="0024798E" w:rsidRPr="002A60BD">
        <w:rPr>
          <w:b/>
          <w:lang w:val="sr-Latn-ME"/>
        </w:rPr>
        <w:t xml:space="preserve"> 46</w:t>
      </w:r>
      <w:r w:rsidRPr="002A60BD">
        <w:rPr>
          <w:b/>
          <w:lang w:val="sr-Latn-ME"/>
        </w:rPr>
        <w:t>:</w:t>
      </w:r>
      <w:r w:rsidRPr="002A60BD">
        <w:rPr>
          <w:lang w:val="sr-Latn-ME"/>
        </w:rPr>
        <w:t xml:space="preserve"> Generisanje grafika</w:t>
      </w:r>
    </w:p>
    <w:p w14:paraId="1EAD6CBC" w14:textId="335755D3" w:rsidR="00FF6CDB" w:rsidRPr="002A60BD" w:rsidRDefault="005012FE" w:rsidP="001E7940">
      <w:pPr>
        <w:rPr>
          <w:lang w:val="sr-Latn-ME"/>
        </w:rPr>
      </w:pPr>
      <w:r w:rsidRPr="002A60BD">
        <w:rPr>
          <w:lang w:val="sr-Latn-ME"/>
        </w:rPr>
        <w:t>Nakon pozivanja željenog displej modela, na desnu stranu AutoCAD</w:t>
      </w:r>
      <w:r w:rsidRPr="002A60BD">
        <w:rPr>
          <w:vertAlign w:val="superscript"/>
          <w:lang w:val="sr-Latn-ME"/>
        </w:rPr>
        <w:t>®</w:t>
      </w:r>
      <w:r w:rsidRPr="002A60BD">
        <w:rPr>
          <w:lang w:val="sr-Latn-ME"/>
        </w:rPr>
        <w:t xml:space="preserve"> Map 3D u prozor </w:t>
      </w:r>
      <w:r w:rsidRPr="002A60BD">
        <w:rPr>
          <w:b/>
          <w:lang w:val="sr-Latn-ME"/>
        </w:rPr>
        <w:t>Task Pan</w:t>
      </w:r>
      <w:r w:rsidR="009C3393" w:rsidRPr="002A60BD">
        <w:rPr>
          <w:b/>
          <w:lang w:val="sr-Latn-ME"/>
        </w:rPr>
        <w:t>e</w:t>
      </w:r>
      <w:r w:rsidRPr="002A60BD">
        <w:rPr>
          <w:lang w:val="sr-Latn-ME"/>
        </w:rPr>
        <w:t xml:space="preserve"> pod tab </w:t>
      </w:r>
      <w:r w:rsidRPr="002A60BD">
        <w:rPr>
          <w:b/>
          <w:lang w:val="sr-Latn-ME"/>
        </w:rPr>
        <w:t>Display Manager</w:t>
      </w:r>
      <w:r w:rsidRPr="002A60BD">
        <w:rPr>
          <w:lang w:val="sr-Latn-ME"/>
        </w:rPr>
        <w:t xml:space="preserve"> </w:t>
      </w:r>
      <w:r w:rsidR="003A11E3" w:rsidRPr="002A60BD">
        <w:rPr>
          <w:lang w:val="sr-Latn-ME"/>
        </w:rPr>
        <w:t>će se pojaviti displej model (Display Model) sa svim grafičkim simbolima koji odgovaraju Pravilniku</w:t>
      </w:r>
      <w:r w:rsidR="00747466" w:rsidRPr="002A60BD">
        <w:rPr>
          <w:lang w:val="sr-Latn-ME"/>
        </w:rPr>
        <w:t xml:space="preserve"> (</w:t>
      </w:r>
      <w:r w:rsidR="0024798E" w:rsidRPr="002A60BD">
        <w:rPr>
          <w:lang w:val="sr-Latn-ME"/>
        </w:rPr>
        <w:t>Slika 47</w:t>
      </w:r>
      <w:r w:rsidR="00747466" w:rsidRPr="002A60BD">
        <w:rPr>
          <w:lang w:val="sr-Latn-ME"/>
        </w:rPr>
        <w:t>)</w:t>
      </w:r>
      <w:r w:rsidR="003A11E3" w:rsidRPr="002A60BD">
        <w:rPr>
          <w:lang w:val="sr-Latn-ME"/>
        </w:rPr>
        <w:t>.</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C916F2" w:rsidRPr="002A60BD" w14:paraId="072AC757" w14:textId="77777777" w:rsidTr="009A3335">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6B0F9FF2" w14:textId="77777777" w:rsidR="00C916F2" w:rsidRPr="002A60BD" w:rsidRDefault="00C916F2" w:rsidP="009A3335">
            <w:pPr>
              <w:pStyle w:val="Icon"/>
              <w:ind w:firstLine="0"/>
              <w:rPr>
                <w:u w:val="double"/>
                <w:lang w:val="sr-Latn-ME"/>
              </w:rPr>
            </w:pPr>
            <w:r w:rsidRPr="002A60BD">
              <w:rPr>
                <w:noProof/>
                <w:lang w:val="en-US" w:eastAsia="en-US"/>
              </w:rPr>
              <mc:AlternateContent>
                <mc:Choice Requires="wpg">
                  <w:drawing>
                    <wp:inline distT="0" distB="0" distL="0" distR="0" wp14:anchorId="0F2E0F77" wp14:editId="7514028F">
                      <wp:extent cx="228600" cy="228600"/>
                      <wp:effectExtent l="0" t="0" r="0" b="0"/>
                      <wp:docPr id="298"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299" name="Oval 299"/>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300" name="Freeform 300"/>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4CA14DB"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">
                      <v:oval id="Oval 299"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9zB8QA&#10;AADcAAAADwAAAGRycy9kb3ducmV2LnhtbESP3YrCMBSE7xd8h3CEvZE1taho1yhSXPHSn32AY3Ns&#10;yjYnpYla394Iwl4OM/MNs1h1thY3an3lWMFomIAgLpyuuFTwe/r5moHwAVlj7ZgUPMjDatn7WGCm&#10;3Z0PdDuGUkQI+wwVmBCaTEpfGLLoh64hjt7FtRZDlG0pdYv3CLe1TJNkKi1WHBcMNpQbKv6OV6tg&#10;kG5kvp+kk8HF5Ht7Pm9P49lWqc9+t/4GEagL/+F3e6cVpPM5vM7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PcwfEAAAA3AAAAA8AAAAAAAAAAAAAAAAAmAIAAGRycy9k&#10;b3ducmV2LnhtbFBLBQYAAAAABAAEAPUAAACJAwAAAAA=&#10;" fillcolor="#0070c0" stroked="f" strokeweight="0">
                        <v:stroke joinstyle="miter"/>
                        <o:lock v:ext="edit" aspectratio="t"/>
                      </v:oval>
                      <v:shape id="Freeform 300"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j03MMA&#10;AADcAAAADwAAAGRycy9kb3ducmV2LnhtbERPXWvCMBR9H/gfwhV8m4kbjFGNIoNJ2VCZOvd6aa5N&#10;Z3NTmmjrvzcPgz0ezvds0btaXKkNlWcNk7ECQVx4U3Gp4bB/f3wFESKywdozabhRgMV88DDDzPiO&#10;v+i6i6VIIRwy1GBjbDIpQ2HJYRj7hjhxJ986jAm2pTQtdinc1fJJqRfpsOLUYLGhN0vFeXdxGn7z&#10;fLNcre3P+vPjtFffx3K7OnZaj4b9cgoiUh//xX/u3Gh4Vml+OpOOgJ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rj03MMAAADcAAAADwAAAAAAAAAAAAAAAACYAgAAZHJzL2Rv&#10;d25yZXYueG1sUEsFBgAAAAAEAAQA9QAAAIgDAAAAAA==&#10;" path="m3915,38279r23491,l27406,127000r-23491,l3915,38279xm15661,v8649,,15661,7012,15661,15661c31322,24310,24310,31322,15661,31322,7012,31322,,24310,,15661,,7012,7012,,15661,xe" fillcolor="window"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2322BFF4" w14:textId="10885F4B" w:rsidR="00C916F2" w:rsidRPr="002A60BD" w:rsidRDefault="00C916F2" w:rsidP="00C916F2">
            <w:pPr>
              <w:pStyle w:val="TipText"/>
              <w:ind w:firstLine="0"/>
              <w:cnfStyle w:val="000000000000" w:firstRow="0" w:lastRow="0" w:firstColumn="0" w:lastColumn="0" w:oddVBand="0" w:evenVBand="0" w:oddHBand="0" w:evenHBand="0" w:firstRowFirstColumn="0" w:firstRowLastColumn="0" w:lastRowFirstColumn="0" w:lastRowLastColumn="0"/>
              <w:rPr>
                <w:lang w:val="sr-Latn-ME"/>
              </w:rPr>
            </w:pPr>
            <w:r w:rsidRPr="002A60BD">
              <w:rPr>
                <w:sz w:val="18"/>
                <w:lang w:val="sr-Latn-ME"/>
              </w:rPr>
              <w:t>U slučaju da nakon generisanja grafika (</w:t>
            </w:r>
            <w:r w:rsidRPr="002A60BD">
              <w:rPr>
                <w:b/>
                <w:sz w:val="18"/>
                <w:lang w:val="sr-Latn-ME"/>
              </w:rPr>
              <w:t>Generate Graphic</w:t>
            </w:r>
            <w:r w:rsidRPr="002A60BD">
              <w:rPr>
                <w:sz w:val="18"/>
                <w:lang w:val="sr-Latn-ME"/>
              </w:rPr>
              <w:t xml:space="preserve">) se ne očitavaju svi elementi (Feature) i baze, potrebno je još jednom kliknuti na dugme </w:t>
            </w:r>
            <w:r w:rsidRPr="002A60BD">
              <w:rPr>
                <w:noProof/>
                <w:lang w:val="en-US" w:eastAsia="en-US"/>
              </w:rPr>
              <w:drawing>
                <wp:inline distT="0" distB="0" distL="0" distR="0" wp14:anchorId="39AA3F52" wp14:editId="2FA48DA1">
                  <wp:extent cx="332072" cy="182880"/>
                  <wp:effectExtent l="0" t="0" r="0" b="762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49656" cy="192564"/>
                          </a:xfrm>
                          <a:prstGeom prst="rect">
                            <a:avLst/>
                          </a:prstGeom>
                        </pic:spPr>
                      </pic:pic>
                    </a:graphicData>
                  </a:graphic>
                </wp:inline>
              </w:drawing>
            </w:r>
            <w:r w:rsidRPr="002A60BD">
              <w:rPr>
                <w:sz w:val="18"/>
                <w:lang w:val="sr-Latn-ME"/>
              </w:rPr>
              <w:t xml:space="preserve"> kako bi se ponovo generisao grafik.</w:t>
            </w:r>
          </w:p>
        </w:tc>
      </w:tr>
    </w:tbl>
    <w:p w14:paraId="0886C60F" w14:textId="77777777" w:rsidR="00C916F2" w:rsidRPr="002A60BD" w:rsidRDefault="00C916F2" w:rsidP="001E7940">
      <w:pPr>
        <w:rPr>
          <w:lang w:val="sr-Latn-ME"/>
        </w:rPr>
      </w:pPr>
    </w:p>
    <w:p w14:paraId="61C4384C" w14:textId="77777777" w:rsidR="00747466" w:rsidRPr="002A60BD" w:rsidRDefault="00747466" w:rsidP="008457A2">
      <w:pPr>
        <w:pStyle w:val="Slike"/>
      </w:pPr>
      <w:r w:rsidRPr="002A60BD">
        <w:rPr>
          <w:lang w:val="en-US"/>
        </w:rPr>
        <w:drawing>
          <wp:inline distT="0" distB="0" distL="0" distR="0" wp14:anchorId="4D818E65" wp14:editId="282575A1">
            <wp:extent cx="5732144" cy="3746624"/>
            <wp:effectExtent l="38100" t="38100" r="97790" b="10160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ACAD 09.jpg"/>
                    <pic:cNvPicPr/>
                  </pic:nvPicPr>
                  <pic:blipFill>
                    <a:blip r:embed="rId72">
                      <a:extLst>
                        <a:ext uri="{28A0092B-C50C-407E-A947-70E740481C1C}">
                          <a14:useLocalDpi xmlns:a14="http://schemas.microsoft.com/office/drawing/2010/main" val="0"/>
                        </a:ext>
                      </a:extLst>
                    </a:blip>
                    <a:stretch>
                      <a:fillRect/>
                    </a:stretch>
                  </pic:blipFill>
                  <pic:spPr>
                    <a:xfrm>
                      <a:off x="0" y="0"/>
                      <a:ext cx="5732144" cy="3746624"/>
                    </a:xfrm>
                    <a:prstGeom prst="rect">
                      <a:avLst/>
                    </a:prstGeom>
                    <a:effectLst>
                      <a:outerShdw blurRad="50800" dist="38100" dir="2700000" algn="tl" rotWithShape="0">
                        <a:prstClr val="black">
                          <a:alpha val="40000"/>
                        </a:prstClr>
                      </a:outerShdw>
                    </a:effectLst>
                  </pic:spPr>
                </pic:pic>
              </a:graphicData>
            </a:graphic>
          </wp:inline>
        </w:drawing>
      </w:r>
    </w:p>
    <w:p w14:paraId="2C9520FD" w14:textId="4675DEF3" w:rsidR="00747466" w:rsidRPr="002A60BD" w:rsidRDefault="00747466" w:rsidP="00747466">
      <w:pPr>
        <w:pStyle w:val="Caption"/>
        <w:rPr>
          <w:lang w:val="sr-Latn-ME"/>
        </w:rPr>
      </w:pPr>
      <w:bookmarkStart w:id="58" w:name="_Ref370822716"/>
      <w:r w:rsidRPr="002A60BD">
        <w:rPr>
          <w:b/>
          <w:lang w:val="sr-Latn-ME"/>
        </w:rPr>
        <w:t>Slika</w:t>
      </w:r>
      <w:bookmarkEnd w:id="58"/>
      <w:r w:rsidR="0024798E" w:rsidRPr="002A60BD">
        <w:rPr>
          <w:b/>
          <w:lang w:val="sr-Latn-ME"/>
        </w:rPr>
        <w:t xml:space="preserve"> 47</w:t>
      </w:r>
      <w:r w:rsidRPr="002A60BD">
        <w:rPr>
          <w:b/>
          <w:lang w:val="sr-Latn-ME"/>
        </w:rPr>
        <w:t>:</w:t>
      </w:r>
      <w:r w:rsidRPr="002A60BD">
        <w:rPr>
          <w:lang w:val="sr-Latn-ME"/>
        </w:rPr>
        <w:t xml:space="preserve"> Očitani displej model (Display Model)</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9620C5" w:rsidRPr="002A60BD" w14:paraId="18D1E6E5" w14:textId="77777777" w:rsidTr="009A3335">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68F7C634" w14:textId="77777777" w:rsidR="009620C5" w:rsidRPr="002A60BD" w:rsidRDefault="009620C5" w:rsidP="009A3335">
            <w:pPr>
              <w:pStyle w:val="Icon"/>
              <w:ind w:firstLine="0"/>
              <w:rPr>
                <w:u w:val="double"/>
                <w:lang w:val="sr-Latn-ME"/>
              </w:rPr>
            </w:pPr>
            <w:r w:rsidRPr="002A60BD">
              <w:rPr>
                <w:noProof/>
                <w:lang w:val="en-US" w:eastAsia="en-US"/>
              </w:rPr>
              <mc:AlternateContent>
                <mc:Choice Requires="wpg">
                  <w:drawing>
                    <wp:inline distT="0" distB="0" distL="0" distR="0" wp14:anchorId="47939B0F" wp14:editId="04B06D50">
                      <wp:extent cx="228600" cy="228600"/>
                      <wp:effectExtent l="0" t="0" r="0" b="0"/>
                      <wp:docPr id="306"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307" name="Oval 307"/>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308" name="Freeform 308"/>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5115433"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">
                      <v:oval id="Oval 307"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fY9MQA&#10;AADcAAAADwAAAGRycy9kb3ducmV2LnhtbESP3WrCQBSE7wu+w3IEb0Q3pvWH6CoSWumlVR/gmD1m&#10;g9mzIbtq+vauUOjlMDPfMKtNZ2txp9ZXjhVMxgkI4sLpiksFp+PXaAHCB2SNtWNS8EseNuve2woz&#10;7R78Q/dDKEWEsM9QgQmhyaT0hSGLfuwa4uhdXGsxRNmWUrf4iHBbyzRJZtJixXHBYEO5oeJ6uFkF&#10;w/RT5vtpOh1eTL635/Pu+LHYKTXod9sliEBd+A//tb+1gvdkDq8z8QjI9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32PTEAAAA3AAAAA8AAAAAAAAAAAAAAAAAmAIAAGRycy9k&#10;b3ducmV2LnhtbFBLBQYAAAAABAAEAPUAAACJAwAAAAA=&#10;" fillcolor="#0070c0" stroked="f" strokeweight="0">
                        <v:stroke joinstyle="miter"/>
                        <o:lock v:ext="edit" aspectratio="t"/>
                      </v:oval>
                      <v:shape id="Freeform 308"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742sMA&#10;AADcAAAADwAAAGRycy9kb3ducmV2LnhtbERPXWvCMBR9H/gfwhV8m4kbjFGNIoNJ2VCZOvd6aa5N&#10;Z3NTmmjrvzcPgz0ezvds0btaXKkNlWcNk7ECQVx4U3Gp4bB/f3wFESKywdozabhRgMV88DDDzPiO&#10;v+i6i6VIIRwy1GBjbDIpQ2HJYRj7hjhxJ986jAm2pTQtdinc1fJJqRfpsOLUYLGhN0vFeXdxGn7z&#10;fLNcre3P+vPjtFffx3K7OnZaj4b9cgoiUh//xX/u3Gh4VmltOpOOgJ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742sMAAADcAAAADwAAAAAAAAAAAAAAAACYAgAAZHJzL2Rv&#10;d25yZXYueG1sUEsFBgAAAAAEAAQA9QAAAIgDAAAAAA==&#10;" path="m3915,38279r23491,l27406,127000r-23491,l3915,38279xm15661,v8649,,15661,7012,15661,15661c31322,24310,24310,31322,15661,31322,7012,31322,,24310,,15661,,7012,7012,,15661,xe" fillcolor="window"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047BB4C0" w14:textId="22460F2B" w:rsidR="009620C5" w:rsidRPr="002A60BD" w:rsidRDefault="00294EAD" w:rsidP="00294EAD">
            <w:pPr>
              <w:pStyle w:val="TipText"/>
              <w:ind w:firstLine="0"/>
              <w:cnfStyle w:val="000000000000" w:firstRow="0" w:lastRow="0" w:firstColumn="0" w:lastColumn="0" w:oddVBand="0" w:evenVBand="0" w:oddHBand="0" w:evenHBand="0" w:firstRowFirstColumn="0" w:firstRowLastColumn="0" w:lastRowFirstColumn="0" w:lastRowLastColumn="0"/>
              <w:rPr>
                <w:lang w:val="sr-Latn-ME"/>
              </w:rPr>
            </w:pPr>
            <w:r w:rsidRPr="002A60BD">
              <w:rPr>
                <w:lang w:val="sr-Latn-ME"/>
              </w:rPr>
              <w:t>Novi p</w:t>
            </w:r>
            <w:r w:rsidR="009620C5" w:rsidRPr="002A60BD">
              <w:rPr>
                <w:lang w:val="sr-Latn-ME"/>
              </w:rPr>
              <w:t xml:space="preserve">lan koji je kreiran uz pomoć </w:t>
            </w:r>
            <w:r w:rsidR="009620C5" w:rsidRPr="002A60BD">
              <w:rPr>
                <w:b/>
                <w:lang w:val="sr-Latn-ME"/>
              </w:rPr>
              <w:t>GENX</w:t>
            </w:r>
            <w:r w:rsidR="009620C5" w:rsidRPr="002A60BD">
              <w:rPr>
                <w:lang w:val="sr-Latn-ME"/>
              </w:rPr>
              <w:t xml:space="preserve"> fajlova je praza</w:t>
            </w:r>
            <w:r w:rsidRPr="002A60BD">
              <w:rPr>
                <w:lang w:val="sr-Latn-ME"/>
              </w:rPr>
              <w:t>n, znači da nakon generisanja grafika plana neće se prikazati granice opština Crne Gore, sto je slučaj za nove planove koji su kreirani pomoću</w:t>
            </w:r>
            <w:r w:rsidR="00066ACF" w:rsidRPr="002A60BD">
              <w:rPr>
                <w:lang w:val="sr-Latn-ME"/>
              </w:rPr>
              <w:t xml:space="preserve"> </w:t>
            </w:r>
            <w:r w:rsidR="00066ACF" w:rsidRPr="002A60BD">
              <w:rPr>
                <w:b/>
                <w:lang w:val="sr-Latn-ME"/>
              </w:rPr>
              <w:t>D</w:t>
            </w:r>
            <w:r w:rsidRPr="002A60BD">
              <w:rPr>
                <w:b/>
                <w:lang w:val="sr-Latn-ME"/>
              </w:rPr>
              <w:t>MP</w:t>
            </w:r>
            <w:r w:rsidR="0092474E" w:rsidRPr="002A60BD">
              <w:rPr>
                <w:lang w:val="sr-Latn-ME"/>
              </w:rPr>
              <w:t xml:space="preserve"> fajlov</w:t>
            </w:r>
            <w:r w:rsidRPr="002A60BD">
              <w:rPr>
                <w:lang w:val="sr-Latn-ME"/>
              </w:rPr>
              <w:t>a</w:t>
            </w:r>
            <w:r w:rsidR="009E3530" w:rsidRPr="002A60BD">
              <w:rPr>
                <w:lang w:val="sr-Latn-ME"/>
              </w:rPr>
              <w:t>!</w:t>
            </w:r>
          </w:p>
        </w:tc>
      </w:tr>
    </w:tbl>
    <w:p w14:paraId="61C29302" w14:textId="32B38DDF" w:rsidR="007E42B1" w:rsidRPr="002A60BD" w:rsidRDefault="007E42B1">
      <w:pPr>
        <w:spacing w:after="320"/>
        <w:ind w:firstLine="0"/>
        <w:jc w:val="left"/>
        <w:rPr>
          <w:lang w:val="sr-Latn-ME"/>
        </w:rPr>
      </w:pPr>
      <w:r w:rsidRPr="002A60BD">
        <w:rPr>
          <w:lang w:val="sr-Latn-ME"/>
        </w:rPr>
        <w:br w:type="page"/>
      </w:r>
    </w:p>
    <w:p w14:paraId="534357C4" w14:textId="481B6855" w:rsidR="00A15AED" w:rsidRPr="002A60BD" w:rsidRDefault="008F3090" w:rsidP="00FB160C">
      <w:pPr>
        <w:pStyle w:val="Heading3"/>
      </w:pPr>
      <w:bookmarkStart w:id="59" w:name="_Toc383425129"/>
      <w:r w:rsidRPr="002A60BD">
        <w:lastRenderedPageBreak/>
        <w:t xml:space="preserve">Implementacija </w:t>
      </w:r>
      <w:r w:rsidR="00A15AED" w:rsidRPr="002A60BD">
        <w:t>GIS MonPlanGML u SQLite Database</w:t>
      </w:r>
      <w:bookmarkEnd w:id="59"/>
    </w:p>
    <w:p w14:paraId="25D7E5DB" w14:textId="5BC88B4D" w:rsidR="0092541D" w:rsidRPr="002A60BD" w:rsidRDefault="00DB7317" w:rsidP="0092541D">
      <w:pPr>
        <w:rPr>
          <w:lang w:val="sr-Latn-ME"/>
        </w:rPr>
      </w:pPr>
      <w:r w:rsidRPr="002A60BD">
        <w:rPr>
          <w:lang w:val="sr-Latn-ME"/>
        </w:rPr>
        <w:t>Za i</w:t>
      </w:r>
      <w:r w:rsidR="00E6582C" w:rsidRPr="002A60BD">
        <w:rPr>
          <w:lang w:val="sr-Latn-ME"/>
        </w:rPr>
        <w:t>mplementacij</w:t>
      </w:r>
      <w:r w:rsidR="00184D44" w:rsidRPr="002A60BD">
        <w:rPr>
          <w:lang w:val="sr-Latn-ME"/>
        </w:rPr>
        <w:t>u</w:t>
      </w:r>
      <w:r w:rsidR="00E6582C" w:rsidRPr="002A60BD">
        <w:rPr>
          <w:lang w:val="sr-Latn-ME"/>
        </w:rPr>
        <w:t xml:space="preserve"> projekata/planova na osnovu GIS MonPlanGML-a u </w:t>
      </w:r>
      <w:r w:rsidRPr="002A60BD">
        <w:rPr>
          <w:lang w:val="sr-Latn-ME"/>
        </w:rPr>
        <w:t>SQLite Database pomoću</w:t>
      </w:r>
      <w:r w:rsidR="00E6582C" w:rsidRPr="002A60BD">
        <w:rPr>
          <w:lang w:val="sr-Latn-ME"/>
        </w:rPr>
        <w:t xml:space="preserve"> softver</w:t>
      </w:r>
      <w:r w:rsidRPr="002A60BD">
        <w:rPr>
          <w:lang w:val="sr-Latn-ME"/>
        </w:rPr>
        <w:t>a</w:t>
      </w:r>
      <w:r w:rsidR="00E6582C" w:rsidRPr="002A60BD">
        <w:rPr>
          <w:lang w:val="sr-Latn-ME"/>
        </w:rPr>
        <w:t xml:space="preserve"> AutoCAD</w:t>
      </w:r>
      <w:r w:rsidR="00E6582C" w:rsidRPr="002A60BD">
        <w:rPr>
          <w:vertAlign w:val="superscript"/>
          <w:lang w:val="sr-Latn-ME"/>
        </w:rPr>
        <w:t>®</w:t>
      </w:r>
      <w:r w:rsidR="00E6582C" w:rsidRPr="002A60BD">
        <w:rPr>
          <w:lang w:val="sr-Latn-ME"/>
        </w:rPr>
        <w:t xml:space="preserve"> Map 3D</w:t>
      </w:r>
      <w:r w:rsidR="005B300B" w:rsidRPr="002A60BD">
        <w:rPr>
          <w:lang w:val="sr-Latn-ME"/>
        </w:rPr>
        <w:t xml:space="preserve"> neophodno je</w:t>
      </w:r>
      <w:r w:rsidRPr="002A60BD">
        <w:rPr>
          <w:lang w:val="sr-Latn-ME"/>
        </w:rPr>
        <w:t xml:space="preserve"> korist</w:t>
      </w:r>
      <w:r w:rsidR="005B300B" w:rsidRPr="002A60BD">
        <w:rPr>
          <w:lang w:val="sr-Latn-ME"/>
        </w:rPr>
        <w:t>iti</w:t>
      </w:r>
      <w:r w:rsidR="000C6432" w:rsidRPr="002A60BD">
        <w:rPr>
          <w:lang w:val="sr-Latn-ME"/>
        </w:rPr>
        <w:t xml:space="preserve"> gotove</w:t>
      </w:r>
      <w:r w:rsidRPr="002A60BD">
        <w:rPr>
          <w:lang w:val="sr-Latn-ME"/>
        </w:rPr>
        <w:t xml:space="preserve"> šablon</w:t>
      </w:r>
      <w:r w:rsidR="000C6432" w:rsidRPr="002A60BD">
        <w:rPr>
          <w:lang w:val="sr-Latn-ME"/>
        </w:rPr>
        <w:t>e</w:t>
      </w:r>
      <w:r w:rsidRPr="002A60BD">
        <w:rPr>
          <w:lang w:val="sr-Latn-ME"/>
        </w:rPr>
        <w:t xml:space="preserve"> (</w:t>
      </w:r>
      <w:r w:rsidRPr="002A60BD">
        <w:rPr>
          <w:b/>
          <w:lang w:val="sr-Latn-ME"/>
        </w:rPr>
        <w:t>Template</w:t>
      </w:r>
      <w:r w:rsidR="00184D44" w:rsidRPr="002A60BD">
        <w:rPr>
          <w:b/>
          <w:lang w:val="sr-Latn-ME"/>
        </w:rPr>
        <w:t>s</w:t>
      </w:r>
      <w:r w:rsidRPr="002A60BD">
        <w:rPr>
          <w:lang w:val="sr-Latn-ME"/>
        </w:rPr>
        <w:t>)</w:t>
      </w:r>
      <w:r w:rsidR="0092541D" w:rsidRPr="002A60BD">
        <w:rPr>
          <w:lang w:val="sr-Latn-ME"/>
        </w:rPr>
        <w:t>. Šabloni (</w:t>
      </w:r>
      <w:r w:rsidR="0092541D" w:rsidRPr="002A60BD">
        <w:rPr>
          <w:b/>
          <w:lang w:val="sr-Latn-ME"/>
        </w:rPr>
        <w:t>Templates</w:t>
      </w:r>
      <w:r w:rsidR="0092541D" w:rsidRPr="002A60BD">
        <w:rPr>
          <w:lang w:val="sr-Latn-ME"/>
        </w:rPr>
        <w:t xml:space="preserve">) kao osnovu koriste </w:t>
      </w:r>
      <w:r w:rsidR="0092541D" w:rsidRPr="002A60BD">
        <w:rPr>
          <w:b/>
          <w:lang w:val="sr-Latn-ME"/>
        </w:rPr>
        <w:t>SQLite Database</w:t>
      </w:r>
      <w:r w:rsidR="0092541D" w:rsidRPr="002A60BD">
        <w:rPr>
          <w:lang w:val="sr-Latn-ME"/>
        </w:rPr>
        <w:t xml:space="preserve"> i nalaze se u folderu </w:t>
      </w:r>
      <w:r w:rsidR="0092541D" w:rsidRPr="002A60BD">
        <w:rPr>
          <w:b/>
          <w:lang w:val="sr-Latn-ME"/>
        </w:rPr>
        <w:t>Templates</w:t>
      </w:r>
      <w:r w:rsidR="000C6432" w:rsidRPr="002A60BD">
        <w:rPr>
          <w:lang w:val="sr-Latn-ME"/>
        </w:rPr>
        <w:t xml:space="preserve"> na putanji</w:t>
      </w:r>
      <w:r w:rsidR="0092541D" w:rsidRPr="002A60BD">
        <w:rPr>
          <w:lang w:val="sr-Latn-ME"/>
        </w:rPr>
        <w:t xml:space="preserve"> gdje je instaliran GIS MonPlanGML (</w:t>
      </w:r>
      <w:r w:rsidR="0092541D" w:rsidRPr="002A60BD">
        <w:rPr>
          <w:b/>
          <w:lang w:val="sr-Latn-ME"/>
        </w:rPr>
        <w:t>C:\GIS MonPlanGML\Templates</w:t>
      </w:r>
      <w:r w:rsidR="0092541D" w:rsidRPr="002A60BD">
        <w:rPr>
          <w:lang w:val="sr-Latn-ME"/>
        </w:rPr>
        <w:t>) (</w:t>
      </w:r>
      <w:r w:rsidR="00A43197" w:rsidRPr="002A60BD">
        <w:rPr>
          <w:lang w:val="sr-Latn-ME"/>
        </w:rPr>
        <w:t>Slika 48</w:t>
      </w:r>
      <w:r w:rsidR="0092541D" w:rsidRPr="002A60BD">
        <w:rPr>
          <w:lang w:val="sr-Latn-ME"/>
        </w:rPr>
        <w:t>).</w:t>
      </w:r>
    </w:p>
    <w:p w14:paraId="6486764F" w14:textId="77777777" w:rsidR="008C0CEE" w:rsidRPr="002A60BD" w:rsidRDefault="008C0CEE" w:rsidP="008457A2">
      <w:pPr>
        <w:pStyle w:val="Slike"/>
      </w:pPr>
      <w:r w:rsidRPr="002A60BD">
        <w:rPr>
          <w:lang w:val="en-US"/>
        </w:rPr>
        <w:drawing>
          <wp:inline distT="0" distB="0" distL="0" distR="0" wp14:anchorId="36C530FE" wp14:editId="401E6FCA">
            <wp:extent cx="5732145" cy="2855595"/>
            <wp:effectExtent l="38100" t="38100" r="97155" b="9715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ACAD 10.jpg"/>
                    <pic:cNvPicPr/>
                  </pic:nvPicPr>
                  <pic:blipFill>
                    <a:blip r:embed="rId73">
                      <a:extLst>
                        <a:ext uri="{28A0092B-C50C-407E-A947-70E740481C1C}">
                          <a14:useLocalDpi xmlns:a14="http://schemas.microsoft.com/office/drawing/2010/main" val="0"/>
                        </a:ext>
                      </a:extLst>
                    </a:blip>
                    <a:stretch>
                      <a:fillRect/>
                    </a:stretch>
                  </pic:blipFill>
                  <pic:spPr>
                    <a:xfrm>
                      <a:off x="0" y="0"/>
                      <a:ext cx="5732145" cy="2855595"/>
                    </a:xfrm>
                    <a:prstGeom prst="rect">
                      <a:avLst/>
                    </a:prstGeom>
                    <a:effectLst>
                      <a:outerShdw blurRad="50800" dist="38100" dir="2700000" algn="tl" rotWithShape="0">
                        <a:prstClr val="black">
                          <a:alpha val="40000"/>
                        </a:prstClr>
                      </a:outerShdw>
                    </a:effectLst>
                  </pic:spPr>
                </pic:pic>
              </a:graphicData>
            </a:graphic>
          </wp:inline>
        </w:drawing>
      </w:r>
    </w:p>
    <w:p w14:paraId="06AA9998" w14:textId="5BDBA038" w:rsidR="0092541D" w:rsidRPr="002A60BD" w:rsidRDefault="008C0CEE" w:rsidP="008C0CEE">
      <w:pPr>
        <w:pStyle w:val="Caption"/>
        <w:rPr>
          <w:lang w:val="sr-Latn-ME"/>
        </w:rPr>
      </w:pPr>
      <w:bookmarkStart w:id="60" w:name="_Ref370827819"/>
      <w:r w:rsidRPr="002A60BD">
        <w:rPr>
          <w:b/>
          <w:lang w:val="sr-Latn-ME"/>
        </w:rPr>
        <w:t>Slika</w:t>
      </w:r>
      <w:bookmarkEnd w:id="60"/>
      <w:r w:rsidR="00A43197" w:rsidRPr="002A60BD">
        <w:rPr>
          <w:b/>
          <w:lang w:val="sr-Latn-ME"/>
        </w:rPr>
        <w:t xml:space="preserve"> 48</w:t>
      </w:r>
      <w:r w:rsidRPr="002A60BD">
        <w:rPr>
          <w:b/>
          <w:lang w:val="sr-Latn-ME"/>
        </w:rPr>
        <w:t>:</w:t>
      </w:r>
      <w:r w:rsidRPr="002A60BD">
        <w:rPr>
          <w:lang w:val="sr-Latn-ME"/>
        </w:rPr>
        <w:t xml:space="preserve"> </w:t>
      </w:r>
      <w:r w:rsidR="009133C5" w:rsidRPr="002A60BD">
        <w:rPr>
          <w:lang w:val="sr-Latn-ME"/>
        </w:rPr>
        <w:t>Šabloni (Templates)</w:t>
      </w:r>
    </w:p>
    <w:p w14:paraId="65A270B2" w14:textId="5C93FAE7" w:rsidR="0085606C" w:rsidRPr="002A60BD" w:rsidRDefault="0085606C" w:rsidP="0085606C">
      <w:pPr>
        <w:rPr>
          <w:lang w:val="sr-Latn-ME"/>
        </w:rPr>
      </w:pPr>
      <w:r w:rsidRPr="002A60BD">
        <w:rPr>
          <w:lang w:val="sr-Latn-ME"/>
        </w:rPr>
        <w:t>Prije početka rada, neophodno je, u softver AutoCAD</w:t>
      </w:r>
      <w:r w:rsidRPr="002A60BD">
        <w:rPr>
          <w:vertAlign w:val="superscript"/>
          <w:lang w:val="sr-Latn-ME"/>
        </w:rPr>
        <w:t>®</w:t>
      </w:r>
      <w:r w:rsidRPr="002A60BD">
        <w:rPr>
          <w:lang w:val="sr-Latn-ME"/>
        </w:rPr>
        <w:t xml:space="preserve"> Map 3D u gornjem lijevom uglu ekrana podesiti radni prostor (</w:t>
      </w:r>
      <w:r w:rsidRPr="002A60BD">
        <w:rPr>
          <w:b/>
          <w:lang w:val="sr-Latn-ME"/>
        </w:rPr>
        <w:t>Workspace</w:t>
      </w:r>
      <w:r w:rsidRPr="002A60BD">
        <w:rPr>
          <w:lang w:val="sr-Latn-ME"/>
        </w:rPr>
        <w:t xml:space="preserve">) na </w:t>
      </w:r>
      <w:r w:rsidRPr="002A60BD">
        <w:rPr>
          <w:b/>
          <w:lang w:val="sr-Latn-ME"/>
        </w:rPr>
        <w:t xml:space="preserve">Maintenance Workspace </w:t>
      </w:r>
      <w:r w:rsidRPr="002A60BD">
        <w:rPr>
          <w:lang w:val="sr-Latn-ME"/>
        </w:rPr>
        <w:t>(</w:t>
      </w:r>
      <w:r w:rsidR="00A43197" w:rsidRPr="002A60BD">
        <w:rPr>
          <w:lang w:val="sr-Latn-ME"/>
        </w:rPr>
        <w:t>Slika 49</w:t>
      </w:r>
      <w:r w:rsidRPr="002A60BD">
        <w:rPr>
          <w:lang w:val="sr-Latn-ME"/>
        </w:rPr>
        <w:t>).</w:t>
      </w:r>
    </w:p>
    <w:p w14:paraId="3D5AF43E" w14:textId="77777777" w:rsidR="004F1A36" w:rsidRPr="002A60BD" w:rsidRDefault="0085606C" w:rsidP="008457A2">
      <w:pPr>
        <w:pStyle w:val="Slike"/>
      </w:pPr>
      <w:r w:rsidRPr="002A60BD">
        <w:rPr>
          <w:lang w:val="en-US"/>
        </w:rPr>
        <w:drawing>
          <wp:inline distT="0" distB="0" distL="0" distR="0" wp14:anchorId="7C77D51D" wp14:editId="6AB3821B">
            <wp:extent cx="3061253" cy="1410649"/>
            <wp:effectExtent l="38100" t="38100" r="101600" b="9461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ACAD 01.jpg"/>
                    <pic:cNvPicPr/>
                  </pic:nvPicPr>
                  <pic:blipFill>
                    <a:blip r:embed="rId61">
                      <a:extLst>
                        <a:ext uri="{28A0092B-C50C-407E-A947-70E740481C1C}">
                          <a14:useLocalDpi xmlns:a14="http://schemas.microsoft.com/office/drawing/2010/main" val="0"/>
                        </a:ext>
                      </a:extLst>
                    </a:blip>
                    <a:stretch>
                      <a:fillRect/>
                    </a:stretch>
                  </pic:blipFill>
                  <pic:spPr>
                    <a:xfrm>
                      <a:off x="0" y="0"/>
                      <a:ext cx="3088485" cy="1423198"/>
                    </a:xfrm>
                    <a:prstGeom prst="rect">
                      <a:avLst/>
                    </a:prstGeom>
                    <a:effectLst>
                      <a:outerShdw blurRad="50800" dist="38100" dir="2700000" algn="tl" rotWithShape="0">
                        <a:prstClr val="black">
                          <a:alpha val="40000"/>
                        </a:prstClr>
                      </a:outerShdw>
                    </a:effectLst>
                  </pic:spPr>
                </pic:pic>
              </a:graphicData>
            </a:graphic>
          </wp:inline>
        </w:drawing>
      </w:r>
    </w:p>
    <w:p w14:paraId="23CA42DE" w14:textId="7F20AEA2" w:rsidR="0085606C" w:rsidRPr="002A60BD" w:rsidRDefault="004F1A36" w:rsidP="004F1A36">
      <w:pPr>
        <w:pStyle w:val="Caption"/>
        <w:rPr>
          <w:lang w:val="sr-Latn-ME"/>
        </w:rPr>
      </w:pPr>
      <w:bookmarkStart w:id="61" w:name="_Ref370828815"/>
      <w:r w:rsidRPr="002A60BD">
        <w:rPr>
          <w:b/>
          <w:lang w:val="sr-Latn-ME"/>
        </w:rPr>
        <w:t>Slika</w:t>
      </w:r>
      <w:bookmarkEnd w:id="61"/>
      <w:r w:rsidR="00A43197" w:rsidRPr="002A60BD">
        <w:rPr>
          <w:b/>
          <w:lang w:val="sr-Latn-ME"/>
        </w:rPr>
        <w:t xml:space="preserve"> 49</w:t>
      </w:r>
      <w:r w:rsidRPr="002A60BD">
        <w:rPr>
          <w:b/>
          <w:lang w:val="sr-Latn-ME"/>
        </w:rPr>
        <w:t>:</w:t>
      </w:r>
      <w:r w:rsidRPr="002A60BD">
        <w:rPr>
          <w:lang w:val="sr-Latn-ME"/>
        </w:rPr>
        <w:t xml:space="preserve"> Podešavanje radnog prostora (Workspace)</w:t>
      </w:r>
    </w:p>
    <w:p w14:paraId="65CFF036" w14:textId="0FECCA78" w:rsidR="005B300B" w:rsidRPr="002A60BD" w:rsidRDefault="005B300B" w:rsidP="0092541D">
      <w:pPr>
        <w:rPr>
          <w:lang w:val="sr-Latn-ME"/>
        </w:rPr>
      </w:pPr>
      <w:r w:rsidRPr="002A60BD">
        <w:rPr>
          <w:lang w:val="sr-Latn-ME"/>
        </w:rPr>
        <w:t>Za otvaranje šablona (</w:t>
      </w:r>
      <w:r w:rsidRPr="002A60BD">
        <w:rPr>
          <w:b/>
          <w:lang w:val="sr-Latn-ME"/>
        </w:rPr>
        <w:t>Template</w:t>
      </w:r>
      <w:r w:rsidRPr="002A60BD">
        <w:rPr>
          <w:lang w:val="sr-Latn-ME"/>
        </w:rPr>
        <w:t>) neophodno je da u softver AutoCAD</w:t>
      </w:r>
      <w:r w:rsidRPr="002A60BD">
        <w:rPr>
          <w:vertAlign w:val="superscript"/>
          <w:lang w:val="sr-Latn-ME"/>
        </w:rPr>
        <w:t>®</w:t>
      </w:r>
      <w:r w:rsidRPr="002A60BD">
        <w:rPr>
          <w:lang w:val="sr-Latn-ME"/>
        </w:rPr>
        <w:t xml:space="preserve"> Map 3D u lijevom gornjem uglu ekrana kliknemo na dugme </w:t>
      </w:r>
      <w:r w:rsidRPr="002A60BD">
        <w:rPr>
          <w:noProof/>
          <w:lang w:val="en-US" w:eastAsia="en-US"/>
        </w:rPr>
        <w:drawing>
          <wp:inline distT="0" distB="0" distL="0" distR="0" wp14:anchorId="3F9C8392" wp14:editId="03932AF7">
            <wp:extent cx="262669" cy="262669"/>
            <wp:effectExtent l="0" t="0" r="4445" b="444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72641" cy="272641"/>
                    </a:xfrm>
                    <a:prstGeom prst="rect">
                      <a:avLst/>
                    </a:prstGeom>
                  </pic:spPr>
                </pic:pic>
              </a:graphicData>
            </a:graphic>
          </wp:inline>
        </w:drawing>
      </w:r>
      <w:r w:rsidRPr="002A60BD">
        <w:rPr>
          <w:lang w:val="sr-Latn-ME"/>
        </w:rPr>
        <w:t xml:space="preserve"> </w:t>
      </w:r>
      <w:r w:rsidR="00E46C23" w:rsidRPr="002A60BD">
        <w:rPr>
          <w:lang w:val="sr-Latn-ME"/>
        </w:rPr>
        <w:t xml:space="preserve">a zatim kliknemo na opciju </w:t>
      </w:r>
      <w:r w:rsidR="00E46C23" w:rsidRPr="002A60BD">
        <w:rPr>
          <w:b/>
          <w:lang w:val="sr-Latn-ME"/>
        </w:rPr>
        <w:t>Open</w:t>
      </w:r>
      <w:r w:rsidR="00E46C23" w:rsidRPr="002A60BD">
        <w:rPr>
          <w:lang w:val="sr-Latn-ME"/>
        </w:rPr>
        <w:t xml:space="preserve"> i otvoriće se prozor </w:t>
      </w:r>
      <w:r w:rsidR="00E46C23" w:rsidRPr="002A60BD">
        <w:rPr>
          <w:b/>
          <w:lang w:val="sr-Latn-ME"/>
        </w:rPr>
        <w:t>Select File</w:t>
      </w:r>
      <w:r w:rsidR="00E46C23" w:rsidRPr="002A60BD">
        <w:rPr>
          <w:lang w:val="sr-Latn-ME"/>
        </w:rPr>
        <w:t xml:space="preserve">. </w:t>
      </w:r>
      <w:r w:rsidR="002A6882" w:rsidRPr="002A60BD">
        <w:rPr>
          <w:lang w:val="sr-Latn-ME"/>
        </w:rPr>
        <w:t xml:space="preserve">U otvorenom prozoru u folderu </w:t>
      </w:r>
      <w:r w:rsidR="002A6882" w:rsidRPr="002A60BD">
        <w:rPr>
          <w:b/>
          <w:lang w:val="sr-Latn-ME"/>
        </w:rPr>
        <w:t>Templates</w:t>
      </w:r>
      <w:r w:rsidR="002A6882" w:rsidRPr="002A60BD">
        <w:rPr>
          <w:lang w:val="sr-Latn-ME"/>
        </w:rPr>
        <w:t xml:space="preserve"> na putanju gdje je instaliran GIS MonPlanGML (C:\GIS MonPlanGML\Templates) izabraćemo željeni šablon (Template) i kliknemo </w:t>
      </w:r>
      <w:r w:rsidR="002A6882" w:rsidRPr="002A60BD">
        <w:rPr>
          <w:b/>
          <w:lang w:val="sr-Latn-ME"/>
        </w:rPr>
        <w:t>Open</w:t>
      </w:r>
      <w:r w:rsidR="002A6882" w:rsidRPr="002A60BD">
        <w:rPr>
          <w:lang w:val="sr-Latn-ME"/>
        </w:rPr>
        <w:t xml:space="preserve"> (</w:t>
      </w:r>
      <w:r w:rsidR="00A43197" w:rsidRPr="002A60BD">
        <w:rPr>
          <w:lang w:val="sr-Latn-ME"/>
        </w:rPr>
        <w:t>Slika 50</w:t>
      </w:r>
      <w:r w:rsidR="002A6882" w:rsidRPr="002A60BD">
        <w:rPr>
          <w:lang w:val="sr-Latn-ME"/>
        </w:rPr>
        <w:t>).</w:t>
      </w:r>
    </w:p>
    <w:p w14:paraId="40668F41" w14:textId="77777777" w:rsidR="00966EA1" w:rsidRPr="002A60BD" w:rsidRDefault="00966EA1" w:rsidP="008457A2">
      <w:pPr>
        <w:pStyle w:val="Slike"/>
      </w:pPr>
      <w:r w:rsidRPr="002A60BD">
        <w:rPr>
          <w:lang w:val="en-US"/>
        </w:rPr>
        <w:lastRenderedPageBreak/>
        <w:drawing>
          <wp:inline distT="0" distB="0" distL="0" distR="0" wp14:anchorId="7338100E" wp14:editId="3FE40173">
            <wp:extent cx="4537494" cy="3544241"/>
            <wp:effectExtent l="38100" t="38100" r="92075" b="9461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ACAD 12.jpg"/>
                    <pic:cNvPicPr/>
                  </pic:nvPicPr>
                  <pic:blipFill>
                    <a:blip r:embed="rId75">
                      <a:extLst>
                        <a:ext uri="{28A0092B-C50C-407E-A947-70E740481C1C}">
                          <a14:useLocalDpi xmlns:a14="http://schemas.microsoft.com/office/drawing/2010/main" val="0"/>
                        </a:ext>
                      </a:extLst>
                    </a:blip>
                    <a:stretch>
                      <a:fillRect/>
                    </a:stretch>
                  </pic:blipFill>
                  <pic:spPr>
                    <a:xfrm>
                      <a:off x="0" y="0"/>
                      <a:ext cx="4554228" cy="3557312"/>
                    </a:xfrm>
                    <a:prstGeom prst="rect">
                      <a:avLst/>
                    </a:prstGeom>
                    <a:effectLst>
                      <a:outerShdw blurRad="50800" dist="38100" dir="2700000" algn="tl" rotWithShape="0">
                        <a:prstClr val="black">
                          <a:alpha val="40000"/>
                        </a:prstClr>
                      </a:outerShdw>
                    </a:effectLst>
                  </pic:spPr>
                </pic:pic>
              </a:graphicData>
            </a:graphic>
          </wp:inline>
        </w:drawing>
      </w:r>
    </w:p>
    <w:p w14:paraId="6782F70F" w14:textId="0D0D5C43" w:rsidR="00966EA1" w:rsidRPr="002A60BD" w:rsidRDefault="00966EA1" w:rsidP="00966EA1">
      <w:pPr>
        <w:pStyle w:val="Caption"/>
        <w:rPr>
          <w:lang w:val="sr-Latn-ME"/>
        </w:rPr>
      </w:pPr>
      <w:bookmarkStart w:id="62" w:name="_Ref370830780"/>
      <w:r w:rsidRPr="002A60BD">
        <w:rPr>
          <w:b/>
          <w:lang w:val="sr-Latn-ME"/>
        </w:rPr>
        <w:t>Slika</w:t>
      </w:r>
      <w:bookmarkEnd w:id="62"/>
      <w:r w:rsidR="00A43197" w:rsidRPr="002A60BD">
        <w:rPr>
          <w:b/>
          <w:lang w:val="sr-Latn-ME"/>
        </w:rPr>
        <w:t xml:space="preserve"> 50</w:t>
      </w:r>
      <w:r w:rsidRPr="002A60BD">
        <w:rPr>
          <w:b/>
          <w:lang w:val="sr-Latn-ME"/>
        </w:rPr>
        <w:t>:</w:t>
      </w:r>
      <w:r w:rsidRPr="002A60BD">
        <w:rPr>
          <w:lang w:val="sr-Latn-ME"/>
        </w:rPr>
        <w:t xml:space="preserve"> </w:t>
      </w:r>
      <w:r w:rsidR="00956D61" w:rsidRPr="002A60BD">
        <w:rPr>
          <w:lang w:val="sr-Latn-ME"/>
        </w:rPr>
        <w:t>Otvaranje</w:t>
      </w:r>
      <w:r w:rsidRPr="002A60BD">
        <w:rPr>
          <w:lang w:val="sr-Latn-ME"/>
        </w:rPr>
        <w:t xml:space="preserve"> šablona (Template)</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956D61" w:rsidRPr="002A60BD" w14:paraId="7471DA52" w14:textId="77777777" w:rsidTr="00153BD9">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1AE0DD56" w14:textId="77777777" w:rsidR="00956D61" w:rsidRPr="002A60BD" w:rsidRDefault="00956D61" w:rsidP="00153BD9">
            <w:pPr>
              <w:pStyle w:val="Icon"/>
              <w:ind w:firstLine="0"/>
              <w:rPr>
                <w:u w:val="double"/>
                <w:lang w:val="sr-Latn-ME"/>
              </w:rPr>
            </w:pPr>
            <w:r w:rsidRPr="002A60BD">
              <w:rPr>
                <w:noProof/>
                <w:lang w:val="en-US" w:eastAsia="en-US"/>
              </w:rPr>
              <mc:AlternateContent>
                <mc:Choice Requires="wpg">
                  <w:drawing>
                    <wp:inline distT="0" distB="0" distL="0" distR="0" wp14:anchorId="4ED17B64" wp14:editId="291869B4">
                      <wp:extent cx="228600" cy="228600"/>
                      <wp:effectExtent l="0" t="0" r="0" b="0"/>
                      <wp:docPr id="198"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199" name="Oval 199"/>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200" name="Freeform 200"/>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08E305E"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">
                      <v:oval id="Oval 199"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oSe8EA&#10;AADcAAAADwAAAGRycy9kb3ducmV2LnhtbERPzYrCMBC+C75DGMGLaGpZF61GkbLKHl31AcZmbIrN&#10;pDRZrW9vFha8zcf3O6tNZ2txp9ZXjhVMJwkI4sLpiksF59NuPAfhA7LG2jEpeJKHzbrfW2Gm3YN/&#10;6H4MpYgh7DNUYEJoMil9Yciin7iGOHJX11oMEbal1C0+YritZZokn9JixbHBYEO5oeJ2/LUKRumX&#10;zA+zdDa6mvxgL5f96WO+V2o46LZLEIG68Bb/u791nL9YwN8z8QK5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sqEnvBAAAA3AAAAA8AAAAAAAAAAAAAAAAAmAIAAGRycy9kb3du&#10;cmV2LnhtbFBLBQYAAAAABAAEAPUAAACGAwAAAAA=&#10;" fillcolor="#0070c0" stroked="f" strokeweight="0">
                        <v:stroke joinstyle="miter"/>
                        <o:lock v:ext="edit" aspectratio="t"/>
                      </v:oval>
                      <v:shape id="Freeform 200"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n7QcQA&#10;AADcAAAADwAAAGRycy9kb3ducmV2LnhtbESPT2vCQBTE74LfYXmCN93ooZTUVaSgBIst/u31kX1m&#10;02bfhuxq4rd3C0KPw8z8hpktOluJGzW+dKxgMk5AEOdOl1woOB5Wo1cQPiBrrByTgjt5WMz7vRmm&#10;2rW8o9s+FCJC2KeowIRQp1L63JBFP3Y1cfQurrEYomwKqRtsI9xWcpokL9JiyXHBYE3vhvLf/dUq&#10;+Mmyz+V6a763H5vLITmdi6/1uVVqOOiWbyACdeE//GxnWkEkwt+Ze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Z+0HEAAAA3AAAAA8AAAAAAAAAAAAAAAAAmAIAAGRycy9k&#10;b3ducmV2LnhtbFBLBQYAAAAABAAEAPUAAACJAwAAAAA=&#10;" path="m3915,38279r23491,l27406,127000r-23491,l3915,38279xm15661,v8649,,15661,7012,15661,15661c31322,24310,24310,31322,15661,31322,7012,31322,,24310,,15661,,7012,7012,,15661,xe" fillcolor="window"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3F9C90F5" w14:textId="35607E25" w:rsidR="00956D61" w:rsidRPr="002A60BD" w:rsidRDefault="00956D61" w:rsidP="0095091F">
            <w:pPr>
              <w:pStyle w:val="TipText"/>
              <w:ind w:firstLine="0"/>
              <w:cnfStyle w:val="000000000000" w:firstRow="0" w:lastRow="0" w:firstColumn="0" w:lastColumn="0" w:oddVBand="0" w:evenVBand="0" w:oddHBand="0" w:evenHBand="0" w:firstRowFirstColumn="0" w:firstRowLastColumn="0" w:lastRowFirstColumn="0" w:lastRowLastColumn="0"/>
              <w:rPr>
                <w:lang w:val="sr-Latn-ME"/>
              </w:rPr>
            </w:pPr>
            <w:r w:rsidRPr="002A60BD">
              <w:rPr>
                <w:sz w:val="18"/>
                <w:szCs w:val="18"/>
                <w:lang w:val="sr-Latn-ME"/>
              </w:rPr>
              <w:t>Otvaranje željenog šablona (Template) mo</w:t>
            </w:r>
            <w:r w:rsidR="00FA00E6" w:rsidRPr="002A60BD">
              <w:rPr>
                <w:sz w:val="18"/>
                <w:szCs w:val="18"/>
                <w:lang w:val="sr-Latn-ME"/>
              </w:rPr>
              <w:t xml:space="preserve">že direktno sa Windows </w:t>
            </w:r>
            <w:r w:rsidR="005A11C4" w:rsidRPr="002A60BD">
              <w:rPr>
                <w:sz w:val="18"/>
                <w:szCs w:val="18"/>
                <w:lang w:val="sr-Latn-ME"/>
              </w:rPr>
              <w:t>E</w:t>
            </w:r>
            <w:r w:rsidR="00FA00E6" w:rsidRPr="002A60BD">
              <w:rPr>
                <w:sz w:val="18"/>
                <w:szCs w:val="18"/>
                <w:lang w:val="sr-Latn-ME"/>
              </w:rPr>
              <w:t>xplorer</w:t>
            </w:r>
            <w:r w:rsidR="005A11C4" w:rsidRPr="002A60BD">
              <w:rPr>
                <w:sz w:val="18"/>
                <w:szCs w:val="18"/>
                <w:lang w:val="sr-Latn-ME"/>
              </w:rPr>
              <w:t>-</w:t>
            </w:r>
            <w:r w:rsidR="00FA00E6" w:rsidRPr="002A60BD">
              <w:rPr>
                <w:sz w:val="18"/>
                <w:szCs w:val="18"/>
                <w:lang w:val="sr-Latn-ME"/>
              </w:rPr>
              <w:t xml:space="preserve">a, tako </w:t>
            </w:r>
            <w:r w:rsidR="00ED0FE5" w:rsidRPr="002A60BD">
              <w:rPr>
                <w:sz w:val="18"/>
                <w:szCs w:val="18"/>
                <w:lang w:val="sr-Latn-ME"/>
              </w:rPr>
              <w:t>š</w:t>
            </w:r>
            <w:r w:rsidR="00FA00E6" w:rsidRPr="002A60BD">
              <w:rPr>
                <w:sz w:val="18"/>
                <w:szCs w:val="18"/>
                <w:lang w:val="sr-Latn-ME"/>
              </w:rPr>
              <w:t xml:space="preserve">to </w:t>
            </w:r>
            <w:r w:rsidR="005A11C4" w:rsidRPr="002A60BD">
              <w:rPr>
                <w:sz w:val="18"/>
                <w:szCs w:val="18"/>
                <w:lang w:val="sr-Latn-ME"/>
              </w:rPr>
              <w:t xml:space="preserve">u folderu </w:t>
            </w:r>
            <w:r w:rsidR="005A11C4" w:rsidRPr="002A60BD">
              <w:rPr>
                <w:b/>
                <w:sz w:val="18"/>
                <w:szCs w:val="18"/>
                <w:lang w:val="sr-Latn-ME"/>
              </w:rPr>
              <w:t>Templates</w:t>
            </w:r>
            <w:r w:rsidR="005A11C4" w:rsidRPr="002A60BD">
              <w:rPr>
                <w:sz w:val="18"/>
                <w:szCs w:val="18"/>
                <w:lang w:val="sr-Latn-ME"/>
              </w:rPr>
              <w:t xml:space="preserve"> na putanju gdje je instaliran GIS MonPlanGML (</w:t>
            </w:r>
            <w:r w:rsidR="005A11C4" w:rsidRPr="002A60BD">
              <w:rPr>
                <w:b/>
                <w:sz w:val="18"/>
                <w:szCs w:val="18"/>
                <w:lang w:val="sr-Latn-ME"/>
              </w:rPr>
              <w:t>C:\GIS MonPlanGML\Templates</w:t>
            </w:r>
            <w:r w:rsidR="005A11C4" w:rsidRPr="002A60BD">
              <w:rPr>
                <w:sz w:val="18"/>
                <w:szCs w:val="18"/>
                <w:lang w:val="sr-Latn-ME"/>
              </w:rPr>
              <w:t>) (</w:t>
            </w:r>
            <w:r w:rsidR="005A11C4" w:rsidRPr="002A60BD">
              <w:rPr>
                <w:sz w:val="18"/>
                <w:szCs w:val="18"/>
                <w:lang w:val="sr-Latn-ME"/>
              </w:rPr>
              <w:fldChar w:fldCharType="begin"/>
            </w:r>
            <w:r w:rsidR="005A11C4" w:rsidRPr="002A60BD">
              <w:rPr>
                <w:sz w:val="18"/>
                <w:szCs w:val="18"/>
                <w:lang w:val="sr-Latn-ME"/>
              </w:rPr>
              <w:instrText xml:space="preserve"> REF _Ref370827819 \h  \* MERGEFORMAT </w:instrText>
            </w:r>
            <w:r w:rsidR="005A11C4" w:rsidRPr="002A60BD">
              <w:rPr>
                <w:sz w:val="18"/>
                <w:szCs w:val="18"/>
                <w:lang w:val="sr-Latn-ME"/>
              </w:rPr>
            </w:r>
            <w:r w:rsidR="005A11C4" w:rsidRPr="002A60BD">
              <w:rPr>
                <w:sz w:val="18"/>
                <w:szCs w:val="18"/>
                <w:lang w:val="sr-Latn-ME"/>
              </w:rPr>
              <w:fldChar w:fldCharType="separate"/>
            </w:r>
            <w:r w:rsidR="005E400A" w:rsidRPr="002A60BD">
              <w:rPr>
                <w:sz w:val="18"/>
                <w:szCs w:val="18"/>
                <w:lang w:val="sr-Latn-ME"/>
              </w:rPr>
              <w:t xml:space="preserve">Slika </w:t>
            </w:r>
            <w:r w:rsidR="005E400A" w:rsidRPr="002A60BD">
              <w:rPr>
                <w:noProof/>
                <w:sz w:val="18"/>
                <w:szCs w:val="18"/>
                <w:lang w:val="sr-Latn-ME"/>
              </w:rPr>
              <w:t>41</w:t>
            </w:r>
            <w:r w:rsidR="005A11C4" w:rsidRPr="002A60BD">
              <w:rPr>
                <w:sz w:val="18"/>
                <w:szCs w:val="18"/>
                <w:lang w:val="sr-Latn-ME"/>
              </w:rPr>
              <w:fldChar w:fldCharType="end"/>
            </w:r>
            <w:r w:rsidR="005A11C4" w:rsidRPr="002A60BD">
              <w:rPr>
                <w:sz w:val="18"/>
                <w:szCs w:val="18"/>
                <w:lang w:val="sr-Latn-ME"/>
              </w:rPr>
              <w:t>)</w:t>
            </w:r>
            <w:r w:rsidR="00ED0FE5" w:rsidRPr="002A60BD">
              <w:rPr>
                <w:sz w:val="18"/>
                <w:szCs w:val="18"/>
                <w:lang w:val="sr-Latn-ME"/>
              </w:rPr>
              <w:t xml:space="preserve"> željeni šablon (Template) otvaramo duplim klikom lijevog tastera miša (</w:t>
            </w:r>
            <w:r w:rsidR="009F58A0" w:rsidRPr="002A60BD">
              <w:rPr>
                <w:sz w:val="18"/>
                <w:szCs w:val="18"/>
                <w:lang w:val="sr-Latn-ME"/>
              </w:rPr>
              <w:t xml:space="preserve">operacija </w:t>
            </w:r>
            <w:r w:rsidR="00ED0FE5" w:rsidRPr="002A60BD">
              <w:rPr>
                <w:b/>
                <w:sz w:val="18"/>
                <w:szCs w:val="18"/>
                <w:lang w:val="sr-Latn-ME"/>
              </w:rPr>
              <w:t>Double Click</w:t>
            </w:r>
            <w:r w:rsidR="00ED0FE5" w:rsidRPr="002A60BD">
              <w:rPr>
                <w:sz w:val="18"/>
                <w:szCs w:val="18"/>
                <w:lang w:val="sr-Latn-ME"/>
              </w:rPr>
              <w:t>).</w:t>
            </w:r>
          </w:p>
        </w:tc>
      </w:tr>
    </w:tbl>
    <w:p w14:paraId="068DFF0B" w14:textId="77777777" w:rsidR="00FD200B" w:rsidRPr="002A60BD" w:rsidRDefault="00FD200B" w:rsidP="00FD200B">
      <w:pPr>
        <w:spacing w:after="0"/>
        <w:rPr>
          <w:lang w:val="sr-Latn-ME"/>
        </w:rPr>
      </w:pPr>
    </w:p>
    <w:p w14:paraId="1C3E98A7" w14:textId="5868C62B" w:rsidR="00FD200B" w:rsidRPr="002A60BD" w:rsidRDefault="00FD200B" w:rsidP="00FD200B">
      <w:pPr>
        <w:rPr>
          <w:lang w:val="sr-Latn-ME"/>
        </w:rPr>
      </w:pPr>
      <w:r w:rsidRPr="002A60BD">
        <w:rPr>
          <w:lang w:val="sr-Latn-ME"/>
        </w:rPr>
        <w:t xml:space="preserve">Nakon </w:t>
      </w:r>
      <w:r w:rsidR="00155316" w:rsidRPr="002A60BD">
        <w:rPr>
          <w:lang w:val="sr-Latn-ME"/>
        </w:rPr>
        <w:t>otvaranja šablona (Template)</w:t>
      </w:r>
      <w:r w:rsidRPr="002A60BD">
        <w:rPr>
          <w:lang w:val="sr-Latn-ME"/>
        </w:rPr>
        <w:t xml:space="preserve">, na lijevoj strani </w:t>
      </w:r>
      <w:r w:rsidRPr="002A60BD">
        <w:rPr>
          <w:b/>
          <w:lang w:val="sr-Latn-ME"/>
        </w:rPr>
        <w:t>AutoCAD</w:t>
      </w:r>
      <w:r w:rsidRPr="002A60BD">
        <w:rPr>
          <w:b/>
          <w:vertAlign w:val="superscript"/>
          <w:lang w:val="sr-Latn-ME"/>
        </w:rPr>
        <w:t>®</w:t>
      </w:r>
      <w:r w:rsidRPr="002A60BD">
        <w:rPr>
          <w:b/>
          <w:lang w:val="sr-Latn-ME"/>
        </w:rPr>
        <w:t xml:space="preserve"> Map 3D</w:t>
      </w:r>
      <w:r w:rsidRPr="002A60BD">
        <w:rPr>
          <w:lang w:val="sr-Latn-ME"/>
        </w:rPr>
        <w:t xml:space="preserve"> će se otvoriti prozor </w:t>
      </w:r>
      <w:r w:rsidRPr="002A60BD">
        <w:rPr>
          <w:b/>
          <w:lang w:val="sr-Latn-ME"/>
        </w:rPr>
        <w:t>Industry Model Explorer</w:t>
      </w:r>
      <w:r w:rsidRPr="002A60BD">
        <w:rPr>
          <w:lang w:val="sr-Latn-ME"/>
        </w:rPr>
        <w:t xml:space="preserve"> sa listom elemenata (</w:t>
      </w:r>
      <w:r w:rsidRPr="002A60BD">
        <w:rPr>
          <w:b/>
          <w:lang w:val="sr-Latn-ME"/>
        </w:rPr>
        <w:t>Features</w:t>
      </w:r>
      <w:r w:rsidRPr="002A60BD">
        <w:rPr>
          <w:lang w:val="sr-Latn-ME"/>
        </w:rPr>
        <w:t>) koja odgovaraju Pravilniku (</w:t>
      </w:r>
      <w:r w:rsidR="00A43197" w:rsidRPr="002A60BD">
        <w:rPr>
          <w:lang w:val="sr-Latn-ME"/>
        </w:rPr>
        <w:t>Slika 51</w:t>
      </w:r>
      <w:r w:rsidRPr="002A60BD">
        <w:rPr>
          <w:lang w:val="sr-Latn-ME"/>
        </w:rPr>
        <w:t>).</w:t>
      </w:r>
    </w:p>
    <w:p w14:paraId="2BE3E0C6" w14:textId="77777777" w:rsidR="00FD200B" w:rsidRPr="002A60BD" w:rsidRDefault="00FD200B" w:rsidP="008457A2">
      <w:pPr>
        <w:pStyle w:val="Slike"/>
      </w:pPr>
      <w:r w:rsidRPr="002A60BD">
        <w:rPr>
          <w:lang w:val="en-US"/>
        </w:rPr>
        <w:drawing>
          <wp:inline distT="0" distB="0" distL="0" distR="0" wp14:anchorId="5EEDEE06" wp14:editId="289BD876">
            <wp:extent cx="5538362" cy="3413697"/>
            <wp:effectExtent l="38100" t="38100" r="100965" b="9207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ACAD 13.jpg"/>
                    <pic:cNvPicPr/>
                  </pic:nvPicPr>
                  <pic:blipFill>
                    <a:blip r:embed="rId76">
                      <a:extLst>
                        <a:ext uri="{28A0092B-C50C-407E-A947-70E740481C1C}">
                          <a14:useLocalDpi xmlns:a14="http://schemas.microsoft.com/office/drawing/2010/main" val="0"/>
                        </a:ext>
                      </a:extLst>
                    </a:blip>
                    <a:stretch>
                      <a:fillRect/>
                    </a:stretch>
                  </pic:blipFill>
                  <pic:spPr>
                    <a:xfrm>
                      <a:off x="0" y="0"/>
                      <a:ext cx="5609754" cy="3457701"/>
                    </a:xfrm>
                    <a:prstGeom prst="rect">
                      <a:avLst/>
                    </a:prstGeom>
                    <a:effectLst>
                      <a:outerShdw blurRad="50800" dist="38100" dir="2700000" algn="tl" rotWithShape="0">
                        <a:prstClr val="black">
                          <a:alpha val="40000"/>
                        </a:prstClr>
                      </a:outerShdw>
                    </a:effectLst>
                  </pic:spPr>
                </pic:pic>
              </a:graphicData>
            </a:graphic>
          </wp:inline>
        </w:drawing>
      </w:r>
    </w:p>
    <w:p w14:paraId="287300AE" w14:textId="504EEC06" w:rsidR="00FD200B" w:rsidRPr="002A60BD" w:rsidRDefault="00FD200B" w:rsidP="00FD200B">
      <w:pPr>
        <w:pStyle w:val="Caption"/>
        <w:rPr>
          <w:lang w:val="sr-Latn-ME"/>
        </w:rPr>
      </w:pPr>
      <w:bookmarkStart w:id="63" w:name="_Ref370832185"/>
      <w:r w:rsidRPr="002A60BD">
        <w:rPr>
          <w:b/>
          <w:lang w:val="sr-Latn-ME"/>
        </w:rPr>
        <w:t>Slika</w:t>
      </w:r>
      <w:bookmarkEnd w:id="63"/>
      <w:r w:rsidR="00A43197" w:rsidRPr="002A60BD">
        <w:rPr>
          <w:b/>
          <w:lang w:val="sr-Latn-ME"/>
        </w:rPr>
        <w:t xml:space="preserve"> 51</w:t>
      </w:r>
      <w:r w:rsidRPr="002A60BD">
        <w:rPr>
          <w:b/>
          <w:lang w:val="sr-Latn-ME"/>
        </w:rPr>
        <w:t>:</w:t>
      </w:r>
      <w:r w:rsidRPr="002A60BD">
        <w:rPr>
          <w:lang w:val="sr-Latn-ME"/>
        </w:rPr>
        <w:t xml:space="preserve"> Otvoreni šablon (Template)</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155316" w:rsidRPr="002A60BD" w14:paraId="391F47B2" w14:textId="77777777" w:rsidTr="00153BD9">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6DD2DF67" w14:textId="77777777" w:rsidR="00155316" w:rsidRPr="002A60BD" w:rsidRDefault="00155316" w:rsidP="00153BD9">
            <w:pPr>
              <w:pStyle w:val="Icon"/>
              <w:ind w:firstLine="0"/>
              <w:rPr>
                <w:u w:val="double"/>
                <w:lang w:val="sr-Latn-ME"/>
              </w:rPr>
            </w:pPr>
            <w:r w:rsidRPr="002A60BD">
              <w:rPr>
                <w:noProof/>
                <w:lang w:val="en-US" w:eastAsia="en-US"/>
              </w:rPr>
              <w:lastRenderedPageBreak/>
              <mc:AlternateContent>
                <mc:Choice Requires="wpg">
                  <w:drawing>
                    <wp:inline distT="0" distB="0" distL="0" distR="0" wp14:anchorId="000E4E83" wp14:editId="7DCBF7F0">
                      <wp:extent cx="228600" cy="228600"/>
                      <wp:effectExtent l="0" t="0" r="0" b="0"/>
                      <wp:docPr id="202"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203" name="Oval 203"/>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204" name="Freeform 204"/>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721B4FF9"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">
                      <v:oval id="Oval 203"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3RasMA&#10;AADcAAAADwAAAGRycy9kb3ducmV2LnhtbESP3YrCMBSE74V9h3AEb0TT7apINcpSVPbSvwc4Nsem&#10;2JyUJqv17TcLgpfDzHzDLNedrcWdWl85VvA5TkAQF05XXCo4n7ajOQgfkDXWjknBkzysVx+9JWba&#10;PfhA92MoRYSwz1CBCaHJpPSFIYt+7Bri6F1dazFE2ZZSt/iIcFvLNElm0mLFccFgQ7mh4nb8tQqG&#10;6Ubm+2k6HV5NvreXy+40me+UGvS77wWIQF14h1/tH60gTb7g/0w8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e3RasMAAADcAAAADwAAAAAAAAAAAAAAAACYAgAAZHJzL2Rv&#10;d25yZXYueG1sUEsFBgAAAAAEAAQA9QAAAIgDAAAAAA==&#10;" fillcolor="#0070c0" stroked="f" strokeweight="0">
                        <v:stroke joinstyle="miter"/>
                        <o:lock v:ext="edit" aspectratio="t"/>
                      </v:oval>
                      <v:shape id="Freeform 204"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L9QsYA&#10;AADcAAAADwAAAGRycy9kb3ducmV2LnhtbESPUUvDMBSF3wX/Q7iCby5xiIzabAzBUZQ53Fz3emnu&#10;mmpzU5q41n9vBgMfD+ec73DyxehacaI+NJ413E8UCOLKm4ZrDZ+7l7sZiBCRDbaeScMvBVjMr69y&#10;zIwf+INO21iLBOGQoQYbY5dJGSpLDsPEd8TJO/reYUyyr6XpcUhw18qpUo/SYcNpwWJHz5aq7+2P&#10;0/BVFO/L1doe1m+vx53al/VmVQ5a396MyycQkcb4H760C6Nhqh7gfCYd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2L9QsYAAADcAAAADwAAAAAAAAAAAAAAAACYAgAAZHJz&#10;L2Rvd25yZXYueG1sUEsFBgAAAAAEAAQA9QAAAIsDAAAAAA==&#10;" path="m3915,38279r23491,l27406,127000r-23491,l3915,38279xm15661,v8649,,15661,7012,15661,15661c31322,24310,24310,31322,15661,31322,7012,31322,,24310,,15661,,7012,7012,,15661,xe" fillcolor="window"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72EE4022" w14:textId="379BDEB2" w:rsidR="00155316" w:rsidRPr="002A60BD" w:rsidRDefault="00155316" w:rsidP="00153BD9">
            <w:pPr>
              <w:pStyle w:val="TipText"/>
              <w:ind w:firstLine="0"/>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lang w:val="sr-Latn-ME"/>
              </w:rPr>
              <w:t xml:space="preserve">Lista elemenata (Features) u prozoru </w:t>
            </w:r>
            <w:r w:rsidRPr="002A60BD">
              <w:rPr>
                <w:b/>
                <w:sz w:val="18"/>
                <w:lang w:val="sr-Latn-ME"/>
              </w:rPr>
              <w:t>Industry Model Explorer</w:t>
            </w:r>
            <w:r w:rsidRPr="002A60BD">
              <w:rPr>
                <w:sz w:val="18"/>
                <w:lang w:val="sr-Latn-ME"/>
              </w:rPr>
              <w:t xml:space="preserve"> je ista kao lista elemenata (Features) u </w:t>
            </w:r>
            <w:r w:rsidRPr="002A60BD">
              <w:rPr>
                <w:b/>
                <w:sz w:val="18"/>
                <w:lang w:val="sr-Latn-ME"/>
              </w:rPr>
              <w:t>Autodesk</w:t>
            </w:r>
            <w:r w:rsidRPr="002A60BD">
              <w:rPr>
                <w:b/>
                <w:sz w:val="18"/>
                <w:vertAlign w:val="superscript"/>
                <w:lang w:val="sr-Latn-ME"/>
              </w:rPr>
              <w:t>®</w:t>
            </w:r>
            <w:r w:rsidRPr="002A60BD">
              <w:rPr>
                <w:b/>
                <w:sz w:val="18"/>
                <w:lang w:val="sr-Latn-ME"/>
              </w:rPr>
              <w:t xml:space="preserve"> Infrastructure Administrator</w:t>
            </w:r>
            <w:r w:rsidRPr="002A60BD">
              <w:rPr>
                <w:b/>
                <w:sz w:val="18"/>
                <w:szCs w:val="18"/>
                <w:lang w:val="sr-Latn-ME"/>
              </w:rPr>
              <w:t>-u</w:t>
            </w:r>
            <w:r w:rsidRPr="002A60BD">
              <w:rPr>
                <w:sz w:val="18"/>
                <w:szCs w:val="18"/>
                <w:lang w:val="sr-Latn-ME"/>
              </w:rPr>
              <w:t xml:space="preserve"> (</w:t>
            </w:r>
            <w:r w:rsidR="00DE53C6" w:rsidRPr="002A60BD">
              <w:rPr>
                <w:sz w:val="18"/>
                <w:szCs w:val="18"/>
                <w:lang w:val="sr-Latn-ME"/>
              </w:rPr>
              <w:fldChar w:fldCharType="begin"/>
            </w:r>
            <w:r w:rsidR="00DE53C6" w:rsidRPr="002A60BD">
              <w:rPr>
                <w:sz w:val="18"/>
                <w:szCs w:val="18"/>
                <w:lang w:val="sr-Latn-ME"/>
              </w:rPr>
              <w:instrText xml:space="preserve"> REF _Ref370833558 \h  \* MERGEFORMAT </w:instrText>
            </w:r>
            <w:r w:rsidR="00DE53C6" w:rsidRPr="002A60BD">
              <w:rPr>
                <w:sz w:val="18"/>
                <w:szCs w:val="18"/>
                <w:lang w:val="sr-Latn-ME"/>
              </w:rPr>
            </w:r>
            <w:r w:rsidR="00DE53C6" w:rsidRPr="002A60BD">
              <w:rPr>
                <w:sz w:val="18"/>
                <w:szCs w:val="18"/>
                <w:lang w:val="sr-Latn-ME"/>
              </w:rPr>
              <w:fldChar w:fldCharType="separate"/>
            </w:r>
            <w:r w:rsidR="005E400A" w:rsidRPr="002A60BD">
              <w:rPr>
                <w:sz w:val="18"/>
                <w:szCs w:val="18"/>
                <w:lang w:val="sr-Latn-ME"/>
              </w:rPr>
              <w:t xml:space="preserve">Slika </w:t>
            </w:r>
            <w:r w:rsidR="005E400A" w:rsidRPr="002A60BD">
              <w:rPr>
                <w:noProof/>
                <w:sz w:val="18"/>
                <w:szCs w:val="18"/>
                <w:lang w:val="sr-Latn-ME"/>
              </w:rPr>
              <w:t>31</w:t>
            </w:r>
            <w:r w:rsidR="00DE53C6" w:rsidRPr="002A60BD">
              <w:rPr>
                <w:sz w:val="18"/>
                <w:szCs w:val="18"/>
                <w:lang w:val="sr-Latn-ME"/>
              </w:rPr>
              <w:fldChar w:fldCharType="end"/>
            </w:r>
            <w:r w:rsidRPr="002A60BD">
              <w:rPr>
                <w:sz w:val="18"/>
                <w:szCs w:val="18"/>
                <w:lang w:val="sr-Latn-ME"/>
              </w:rPr>
              <w:t>)!</w:t>
            </w:r>
          </w:p>
        </w:tc>
      </w:tr>
    </w:tbl>
    <w:p w14:paraId="05E779F6" w14:textId="77777777" w:rsidR="00FD200B" w:rsidRPr="002A60BD" w:rsidRDefault="00FD200B" w:rsidP="00F74867">
      <w:pPr>
        <w:spacing w:after="0"/>
        <w:rPr>
          <w:lang w:val="sr-Latn-ME"/>
        </w:rPr>
      </w:pPr>
    </w:p>
    <w:p w14:paraId="6699D5A7" w14:textId="77777777" w:rsidR="0092541D" w:rsidRPr="002A60BD" w:rsidRDefault="0092541D" w:rsidP="0092541D">
      <w:pPr>
        <w:rPr>
          <w:lang w:val="sr-Latn-ME"/>
        </w:rPr>
      </w:pPr>
      <w:r w:rsidRPr="002A60BD">
        <w:rPr>
          <w:lang w:val="sr-Latn-ME"/>
        </w:rPr>
        <w:t xml:space="preserve">U folderu </w:t>
      </w:r>
      <w:r w:rsidRPr="002A60BD">
        <w:rPr>
          <w:b/>
          <w:lang w:val="sr-Latn-ME"/>
        </w:rPr>
        <w:t>Templates</w:t>
      </w:r>
      <w:r w:rsidRPr="002A60BD">
        <w:rPr>
          <w:lang w:val="sr-Latn-ME"/>
        </w:rPr>
        <w:t xml:space="preserve"> (C:\GIS MonPlanGML\Templates) se nalaze tri šablona (</w:t>
      </w:r>
      <w:r w:rsidRPr="002A60BD">
        <w:rPr>
          <w:b/>
          <w:lang w:val="sr-Latn-ME"/>
        </w:rPr>
        <w:t>Templates</w:t>
      </w:r>
      <w:r w:rsidRPr="002A60BD">
        <w:rPr>
          <w:lang w:val="sr-Latn-ME"/>
        </w:rPr>
        <w:t>) u zavisnosti od koordinatnog sistema. Šabloni (</w:t>
      </w:r>
      <w:r w:rsidRPr="002A60BD">
        <w:rPr>
          <w:b/>
          <w:lang w:val="sr-Latn-ME"/>
        </w:rPr>
        <w:t>Templates</w:t>
      </w:r>
      <w:r w:rsidRPr="002A60BD">
        <w:rPr>
          <w:lang w:val="sr-Latn-ME"/>
        </w:rPr>
        <w:t xml:space="preserve">) koji se nalaze u folderu </w:t>
      </w:r>
      <w:r w:rsidRPr="002A60BD">
        <w:rPr>
          <w:b/>
          <w:lang w:val="sr-Latn-ME"/>
        </w:rPr>
        <w:t>Templates</w:t>
      </w:r>
      <w:r w:rsidRPr="002A60BD">
        <w:rPr>
          <w:lang w:val="sr-Latn-ME"/>
        </w:rPr>
        <w:t xml:space="preserve"> su:</w:t>
      </w:r>
    </w:p>
    <w:p w14:paraId="36A6525E" w14:textId="77777777" w:rsidR="0092541D" w:rsidRPr="002A60BD" w:rsidRDefault="0092541D" w:rsidP="00475A4A">
      <w:pPr>
        <w:pStyle w:val="ListParagraph"/>
        <w:numPr>
          <w:ilvl w:val="0"/>
          <w:numId w:val="15"/>
        </w:numPr>
        <w:rPr>
          <w:lang w:val="sr-Latn-ME"/>
        </w:rPr>
      </w:pPr>
      <w:r w:rsidRPr="002A60BD">
        <w:rPr>
          <w:b/>
          <w:lang w:val="sr-Latn-ME"/>
        </w:rPr>
        <w:t>PlanModelGML_GK6_template.dwt</w:t>
      </w:r>
      <w:r w:rsidRPr="002A60BD">
        <w:rPr>
          <w:lang w:val="sr-Latn-ME"/>
        </w:rPr>
        <w:t xml:space="preserve"> – Ovaj šablon (</w:t>
      </w:r>
      <w:r w:rsidRPr="002A60BD">
        <w:rPr>
          <w:b/>
          <w:lang w:val="sr-Latn-ME"/>
        </w:rPr>
        <w:t>Template</w:t>
      </w:r>
      <w:r w:rsidRPr="002A60BD">
        <w:rPr>
          <w:lang w:val="sr-Latn-ME"/>
        </w:rPr>
        <w:t xml:space="preserve">) koristi koordinatni sistem </w:t>
      </w:r>
      <w:r w:rsidRPr="002A60BD">
        <w:rPr>
          <w:b/>
          <w:lang w:val="sr-Latn-ME"/>
        </w:rPr>
        <w:t>MGI/gc.Balkans-6 – 31276</w:t>
      </w:r>
    </w:p>
    <w:p w14:paraId="25B2ACCD" w14:textId="77777777" w:rsidR="0092541D" w:rsidRPr="002A60BD" w:rsidRDefault="0092541D" w:rsidP="00475A4A">
      <w:pPr>
        <w:pStyle w:val="ListParagraph"/>
        <w:numPr>
          <w:ilvl w:val="0"/>
          <w:numId w:val="15"/>
        </w:numPr>
        <w:rPr>
          <w:b/>
          <w:lang w:val="sr-Latn-ME"/>
        </w:rPr>
      </w:pPr>
      <w:r w:rsidRPr="002A60BD">
        <w:rPr>
          <w:b/>
          <w:lang w:val="sr-Latn-ME"/>
        </w:rPr>
        <w:t>PlanModelGML_GK7_template.dwt</w:t>
      </w:r>
      <w:r w:rsidRPr="002A60BD">
        <w:rPr>
          <w:lang w:val="sr-Latn-ME"/>
        </w:rPr>
        <w:t xml:space="preserve"> – Ovaj šablon (</w:t>
      </w:r>
      <w:r w:rsidRPr="002A60BD">
        <w:rPr>
          <w:b/>
          <w:lang w:val="sr-Latn-ME"/>
        </w:rPr>
        <w:t>Template</w:t>
      </w:r>
      <w:r w:rsidRPr="002A60BD">
        <w:rPr>
          <w:lang w:val="sr-Latn-ME"/>
        </w:rPr>
        <w:t xml:space="preserve">) koristi koordinatni sistem </w:t>
      </w:r>
      <w:r w:rsidRPr="002A60BD">
        <w:rPr>
          <w:b/>
          <w:lang w:val="sr-Latn-ME"/>
        </w:rPr>
        <w:t>MGI/gc.Balkans-7 – 31277</w:t>
      </w:r>
    </w:p>
    <w:p w14:paraId="529C0758" w14:textId="77777777" w:rsidR="0092541D" w:rsidRPr="002A60BD" w:rsidRDefault="0092541D" w:rsidP="00475A4A">
      <w:pPr>
        <w:pStyle w:val="ListParagraph"/>
        <w:numPr>
          <w:ilvl w:val="0"/>
          <w:numId w:val="15"/>
        </w:numPr>
        <w:rPr>
          <w:b/>
          <w:lang w:val="sr-Latn-ME"/>
        </w:rPr>
      </w:pPr>
      <w:r w:rsidRPr="002A60BD">
        <w:rPr>
          <w:b/>
          <w:lang w:val="sr-Latn-ME"/>
        </w:rPr>
        <w:t>PlanModelGML_UTM_template.dwt</w:t>
      </w:r>
      <w:r w:rsidRPr="002A60BD">
        <w:rPr>
          <w:lang w:val="sr-Latn-ME"/>
        </w:rPr>
        <w:t xml:space="preserve"> – Ovaj šablon (</w:t>
      </w:r>
      <w:r w:rsidRPr="002A60BD">
        <w:rPr>
          <w:b/>
          <w:lang w:val="sr-Latn-ME"/>
        </w:rPr>
        <w:t>Template</w:t>
      </w:r>
      <w:r w:rsidRPr="002A60BD">
        <w:rPr>
          <w:lang w:val="sr-Latn-ME"/>
        </w:rPr>
        <w:t xml:space="preserve">) koristi koordinatni sistem </w:t>
      </w:r>
      <w:r w:rsidRPr="002A60BD">
        <w:rPr>
          <w:b/>
          <w:lang w:val="sr-Latn-ME"/>
        </w:rPr>
        <w:t>UTM84-34N – 32634</w:t>
      </w:r>
    </w:p>
    <w:p w14:paraId="46D290C3" w14:textId="77777777" w:rsidR="0092541D" w:rsidRPr="002A60BD" w:rsidRDefault="0092541D" w:rsidP="0092541D">
      <w:pPr>
        <w:rPr>
          <w:lang w:val="sr-Latn-ME"/>
        </w:rPr>
      </w:pPr>
      <w:r w:rsidRPr="002A60BD">
        <w:rPr>
          <w:lang w:val="sr-Latn-ME"/>
        </w:rPr>
        <w:t xml:space="preserve">Teritorija Crne Gore se može predstaviti na dva koordinatna sistema: </w:t>
      </w:r>
      <w:r w:rsidRPr="002A60BD">
        <w:rPr>
          <w:b/>
          <w:lang w:val="sr-Latn-ME"/>
        </w:rPr>
        <w:t>Gauss–Krüger</w:t>
      </w:r>
      <w:r w:rsidRPr="002A60BD">
        <w:rPr>
          <w:lang w:val="sr-Latn-ME"/>
        </w:rPr>
        <w:t xml:space="preserve"> ili </w:t>
      </w:r>
      <w:r w:rsidRPr="002A60BD">
        <w:rPr>
          <w:b/>
          <w:lang w:val="sr-Latn-ME"/>
        </w:rPr>
        <w:t>UTM</w:t>
      </w:r>
      <w:r w:rsidRPr="002A60BD">
        <w:rPr>
          <w:lang w:val="sr-Latn-ME"/>
        </w:rPr>
        <w:t xml:space="preserve"> (Universal Transverse Mercator) koordinatni sistem.</w:t>
      </w:r>
    </w:p>
    <w:p w14:paraId="170861DC" w14:textId="77777777" w:rsidR="0092541D" w:rsidRPr="002A60BD" w:rsidRDefault="0092541D" w:rsidP="0092541D">
      <w:pPr>
        <w:rPr>
          <w:lang w:val="sr-Latn-ME"/>
        </w:rPr>
      </w:pPr>
      <w:r w:rsidRPr="002A60BD">
        <w:rPr>
          <w:lang w:val="sr-Latn-ME"/>
        </w:rPr>
        <w:t xml:space="preserve">Na koordinatnom sistemu </w:t>
      </w:r>
      <w:r w:rsidRPr="002A60BD">
        <w:rPr>
          <w:b/>
          <w:lang w:val="sr-Latn-ME"/>
        </w:rPr>
        <w:t>Gauss–Krüger</w:t>
      </w:r>
      <w:r w:rsidRPr="002A60BD">
        <w:rPr>
          <w:lang w:val="sr-Latn-ME"/>
        </w:rPr>
        <w:t xml:space="preserve"> teritorija Crne Gore se nalazi u zoni 6 i 7. Ako se plan nalazi u zoni 6 onda se koristi koordinatni sistem </w:t>
      </w:r>
      <w:r w:rsidRPr="002A60BD">
        <w:rPr>
          <w:b/>
          <w:lang w:val="sr-Latn-ME"/>
        </w:rPr>
        <w:t>MGI/gc.Balkans-6 – 31276</w:t>
      </w:r>
      <w:r w:rsidRPr="002A60BD">
        <w:rPr>
          <w:lang w:val="sr-Latn-ME"/>
        </w:rPr>
        <w:t xml:space="preserve"> odnosno šablon (</w:t>
      </w:r>
      <w:r w:rsidRPr="002A60BD">
        <w:rPr>
          <w:b/>
          <w:lang w:val="sr-Latn-ME"/>
        </w:rPr>
        <w:t>Template</w:t>
      </w:r>
      <w:r w:rsidRPr="002A60BD">
        <w:rPr>
          <w:lang w:val="sr-Latn-ME"/>
        </w:rPr>
        <w:t xml:space="preserve">) </w:t>
      </w:r>
      <w:r w:rsidRPr="002A60BD">
        <w:rPr>
          <w:b/>
          <w:lang w:val="sr-Latn-ME"/>
        </w:rPr>
        <w:t>PlanModelGML_GK6_template.dwt</w:t>
      </w:r>
      <w:r w:rsidRPr="002A60BD">
        <w:rPr>
          <w:lang w:val="sr-Latn-ME"/>
        </w:rPr>
        <w:t xml:space="preserve">, a ako plan nalazi u zoni 7 onda se koristi koordinatni sistem </w:t>
      </w:r>
      <w:r w:rsidRPr="002A60BD">
        <w:rPr>
          <w:b/>
          <w:lang w:val="sr-Latn-ME"/>
        </w:rPr>
        <w:t>MGI/gc.Balkans-7 – 31277</w:t>
      </w:r>
      <w:r w:rsidRPr="002A60BD">
        <w:rPr>
          <w:lang w:val="sr-Latn-ME"/>
        </w:rPr>
        <w:t xml:space="preserve"> odnosno šablon (</w:t>
      </w:r>
      <w:r w:rsidRPr="002A60BD">
        <w:rPr>
          <w:b/>
          <w:lang w:val="sr-Latn-ME"/>
        </w:rPr>
        <w:t>Template</w:t>
      </w:r>
      <w:r w:rsidRPr="002A60BD">
        <w:rPr>
          <w:lang w:val="sr-Latn-ME"/>
        </w:rPr>
        <w:t xml:space="preserve">) </w:t>
      </w:r>
      <w:r w:rsidRPr="002A60BD">
        <w:rPr>
          <w:b/>
          <w:lang w:val="sr-Latn-ME"/>
        </w:rPr>
        <w:t>PlanModelGML_GK7_template.dwt</w:t>
      </w:r>
      <w:r w:rsidRPr="002A60BD">
        <w:rPr>
          <w:lang w:val="sr-Latn-ME"/>
        </w:rPr>
        <w:t>.</w:t>
      </w:r>
    </w:p>
    <w:p w14:paraId="379EE04E" w14:textId="77777777" w:rsidR="0092541D" w:rsidRPr="002A60BD" w:rsidRDefault="0092541D" w:rsidP="0092541D">
      <w:pPr>
        <w:rPr>
          <w:lang w:val="sr-Latn-ME"/>
        </w:rPr>
      </w:pPr>
      <w:r w:rsidRPr="002A60BD">
        <w:rPr>
          <w:lang w:val="sr-Latn-ME"/>
        </w:rPr>
        <w:t xml:space="preserve">U slučaju da se plan nalazi na koordinatnom sistemu </w:t>
      </w:r>
      <w:r w:rsidRPr="002A60BD">
        <w:rPr>
          <w:b/>
          <w:lang w:val="sr-Latn-ME"/>
        </w:rPr>
        <w:t>UTM</w:t>
      </w:r>
      <w:r w:rsidRPr="002A60BD">
        <w:rPr>
          <w:lang w:val="sr-Latn-ME"/>
        </w:rPr>
        <w:t xml:space="preserve"> (Universal Transverse Mercator) onda se za taj plan koristi koordinatni sistem </w:t>
      </w:r>
      <w:r w:rsidRPr="002A60BD">
        <w:rPr>
          <w:b/>
          <w:lang w:val="sr-Latn-ME"/>
        </w:rPr>
        <w:t>UTM84-34N – 32634</w:t>
      </w:r>
      <w:r w:rsidRPr="002A60BD">
        <w:rPr>
          <w:lang w:val="sr-Latn-ME"/>
        </w:rPr>
        <w:t xml:space="preserve"> odnosno šablon (</w:t>
      </w:r>
      <w:r w:rsidRPr="002A60BD">
        <w:rPr>
          <w:b/>
          <w:lang w:val="sr-Latn-ME"/>
        </w:rPr>
        <w:t>Template</w:t>
      </w:r>
      <w:r w:rsidRPr="002A60BD">
        <w:rPr>
          <w:lang w:val="sr-Latn-ME"/>
        </w:rPr>
        <w:t xml:space="preserve">) </w:t>
      </w:r>
      <w:r w:rsidRPr="002A60BD">
        <w:rPr>
          <w:b/>
          <w:lang w:val="sr-Latn-ME"/>
        </w:rPr>
        <w:t>PlanModelGML_UTM_template.dwt</w:t>
      </w:r>
      <w:r w:rsidRPr="002A60BD">
        <w:rPr>
          <w:lang w:val="sr-Latn-ME"/>
        </w:rPr>
        <w:t>.</w:t>
      </w:r>
    </w:p>
    <w:p w14:paraId="05BDBA10" w14:textId="6646BF8E" w:rsidR="00153BD9" w:rsidRPr="002A60BD" w:rsidRDefault="00153BD9" w:rsidP="00153BD9">
      <w:pPr>
        <w:rPr>
          <w:lang w:val="sr-Latn-ME"/>
        </w:rPr>
      </w:pPr>
      <w:r w:rsidRPr="002A60BD">
        <w:rPr>
          <w:lang w:val="sr-Latn-ME"/>
        </w:rPr>
        <w:t>Poslije otvaranja šablona (Template) treba vizuelno predstaviti objekte. Za vizuelnu prezentaciju objekata (grafičkih simbola) neophodno je učitati displej model (</w:t>
      </w:r>
      <w:r w:rsidRPr="002A60BD">
        <w:rPr>
          <w:b/>
          <w:lang w:val="sr-Latn-ME"/>
        </w:rPr>
        <w:t>Display Model</w:t>
      </w:r>
      <w:r w:rsidRPr="002A60BD">
        <w:rPr>
          <w:lang w:val="sr-Latn-ME"/>
        </w:rPr>
        <w:t xml:space="preserve">). Da bi učitali displej model (Display Model) na tab </w:t>
      </w:r>
      <w:r w:rsidRPr="002A60BD">
        <w:rPr>
          <w:b/>
          <w:lang w:val="sr-Latn-ME"/>
        </w:rPr>
        <w:t>Home</w:t>
      </w:r>
      <w:r w:rsidRPr="002A60BD">
        <w:rPr>
          <w:lang w:val="sr-Latn-ME"/>
        </w:rPr>
        <w:t xml:space="preserve">, panel </w:t>
      </w:r>
      <w:r w:rsidRPr="002A60BD">
        <w:rPr>
          <w:b/>
          <w:lang w:val="sr-Latn-ME"/>
        </w:rPr>
        <w:t>Display</w:t>
      </w:r>
      <w:r w:rsidRPr="002A60BD">
        <w:rPr>
          <w:lang w:val="sr-Latn-ME"/>
        </w:rPr>
        <w:t xml:space="preserve"> treba kliknuti na dugme </w:t>
      </w:r>
      <w:r w:rsidRPr="002A60BD">
        <w:rPr>
          <w:noProof/>
          <w:lang w:val="en-US" w:eastAsia="en-US"/>
        </w:rPr>
        <w:drawing>
          <wp:inline distT="0" distB="0" distL="0" distR="0" wp14:anchorId="45123FC8" wp14:editId="14F3A08F">
            <wp:extent cx="161905" cy="180952"/>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61905" cy="180952"/>
                    </a:xfrm>
                    <a:prstGeom prst="rect">
                      <a:avLst/>
                    </a:prstGeom>
                  </pic:spPr>
                </pic:pic>
              </a:graphicData>
            </a:graphic>
          </wp:inline>
        </w:drawing>
      </w:r>
      <w:r w:rsidRPr="002A60BD">
        <w:rPr>
          <w:lang w:val="sr-Latn-ME"/>
        </w:rPr>
        <w:t xml:space="preserve"> kako bi sa padajućeg menija izabrali </w:t>
      </w:r>
      <w:r w:rsidRPr="002A60BD">
        <w:rPr>
          <w:b/>
          <w:lang w:val="sr-Latn-ME"/>
        </w:rPr>
        <w:t>Open Display Model...</w:t>
      </w:r>
      <w:r w:rsidRPr="002A60BD">
        <w:rPr>
          <w:lang w:val="sr-Latn-ME"/>
        </w:rPr>
        <w:t xml:space="preserve"> (</w:t>
      </w:r>
      <w:r w:rsidR="00A43197" w:rsidRPr="002A60BD">
        <w:rPr>
          <w:lang w:val="sr-Latn-ME"/>
        </w:rPr>
        <w:t>Slika 52</w:t>
      </w:r>
      <w:r w:rsidRPr="002A60BD">
        <w:rPr>
          <w:lang w:val="sr-Latn-ME"/>
        </w:rPr>
        <w:t>)</w:t>
      </w:r>
    </w:p>
    <w:p w14:paraId="1CA8B520" w14:textId="77777777" w:rsidR="00217933" w:rsidRPr="002A60BD" w:rsidRDefault="00217933" w:rsidP="008457A2">
      <w:pPr>
        <w:pStyle w:val="Slike"/>
      </w:pPr>
      <w:r w:rsidRPr="002A60BD">
        <w:rPr>
          <w:lang w:val="en-US"/>
        </w:rPr>
        <w:drawing>
          <wp:inline distT="0" distB="0" distL="0" distR="0" wp14:anchorId="10C2CC64" wp14:editId="616356DA">
            <wp:extent cx="5732145" cy="2028825"/>
            <wp:effectExtent l="0" t="0" r="1905"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ACAD 15.jpg"/>
                    <pic:cNvPicPr/>
                  </pic:nvPicPr>
                  <pic:blipFill>
                    <a:blip r:embed="rId77">
                      <a:extLst>
                        <a:ext uri="{28A0092B-C50C-407E-A947-70E740481C1C}">
                          <a14:useLocalDpi xmlns:a14="http://schemas.microsoft.com/office/drawing/2010/main" val="0"/>
                        </a:ext>
                      </a:extLst>
                    </a:blip>
                    <a:stretch>
                      <a:fillRect/>
                    </a:stretch>
                  </pic:blipFill>
                  <pic:spPr>
                    <a:xfrm>
                      <a:off x="0" y="0"/>
                      <a:ext cx="5732145" cy="2028825"/>
                    </a:xfrm>
                    <a:prstGeom prst="rect">
                      <a:avLst/>
                    </a:prstGeom>
                  </pic:spPr>
                </pic:pic>
              </a:graphicData>
            </a:graphic>
          </wp:inline>
        </w:drawing>
      </w:r>
    </w:p>
    <w:p w14:paraId="35D72BF3" w14:textId="1350E03E" w:rsidR="00217933" w:rsidRPr="002A60BD" w:rsidRDefault="00217933" w:rsidP="00217933">
      <w:pPr>
        <w:pStyle w:val="Caption"/>
        <w:rPr>
          <w:lang w:val="sr-Latn-ME"/>
        </w:rPr>
      </w:pPr>
      <w:bookmarkStart w:id="64" w:name="_Ref370834768"/>
      <w:r w:rsidRPr="002A60BD">
        <w:rPr>
          <w:b/>
          <w:lang w:val="sr-Latn-ME"/>
        </w:rPr>
        <w:t>Slika</w:t>
      </w:r>
      <w:bookmarkEnd w:id="64"/>
      <w:r w:rsidR="00A43197" w:rsidRPr="002A60BD">
        <w:rPr>
          <w:b/>
          <w:lang w:val="sr-Latn-ME"/>
        </w:rPr>
        <w:t xml:space="preserve"> 52</w:t>
      </w:r>
      <w:r w:rsidRPr="002A60BD">
        <w:rPr>
          <w:b/>
          <w:lang w:val="sr-Latn-ME"/>
        </w:rPr>
        <w:t>:</w:t>
      </w:r>
      <w:r w:rsidRPr="002A60BD">
        <w:rPr>
          <w:lang w:val="sr-Latn-ME"/>
        </w:rPr>
        <w:t xml:space="preserve"> Učitavanje displej modela (Display Model).</w:t>
      </w:r>
    </w:p>
    <w:p w14:paraId="7B4FCDB5" w14:textId="2A2BB47F" w:rsidR="00153BD9" w:rsidRPr="002A60BD" w:rsidRDefault="00153BD9" w:rsidP="00153BD9">
      <w:pPr>
        <w:rPr>
          <w:lang w:val="sr-Latn-ME"/>
        </w:rPr>
      </w:pPr>
      <w:r w:rsidRPr="002A60BD">
        <w:rPr>
          <w:lang w:val="sr-Latn-ME"/>
        </w:rPr>
        <w:t xml:space="preserve">Nakon toga otvoriće se prozor </w:t>
      </w:r>
      <w:r w:rsidRPr="002A60BD">
        <w:rPr>
          <w:b/>
          <w:lang w:val="sr-Latn-ME"/>
        </w:rPr>
        <w:t>Select a Display Model File</w:t>
      </w:r>
      <w:r w:rsidRPr="002A60BD">
        <w:rPr>
          <w:lang w:val="sr-Latn-ME"/>
        </w:rPr>
        <w:t xml:space="preserve"> i na putanju gdje je instaliran GIS MonPlanGML (C:\GIS MonPlanGML) u folderu </w:t>
      </w:r>
      <w:r w:rsidRPr="002A60BD">
        <w:rPr>
          <w:b/>
          <w:lang w:val="sr-Latn-ME"/>
        </w:rPr>
        <w:t>Display Model</w:t>
      </w:r>
      <w:r w:rsidRPr="002A60BD">
        <w:rPr>
          <w:lang w:val="sr-Latn-ME"/>
        </w:rPr>
        <w:t xml:space="preserve"> izabraćemo di</w:t>
      </w:r>
      <w:r w:rsidR="00E10B00" w:rsidRPr="002A60BD">
        <w:rPr>
          <w:lang w:val="sr-Latn-ME"/>
        </w:rPr>
        <w:t>splej model u zavisnosti na kojem koordinatnom</w:t>
      </w:r>
      <w:r w:rsidRPr="002A60BD">
        <w:rPr>
          <w:lang w:val="sr-Latn-ME"/>
        </w:rPr>
        <w:t xml:space="preserve"> s</w:t>
      </w:r>
      <w:r w:rsidR="00E10B00" w:rsidRPr="002A60BD">
        <w:rPr>
          <w:lang w:val="sr-Latn-ME"/>
        </w:rPr>
        <w:t>istem se nalazi plan ili na kojem koordinatnom</w:t>
      </w:r>
      <w:r w:rsidRPr="002A60BD">
        <w:rPr>
          <w:lang w:val="sr-Latn-ME"/>
        </w:rPr>
        <w:t xml:space="preserve"> sistem</w:t>
      </w:r>
      <w:r w:rsidR="00E10B00" w:rsidRPr="002A60BD">
        <w:rPr>
          <w:lang w:val="sr-Latn-ME"/>
        </w:rPr>
        <w:t>u</w:t>
      </w:r>
      <w:r w:rsidRPr="002A60BD">
        <w:rPr>
          <w:lang w:val="sr-Latn-ME"/>
        </w:rPr>
        <w:t xml:space="preserve"> želimo predstaviti plan i kliknemo </w:t>
      </w:r>
      <w:r w:rsidRPr="002A60BD">
        <w:rPr>
          <w:b/>
          <w:lang w:val="sr-Latn-ME"/>
        </w:rPr>
        <w:t>Open</w:t>
      </w:r>
      <w:r w:rsidRPr="002A60BD">
        <w:rPr>
          <w:lang w:val="sr-Latn-ME"/>
        </w:rPr>
        <w:t xml:space="preserve"> (</w:t>
      </w:r>
      <w:r w:rsidR="00A43197" w:rsidRPr="002A60BD">
        <w:rPr>
          <w:lang w:val="sr-Latn-ME"/>
        </w:rPr>
        <w:t>Slika 53</w:t>
      </w:r>
      <w:r w:rsidRPr="002A60BD">
        <w:rPr>
          <w:lang w:val="sr-Latn-ME"/>
        </w:rPr>
        <w:t>).</w:t>
      </w:r>
    </w:p>
    <w:p w14:paraId="3F939BF4" w14:textId="77777777" w:rsidR="00153BD9" w:rsidRPr="002A60BD" w:rsidRDefault="00153BD9" w:rsidP="008457A2">
      <w:pPr>
        <w:pStyle w:val="Slike"/>
      </w:pPr>
      <w:r w:rsidRPr="002A60BD">
        <w:rPr>
          <w:lang w:val="en-US"/>
        </w:rPr>
        <w:lastRenderedPageBreak/>
        <w:drawing>
          <wp:inline distT="0" distB="0" distL="0" distR="0" wp14:anchorId="13E69283" wp14:editId="3B07DF48">
            <wp:extent cx="5335325" cy="3128970"/>
            <wp:effectExtent l="38100" t="38100" r="93980" b="9080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ACAD 07.jpg"/>
                    <pic:cNvPicPr/>
                  </pic:nvPicPr>
                  <pic:blipFill>
                    <a:blip r:embed="rId69">
                      <a:extLst>
                        <a:ext uri="{28A0092B-C50C-407E-A947-70E740481C1C}">
                          <a14:useLocalDpi xmlns:a14="http://schemas.microsoft.com/office/drawing/2010/main" val="0"/>
                        </a:ext>
                      </a:extLst>
                    </a:blip>
                    <a:stretch>
                      <a:fillRect/>
                    </a:stretch>
                  </pic:blipFill>
                  <pic:spPr>
                    <a:xfrm>
                      <a:off x="0" y="0"/>
                      <a:ext cx="5335325" cy="3128970"/>
                    </a:xfrm>
                    <a:prstGeom prst="rect">
                      <a:avLst/>
                    </a:prstGeom>
                    <a:effectLst>
                      <a:outerShdw blurRad="50800" dist="38100" dir="2700000" algn="tl" rotWithShape="0">
                        <a:prstClr val="black">
                          <a:alpha val="40000"/>
                        </a:prstClr>
                      </a:outerShdw>
                    </a:effectLst>
                  </pic:spPr>
                </pic:pic>
              </a:graphicData>
            </a:graphic>
          </wp:inline>
        </w:drawing>
      </w:r>
    </w:p>
    <w:p w14:paraId="1CD2BB95" w14:textId="7BA1673E" w:rsidR="00153BD9" w:rsidRPr="002A60BD" w:rsidRDefault="00153BD9" w:rsidP="00153BD9">
      <w:pPr>
        <w:pStyle w:val="Caption"/>
        <w:rPr>
          <w:lang w:val="sr-Latn-ME"/>
        </w:rPr>
      </w:pPr>
      <w:bookmarkStart w:id="65" w:name="_Ref370834951"/>
      <w:r w:rsidRPr="002A60BD">
        <w:rPr>
          <w:b/>
          <w:lang w:val="sr-Latn-ME"/>
        </w:rPr>
        <w:t>Slika</w:t>
      </w:r>
      <w:bookmarkEnd w:id="65"/>
      <w:r w:rsidR="006070DE" w:rsidRPr="002A60BD">
        <w:rPr>
          <w:b/>
          <w:lang w:val="sr-Latn-ME"/>
        </w:rPr>
        <w:t xml:space="preserve"> 5</w:t>
      </w:r>
      <w:r w:rsidR="00A43197" w:rsidRPr="002A60BD">
        <w:rPr>
          <w:b/>
          <w:lang w:val="sr-Latn-ME"/>
        </w:rPr>
        <w:t>3</w:t>
      </w:r>
      <w:r w:rsidRPr="002A60BD">
        <w:rPr>
          <w:b/>
          <w:lang w:val="sr-Latn-ME"/>
        </w:rPr>
        <w:t>:</w:t>
      </w:r>
      <w:r w:rsidRPr="002A60BD">
        <w:rPr>
          <w:lang w:val="sr-Latn-ME"/>
        </w:rPr>
        <w:t xml:space="preserve"> Pozivanje displej modela (Display Model)</w:t>
      </w:r>
    </w:p>
    <w:p w14:paraId="5B72F1BC" w14:textId="77777777" w:rsidR="00153BD9" w:rsidRPr="002A60BD" w:rsidRDefault="00153BD9" w:rsidP="00153BD9">
      <w:pPr>
        <w:rPr>
          <w:lang w:val="sr-Latn-ME"/>
        </w:rPr>
      </w:pPr>
      <w:r w:rsidRPr="002A60BD">
        <w:rPr>
          <w:lang w:val="sr-Latn-ME"/>
        </w:rPr>
        <w:t xml:space="preserve">U folderu </w:t>
      </w:r>
      <w:r w:rsidRPr="002A60BD">
        <w:rPr>
          <w:b/>
          <w:lang w:val="sr-Latn-ME"/>
        </w:rPr>
        <w:t>Display Model</w:t>
      </w:r>
      <w:r w:rsidRPr="002A60BD">
        <w:rPr>
          <w:lang w:val="sr-Latn-ME"/>
        </w:rPr>
        <w:t xml:space="preserve"> (C:\GIS MonPlanGML\Display Model) se nalaze tri vrste displej modela u zavisnosti od koordinatnog sistema. Displej modeli koji se nalaze u folderu Display Model su:</w:t>
      </w:r>
    </w:p>
    <w:p w14:paraId="63B09262" w14:textId="77777777" w:rsidR="00153BD9" w:rsidRPr="002A60BD" w:rsidRDefault="00153BD9" w:rsidP="00475A4A">
      <w:pPr>
        <w:pStyle w:val="ListParagraph"/>
        <w:numPr>
          <w:ilvl w:val="0"/>
          <w:numId w:val="15"/>
        </w:numPr>
        <w:rPr>
          <w:lang w:val="sr-Latn-ME"/>
        </w:rPr>
      </w:pPr>
      <w:r w:rsidRPr="002A60BD">
        <w:rPr>
          <w:b/>
          <w:lang w:val="sr-Latn-ME"/>
        </w:rPr>
        <w:t xml:space="preserve">Display Model v.2.0 Balkan6-31276 </w:t>
      </w:r>
      <w:r w:rsidRPr="002A60BD">
        <w:rPr>
          <w:lang w:val="sr-Latn-ME"/>
        </w:rPr>
        <w:t>– Ovaj displej model (</w:t>
      </w:r>
      <w:r w:rsidRPr="002A60BD">
        <w:rPr>
          <w:b/>
          <w:lang w:val="sr-Latn-ME"/>
        </w:rPr>
        <w:t>Display Model</w:t>
      </w:r>
      <w:r w:rsidRPr="002A60BD">
        <w:rPr>
          <w:lang w:val="sr-Latn-ME"/>
        </w:rPr>
        <w:t xml:space="preserve">) koristi koordinatni sistem </w:t>
      </w:r>
      <w:r w:rsidRPr="002A60BD">
        <w:rPr>
          <w:b/>
          <w:lang w:val="sr-Latn-ME"/>
        </w:rPr>
        <w:t>MGI/gc.Balkans-6 – 31276</w:t>
      </w:r>
    </w:p>
    <w:p w14:paraId="07ECB8AF" w14:textId="77777777" w:rsidR="00153BD9" w:rsidRPr="002A60BD" w:rsidRDefault="00153BD9" w:rsidP="00475A4A">
      <w:pPr>
        <w:pStyle w:val="ListParagraph"/>
        <w:numPr>
          <w:ilvl w:val="0"/>
          <w:numId w:val="18"/>
        </w:numPr>
        <w:rPr>
          <w:b/>
          <w:lang w:val="sr-Latn-ME"/>
        </w:rPr>
      </w:pPr>
      <w:r w:rsidRPr="002A60BD">
        <w:rPr>
          <w:b/>
          <w:lang w:val="sr-Latn-ME"/>
        </w:rPr>
        <w:t xml:space="preserve">Display Model v.2.0 Balkan7-31277 </w:t>
      </w:r>
      <w:r w:rsidRPr="002A60BD">
        <w:rPr>
          <w:lang w:val="sr-Latn-ME"/>
        </w:rPr>
        <w:t>– Ovaj displej model (</w:t>
      </w:r>
      <w:r w:rsidRPr="002A60BD">
        <w:rPr>
          <w:b/>
          <w:lang w:val="sr-Latn-ME"/>
        </w:rPr>
        <w:t>Display Model</w:t>
      </w:r>
      <w:r w:rsidRPr="002A60BD">
        <w:rPr>
          <w:lang w:val="sr-Latn-ME"/>
        </w:rPr>
        <w:t xml:space="preserve">) koristi koordinatni sistem </w:t>
      </w:r>
      <w:r w:rsidRPr="002A60BD">
        <w:rPr>
          <w:b/>
          <w:lang w:val="sr-Latn-ME"/>
        </w:rPr>
        <w:t>MGI/gc.Balkans-7 – 31277</w:t>
      </w:r>
    </w:p>
    <w:p w14:paraId="1F75C773" w14:textId="77777777" w:rsidR="00153BD9" w:rsidRPr="002A60BD" w:rsidRDefault="00153BD9" w:rsidP="00475A4A">
      <w:pPr>
        <w:pStyle w:val="ListParagraph"/>
        <w:numPr>
          <w:ilvl w:val="0"/>
          <w:numId w:val="18"/>
        </w:numPr>
        <w:rPr>
          <w:b/>
          <w:lang w:val="sr-Latn-ME"/>
        </w:rPr>
      </w:pPr>
      <w:r w:rsidRPr="002A60BD">
        <w:rPr>
          <w:b/>
          <w:lang w:val="sr-Latn-ME"/>
        </w:rPr>
        <w:t xml:space="preserve">Display Model v.2.0 UTM-32634  </w:t>
      </w:r>
      <w:r w:rsidRPr="002A60BD">
        <w:rPr>
          <w:lang w:val="sr-Latn-ME"/>
        </w:rPr>
        <w:t>– Ovaj displej model (</w:t>
      </w:r>
      <w:r w:rsidRPr="002A60BD">
        <w:rPr>
          <w:b/>
          <w:lang w:val="sr-Latn-ME"/>
        </w:rPr>
        <w:t>Display Model</w:t>
      </w:r>
      <w:r w:rsidRPr="002A60BD">
        <w:rPr>
          <w:lang w:val="sr-Latn-ME"/>
        </w:rPr>
        <w:t>) koristi koordinatni sistem</w:t>
      </w:r>
      <w:r w:rsidRPr="002A60BD">
        <w:rPr>
          <w:b/>
          <w:lang w:val="sr-Latn-ME"/>
        </w:rPr>
        <w:t xml:space="preserve"> UTM84-34N – 32634</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153BD9" w:rsidRPr="002A60BD" w14:paraId="42B74B0C" w14:textId="77777777" w:rsidTr="00153BD9">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04715143" w14:textId="77777777" w:rsidR="00153BD9" w:rsidRPr="002A60BD" w:rsidRDefault="00153BD9" w:rsidP="00153BD9">
            <w:pPr>
              <w:pStyle w:val="Icon"/>
              <w:ind w:firstLine="0"/>
              <w:rPr>
                <w:u w:val="double"/>
                <w:lang w:val="sr-Latn-ME"/>
              </w:rPr>
            </w:pPr>
            <w:r w:rsidRPr="002A60BD">
              <w:rPr>
                <w:noProof/>
                <w:lang w:val="en-US" w:eastAsia="en-US"/>
              </w:rPr>
              <mc:AlternateContent>
                <mc:Choice Requires="wpg">
                  <w:drawing>
                    <wp:inline distT="0" distB="0" distL="0" distR="0" wp14:anchorId="0C1C0B62" wp14:editId="380DB130">
                      <wp:extent cx="228600" cy="228600"/>
                      <wp:effectExtent l="0" t="0" r="0" b="0"/>
                      <wp:docPr id="207"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208" name="Oval 208"/>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209" name="Freeform 209"/>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BC4D0D1"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">
                      <v:oval id="Oval 208"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lDG78A&#10;AADcAAAADwAAAGRycy9kb3ducmV2LnhtbERPy4rCMBTdC/MP4Q64EU0tKtIxihQVl74+4NpcmzLN&#10;TWmi1r83C8Hl4bwXq87W4kGtrxwrGI8SEMSF0xWXCi7n7XAOwgdkjbVjUvAiD6vlT2+BmXZPPtLj&#10;FEoRQ9hnqMCE0GRS+sKQRT9yDXHkbq61GCJsS6lbfMZwW8s0SWbSYsWxwWBDuaHi/3S3CgbpRuaH&#10;aTod3Ex+sNfr7jyZ75Tq/3brPxCBuvAVf9x7rSBN4tp4Jh4BuX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SUMbvwAAANwAAAAPAAAAAAAAAAAAAAAAAJgCAABkcnMvZG93bnJl&#10;di54bWxQSwUGAAAAAAQABAD1AAAAhAMAAAAA&#10;" fillcolor="#0070c0" stroked="f" strokeweight="0">
                        <v:stroke joinstyle="miter"/>
                        <o:lock v:ext="edit" aspectratio="t"/>
                      </v:oval>
                      <v:shape id="Freeform 209"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NS3MYA&#10;AADcAAAADwAAAGRycy9kb3ducmV2LnhtbESPQUvDQBSE74L/YXmCN7trD2JjtqUIlqDUYmvT6yP7&#10;mo1m34bs2sR/7xYKHoeZ+YbJF6NrxYn60HjWcD9RIIgrbxquNXzuXu4eQYSIbLD1TBp+KcBifn2V&#10;Y2b8wB902sZaJAiHDDXYGLtMylBZchgmviNO3tH3DmOSfS1Nj0OCu1ZOlXqQDhtOCxY7erZUfW9/&#10;nIavonhfrtb2sH57Pe7Uvqw3q3LQ+vZmXD6BiDTG//ClXRgNUzWD85l0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NS3MYAAADcAAAADwAAAAAAAAAAAAAAAACYAgAAZHJz&#10;L2Rvd25yZXYueG1sUEsFBgAAAAAEAAQA9QAAAIsDAAAAAA==&#10;" path="m3915,38279r23491,l27406,127000r-23491,l3915,38279xm15661,v8649,,15661,7012,15661,15661c31322,24310,24310,31322,15661,31322,7012,31322,,24310,,15661,,7012,7012,,15661,xe" fillcolor="window"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0A471996" w14:textId="77777777" w:rsidR="00153BD9" w:rsidRPr="002A60BD" w:rsidRDefault="00153BD9" w:rsidP="00153BD9">
            <w:pPr>
              <w:pStyle w:val="TipText"/>
              <w:ind w:firstLine="0"/>
              <w:cnfStyle w:val="000000000000" w:firstRow="0" w:lastRow="0" w:firstColumn="0" w:lastColumn="0" w:oddVBand="0" w:evenVBand="0" w:oddHBand="0" w:evenHBand="0" w:firstRowFirstColumn="0" w:firstRowLastColumn="0" w:lastRowFirstColumn="0" w:lastRowLastColumn="0"/>
              <w:rPr>
                <w:sz w:val="18"/>
                <w:lang w:val="sr-Latn-ME"/>
              </w:rPr>
            </w:pPr>
            <w:r w:rsidRPr="002A60BD">
              <w:rPr>
                <w:sz w:val="18"/>
                <w:lang w:val="sr-Latn-ME"/>
              </w:rPr>
              <w:t>Displej model (</w:t>
            </w:r>
            <w:r w:rsidRPr="002A60BD">
              <w:rPr>
                <w:b/>
                <w:sz w:val="18"/>
                <w:lang w:val="sr-Latn-ME"/>
              </w:rPr>
              <w:t>Display Model</w:t>
            </w:r>
            <w:r w:rsidRPr="002A60BD">
              <w:rPr>
                <w:sz w:val="18"/>
                <w:lang w:val="sr-Latn-ME"/>
              </w:rPr>
              <w:t>) se koristi za vizuelnu prezentaciju objekata (grafičkih simbola) na određeni koordinatni sistem.</w:t>
            </w:r>
          </w:p>
          <w:p w14:paraId="64AD4357" w14:textId="77777777" w:rsidR="00153BD9" w:rsidRPr="002A60BD" w:rsidRDefault="00153BD9" w:rsidP="00153BD9">
            <w:pPr>
              <w:pStyle w:val="TipText"/>
              <w:ind w:firstLine="0"/>
              <w:cnfStyle w:val="000000000000" w:firstRow="0" w:lastRow="0" w:firstColumn="0" w:lastColumn="0" w:oddVBand="0" w:evenVBand="0" w:oddHBand="0" w:evenHBand="0" w:firstRowFirstColumn="0" w:firstRowLastColumn="0" w:lastRowFirstColumn="0" w:lastRowLastColumn="0"/>
              <w:rPr>
                <w:sz w:val="18"/>
                <w:lang w:val="sr-Latn-ME"/>
              </w:rPr>
            </w:pPr>
            <w:r w:rsidRPr="002A60BD">
              <w:rPr>
                <w:sz w:val="18"/>
                <w:lang w:val="sr-Latn-ME"/>
              </w:rPr>
              <w:t xml:space="preserve">Ako se plan (podaci u </w:t>
            </w:r>
            <w:r w:rsidRPr="002A60BD">
              <w:rPr>
                <w:b/>
                <w:sz w:val="18"/>
                <w:lang w:val="sr-Latn-ME"/>
              </w:rPr>
              <w:t>Industry Model</w:t>
            </w:r>
            <w:r w:rsidRPr="002A60BD">
              <w:rPr>
                <w:sz w:val="18"/>
                <w:lang w:val="sr-Latn-ME"/>
              </w:rPr>
              <w:t>) nalazi na jednom koordinatnom sistemu, isti se može prezentovati na drugom koordinatnom sistemu.</w:t>
            </w:r>
          </w:p>
          <w:p w14:paraId="65FD551E" w14:textId="77777777" w:rsidR="00153BD9" w:rsidRPr="002A60BD" w:rsidRDefault="00153BD9" w:rsidP="00153BD9">
            <w:pPr>
              <w:pStyle w:val="TipText"/>
              <w:ind w:firstLine="0"/>
              <w:cnfStyle w:val="000000000000" w:firstRow="0" w:lastRow="0" w:firstColumn="0" w:lastColumn="0" w:oddVBand="0" w:evenVBand="0" w:oddHBand="0" w:evenHBand="0" w:firstRowFirstColumn="0" w:firstRowLastColumn="0" w:lastRowFirstColumn="0" w:lastRowLastColumn="0"/>
              <w:rPr>
                <w:lang w:val="sr-Latn-ME"/>
              </w:rPr>
            </w:pPr>
            <w:r w:rsidRPr="002A60BD">
              <w:rPr>
                <w:b/>
                <w:sz w:val="18"/>
                <w:lang w:val="sr-Latn-ME"/>
              </w:rPr>
              <w:t>Npr.</w:t>
            </w:r>
            <w:r w:rsidRPr="002A60BD">
              <w:rPr>
                <w:sz w:val="18"/>
                <w:lang w:val="sr-Latn-ME"/>
              </w:rPr>
              <w:t xml:space="preserve"> Ako se plan nalazi na koordinatnom sistemu </w:t>
            </w:r>
            <w:r w:rsidRPr="002A60BD">
              <w:rPr>
                <w:b/>
                <w:sz w:val="18"/>
                <w:lang w:val="sr-Latn-ME"/>
              </w:rPr>
              <w:t>MGI/gc.Balkans-6 – 31276</w:t>
            </w:r>
            <w:r w:rsidRPr="002A60BD">
              <w:rPr>
                <w:sz w:val="18"/>
                <w:lang w:val="sr-Latn-ME"/>
              </w:rPr>
              <w:t xml:space="preserve"> pozivanjem displej modela </w:t>
            </w:r>
            <w:r w:rsidRPr="002A60BD">
              <w:rPr>
                <w:b/>
                <w:sz w:val="18"/>
                <w:lang w:val="sr-Latn-ME"/>
              </w:rPr>
              <w:t>Display Model v.1.3.6.2 Balkan7-31277</w:t>
            </w:r>
            <w:r w:rsidRPr="002A60BD">
              <w:rPr>
                <w:sz w:val="18"/>
                <w:lang w:val="sr-Latn-ME"/>
              </w:rPr>
              <w:t xml:space="preserve"> grafički simboli plana će se prezentovati na koordinatnom sistemu </w:t>
            </w:r>
            <w:r w:rsidRPr="002A60BD">
              <w:rPr>
                <w:b/>
                <w:sz w:val="18"/>
                <w:lang w:val="sr-Latn-ME"/>
              </w:rPr>
              <w:t>MGI/gc.Balkans-7 – 31277</w:t>
            </w:r>
            <w:r w:rsidRPr="002A60BD">
              <w:rPr>
                <w:sz w:val="18"/>
                <w:lang w:val="sr-Latn-ME"/>
              </w:rPr>
              <w:t xml:space="preserve">, uz napomenu da neće doći do transformacije koordinata objekata u bazi (u bazi koordinate objekata ostaju na koordinatnom sistemu </w:t>
            </w:r>
            <w:r w:rsidRPr="002A60BD">
              <w:rPr>
                <w:b/>
                <w:sz w:val="18"/>
                <w:lang w:val="sr-Latn-ME"/>
              </w:rPr>
              <w:t>MGI/gc.Balkans-6 – 31276</w:t>
            </w:r>
            <w:r w:rsidRPr="002A60BD">
              <w:rPr>
                <w:sz w:val="18"/>
                <w:lang w:val="sr-Latn-ME"/>
              </w:rPr>
              <w:t>)!</w:t>
            </w:r>
          </w:p>
        </w:tc>
      </w:tr>
    </w:tbl>
    <w:p w14:paraId="0CC6DB76" w14:textId="77777777" w:rsidR="00153BD9" w:rsidRPr="002A60BD" w:rsidRDefault="00153BD9" w:rsidP="00153BD9">
      <w:pPr>
        <w:spacing w:after="0"/>
        <w:rPr>
          <w:lang w:val="sr-Latn-ME"/>
        </w:rPr>
      </w:pPr>
    </w:p>
    <w:p w14:paraId="43DDF803" w14:textId="4425B547" w:rsidR="00153BD9" w:rsidRPr="002A60BD" w:rsidRDefault="00153BD9" w:rsidP="00153BD9">
      <w:pPr>
        <w:rPr>
          <w:lang w:val="sr-Latn-ME"/>
        </w:rPr>
      </w:pPr>
      <w:r w:rsidRPr="002A60BD">
        <w:rPr>
          <w:lang w:val="sr-Latn-ME"/>
        </w:rPr>
        <w:t xml:space="preserve">Nakon pozivanja željenog displej modela kliknemo na dugme </w:t>
      </w:r>
      <w:r w:rsidRPr="002A60BD">
        <w:rPr>
          <w:noProof/>
          <w:lang w:val="en-US" w:eastAsia="en-US"/>
        </w:rPr>
        <w:drawing>
          <wp:inline distT="0" distB="0" distL="0" distR="0" wp14:anchorId="70BE6097" wp14:editId="005344B9">
            <wp:extent cx="482817" cy="265899"/>
            <wp:effectExtent l="0" t="0" r="0" b="127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95233" cy="272737"/>
                    </a:xfrm>
                    <a:prstGeom prst="rect">
                      <a:avLst/>
                    </a:prstGeom>
                  </pic:spPr>
                </pic:pic>
              </a:graphicData>
            </a:graphic>
          </wp:inline>
        </w:drawing>
      </w:r>
      <w:r w:rsidRPr="002A60BD">
        <w:rPr>
          <w:lang w:val="sr-Latn-ME"/>
        </w:rPr>
        <w:t xml:space="preserve"> </w:t>
      </w:r>
      <w:r w:rsidRPr="002A60BD">
        <w:rPr>
          <w:b/>
          <w:lang w:val="sr-Latn-ME"/>
        </w:rPr>
        <w:t>Generate Graphic</w:t>
      </w:r>
      <w:r w:rsidRPr="002A60BD">
        <w:rPr>
          <w:lang w:val="sr-Latn-ME"/>
        </w:rPr>
        <w:t xml:space="preserve"> kako bi pokrenuli proces očitavanja displej modela (</w:t>
      </w:r>
      <w:r w:rsidR="00A43197" w:rsidRPr="002A60BD">
        <w:rPr>
          <w:lang w:val="sr-Latn-ME"/>
        </w:rPr>
        <w:t>Slika 54</w:t>
      </w:r>
      <w:r w:rsidRPr="002A60BD">
        <w:rPr>
          <w:lang w:val="sr-Latn-ME"/>
        </w:rPr>
        <w:t>).</w:t>
      </w:r>
    </w:p>
    <w:p w14:paraId="418DFDD1" w14:textId="77777777" w:rsidR="00F70360" w:rsidRPr="002A60BD" w:rsidRDefault="00F70360" w:rsidP="008457A2">
      <w:pPr>
        <w:pStyle w:val="Slike"/>
      </w:pPr>
      <w:r w:rsidRPr="002A60BD">
        <w:rPr>
          <w:lang w:val="en-US"/>
        </w:rPr>
        <w:lastRenderedPageBreak/>
        <w:drawing>
          <wp:inline distT="0" distB="0" distL="0" distR="0" wp14:anchorId="1BE98F60" wp14:editId="15802F39">
            <wp:extent cx="5732145" cy="1898650"/>
            <wp:effectExtent l="0" t="0" r="1905" b="635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ACAD 16.jpg"/>
                    <pic:cNvPicPr/>
                  </pic:nvPicPr>
                  <pic:blipFill>
                    <a:blip r:embed="rId78">
                      <a:extLst>
                        <a:ext uri="{28A0092B-C50C-407E-A947-70E740481C1C}">
                          <a14:useLocalDpi xmlns:a14="http://schemas.microsoft.com/office/drawing/2010/main" val="0"/>
                        </a:ext>
                      </a:extLst>
                    </a:blip>
                    <a:stretch>
                      <a:fillRect/>
                    </a:stretch>
                  </pic:blipFill>
                  <pic:spPr>
                    <a:xfrm>
                      <a:off x="0" y="0"/>
                      <a:ext cx="5732145" cy="1898650"/>
                    </a:xfrm>
                    <a:prstGeom prst="rect">
                      <a:avLst/>
                    </a:prstGeom>
                  </pic:spPr>
                </pic:pic>
              </a:graphicData>
            </a:graphic>
          </wp:inline>
        </w:drawing>
      </w:r>
    </w:p>
    <w:p w14:paraId="3706DFFB" w14:textId="53D92E9E" w:rsidR="00F70360" w:rsidRPr="002A60BD" w:rsidRDefault="00F70360" w:rsidP="00F70360">
      <w:pPr>
        <w:pStyle w:val="Caption"/>
        <w:rPr>
          <w:lang w:val="sr-Latn-ME"/>
        </w:rPr>
      </w:pPr>
      <w:bookmarkStart w:id="66" w:name="_Ref370835728"/>
      <w:r w:rsidRPr="002A60BD">
        <w:rPr>
          <w:b/>
          <w:lang w:val="sr-Latn-ME"/>
        </w:rPr>
        <w:t>Slika</w:t>
      </w:r>
      <w:bookmarkEnd w:id="66"/>
      <w:r w:rsidR="00A43197" w:rsidRPr="002A60BD">
        <w:rPr>
          <w:b/>
          <w:lang w:val="sr-Latn-ME"/>
        </w:rPr>
        <w:t xml:space="preserve"> 54</w:t>
      </w:r>
      <w:r w:rsidRPr="002A60BD">
        <w:rPr>
          <w:b/>
          <w:lang w:val="sr-Latn-ME"/>
        </w:rPr>
        <w:t>:</w:t>
      </w:r>
      <w:r w:rsidRPr="002A60BD">
        <w:rPr>
          <w:lang w:val="sr-Latn-ME"/>
        </w:rPr>
        <w:t xml:space="preserve"> Generisanje grafika</w:t>
      </w:r>
    </w:p>
    <w:p w14:paraId="3F1F945E" w14:textId="52B0833B" w:rsidR="00153BD9" w:rsidRPr="002A60BD" w:rsidRDefault="00153BD9" w:rsidP="00153BD9">
      <w:pPr>
        <w:rPr>
          <w:lang w:val="sr-Latn-ME"/>
        </w:rPr>
      </w:pPr>
      <w:r w:rsidRPr="002A60BD">
        <w:rPr>
          <w:lang w:val="sr-Latn-ME"/>
        </w:rPr>
        <w:t>Nakon pozivanja željenog displej modela, na desnu stranu AutoCAD</w:t>
      </w:r>
      <w:r w:rsidRPr="002A60BD">
        <w:rPr>
          <w:vertAlign w:val="superscript"/>
          <w:lang w:val="sr-Latn-ME"/>
        </w:rPr>
        <w:t>®</w:t>
      </w:r>
      <w:r w:rsidRPr="002A60BD">
        <w:rPr>
          <w:lang w:val="sr-Latn-ME"/>
        </w:rPr>
        <w:t xml:space="preserve"> Map 3D u prozor </w:t>
      </w:r>
      <w:r w:rsidRPr="002A60BD">
        <w:rPr>
          <w:b/>
          <w:lang w:val="sr-Latn-ME"/>
        </w:rPr>
        <w:t>Task Pan</w:t>
      </w:r>
      <w:r w:rsidR="009C3393" w:rsidRPr="002A60BD">
        <w:rPr>
          <w:b/>
          <w:lang w:val="sr-Latn-ME"/>
        </w:rPr>
        <w:t>e</w:t>
      </w:r>
      <w:r w:rsidRPr="002A60BD">
        <w:rPr>
          <w:lang w:val="sr-Latn-ME"/>
        </w:rPr>
        <w:t xml:space="preserve"> pod tab </w:t>
      </w:r>
      <w:r w:rsidRPr="002A60BD">
        <w:rPr>
          <w:b/>
          <w:lang w:val="sr-Latn-ME"/>
        </w:rPr>
        <w:t>Display Manager</w:t>
      </w:r>
      <w:r w:rsidRPr="002A60BD">
        <w:rPr>
          <w:lang w:val="sr-Latn-ME"/>
        </w:rPr>
        <w:t xml:space="preserve"> će se pojaviti displej model (Display Model) sa svim grafičkim simbolima </w:t>
      </w:r>
      <w:r w:rsidRPr="002A60BD">
        <w:rPr>
          <w:rStyle w:val="SlikeChar"/>
        </w:rPr>
        <w:t>koji</w:t>
      </w:r>
      <w:r w:rsidRPr="002A60BD">
        <w:rPr>
          <w:lang w:val="sr-Latn-ME"/>
        </w:rPr>
        <w:t xml:space="preserve"> odgovaraju Pravilniku (</w:t>
      </w:r>
      <w:r w:rsidR="00A43197" w:rsidRPr="002A60BD">
        <w:rPr>
          <w:lang w:val="sr-Latn-ME"/>
        </w:rPr>
        <w:t>Slika 55</w:t>
      </w:r>
      <w:r w:rsidRPr="002A60BD">
        <w:rPr>
          <w:lang w:val="sr-Latn-ME"/>
        </w:rPr>
        <w:t>).</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C916F2" w:rsidRPr="002A60BD" w14:paraId="21DF6CB2" w14:textId="77777777" w:rsidTr="009A3335">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1C061097" w14:textId="77777777" w:rsidR="00C916F2" w:rsidRPr="002A60BD" w:rsidRDefault="00C916F2" w:rsidP="009A3335">
            <w:pPr>
              <w:pStyle w:val="Icon"/>
              <w:ind w:firstLine="0"/>
              <w:rPr>
                <w:u w:val="double"/>
                <w:lang w:val="sr-Latn-ME"/>
              </w:rPr>
            </w:pPr>
            <w:r w:rsidRPr="002A60BD">
              <w:rPr>
                <w:noProof/>
                <w:lang w:val="en-US" w:eastAsia="en-US"/>
              </w:rPr>
              <mc:AlternateContent>
                <mc:Choice Requires="wpg">
                  <w:drawing>
                    <wp:inline distT="0" distB="0" distL="0" distR="0" wp14:anchorId="1359BC23" wp14:editId="74934B86">
                      <wp:extent cx="228600" cy="228600"/>
                      <wp:effectExtent l="0" t="0" r="0" b="0"/>
                      <wp:docPr id="302"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303" name="Oval 303"/>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304" name="Freeform 304"/>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54AF58C8"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">
                      <v:oval id="Oval 303"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ze98MA&#10;AADcAAAADwAAAGRycy9kb3ducmV2LnhtbESP3YrCMBSE7wXfIRxhb2RNrbpINYoUV/bSvwc4Nsem&#10;2JyUJmr37TcLgpfDzHzDLNedrcWDWl85VjAeJSCIC6crLhWcT9+fcxA+IGusHZOCX/KwXvV7S8y0&#10;e/KBHsdQighhn6ECE0KTSekLQxb9yDXE0bu61mKIsi2lbvEZ4baWaZJ8SYsVxwWDDeWGitvxbhUM&#10;063M97N0NryafG8vl91pOt8p9THoNgsQgbrwDr/aP1rBJJnA/5l4BO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ze98MAAADcAAAADwAAAAAAAAAAAAAAAACYAgAAZHJzL2Rv&#10;d25yZXYueG1sUEsFBgAAAAAEAAQA9QAAAIgDAAAAAA==&#10;" fillcolor="#0070c0" stroked="f" strokeweight="0">
                        <v:stroke joinstyle="miter"/>
                        <o:lock v:ext="edit" aspectratio="t"/>
                      </v:oval>
                      <v:shape id="Freeform 304"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Py38cA&#10;AADcAAAADwAAAGRycy9kb3ducmV2LnhtbESPQWsCMRSE70L/Q3iF3jSpLVJWo4igLC22VFu9PjbP&#10;zdbNy7JJ3e2/bwpCj8PMfMPMFr2rxYXaUHnWcD9SIIgLbyouNXzs18MnECEiG6w9k4YfCrCY3wxm&#10;mBnf8TtddrEUCcIhQw02xiaTMhSWHIaRb4iTd/Ktw5hkW0rTYpfgrpZjpSbSYcVpwWJDK0vFefft&#10;NHzl+etys7XH7cvzaa8+D+Xb5tBpfXfbL6cgIvXxP3xt50bDg3qEvzPpCMj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D8t/HAAAA3AAAAA8AAAAAAAAAAAAAAAAAmAIAAGRy&#10;cy9kb3ducmV2LnhtbFBLBQYAAAAABAAEAPUAAACMAwAAAAA=&#10;" path="m3915,38279r23491,l27406,127000r-23491,l3915,38279xm15661,v8649,,15661,7012,15661,15661c31322,24310,24310,31322,15661,31322,7012,31322,,24310,,15661,,7012,7012,,15661,xe" fillcolor="window"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2FB730FF" w14:textId="77777777" w:rsidR="00C916F2" w:rsidRPr="002A60BD" w:rsidRDefault="00C916F2" w:rsidP="009A3335">
            <w:pPr>
              <w:pStyle w:val="TipText"/>
              <w:ind w:firstLine="0"/>
              <w:cnfStyle w:val="000000000000" w:firstRow="0" w:lastRow="0" w:firstColumn="0" w:lastColumn="0" w:oddVBand="0" w:evenVBand="0" w:oddHBand="0" w:evenHBand="0" w:firstRowFirstColumn="0" w:firstRowLastColumn="0" w:lastRowFirstColumn="0" w:lastRowLastColumn="0"/>
              <w:rPr>
                <w:lang w:val="sr-Latn-ME"/>
              </w:rPr>
            </w:pPr>
            <w:r w:rsidRPr="002A60BD">
              <w:rPr>
                <w:sz w:val="18"/>
                <w:lang w:val="sr-Latn-ME"/>
              </w:rPr>
              <w:t>U slučaju da nakon generisanja grafika (</w:t>
            </w:r>
            <w:r w:rsidRPr="002A60BD">
              <w:rPr>
                <w:b/>
                <w:sz w:val="18"/>
                <w:lang w:val="sr-Latn-ME"/>
              </w:rPr>
              <w:t>Generate Graphic</w:t>
            </w:r>
            <w:r w:rsidRPr="002A60BD">
              <w:rPr>
                <w:sz w:val="18"/>
                <w:lang w:val="sr-Latn-ME"/>
              </w:rPr>
              <w:t xml:space="preserve">) se ne očitavaju svi elementi (Feature) i baze, potrebno je još jednom kliknuti na dugme </w:t>
            </w:r>
            <w:r w:rsidRPr="002A60BD">
              <w:rPr>
                <w:noProof/>
                <w:lang w:val="en-US" w:eastAsia="en-US"/>
              </w:rPr>
              <w:drawing>
                <wp:inline distT="0" distB="0" distL="0" distR="0" wp14:anchorId="51C55874" wp14:editId="1ADF2EE3">
                  <wp:extent cx="332072" cy="182880"/>
                  <wp:effectExtent l="0" t="0" r="0" b="762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49656" cy="192564"/>
                          </a:xfrm>
                          <a:prstGeom prst="rect">
                            <a:avLst/>
                          </a:prstGeom>
                        </pic:spPr>
                      </pic:pic>
                    </a:graphicData>
                  </a:graphic>
                </wp:inline>
              </w:drawing>
            </w:r>
            <w:r w:rsidRPr="002A60BD">
              <w:rPr>
                <w:sz w:val="18"/>
                <w:lang w:val="sr-Latn-ME"/>
              </w:rPr>
              <w:t xml:space="preserve"> kako bi se ponovo generisao grafik.</w:t>
            </w:r>
          </w:p>
        </w:tc>
      </w:tr>
    </w:tbl>
    <w:p w14:paraId="4D2EEB4F" w14:textId="77777777" w:rsidR="00C916F2" w:rsidRPr="002A60BD" w:rsidRDefault="00C916F2" w:rsidP="00153BD9">
      <w:pPr>
        <w:rPr>
          <w:lang w:val="sr-Latn-ME"/>
        </w:rPr>
      </w:pPr>
    </w:p>
    <w:p w14:paraId="245D0E38" w14:textId="77777777" w:rsidR="00FA5112" w:rsidRPr="002A60BD" w:rsidRDefault="00FA5112" w:rsidP="008457A2">
      <w:pPr>
        <w:pStyle w:val="Slike"/>
      </w:pPr>
      <w:r w:rsidRPr="002A60BD">
        <w:rPr>
          <w:lang w:val="en-US"/>
        </w:rPr>
        <w:drawing>
          <wp:inline distT="0" distB="0" distL="0" distR="0" wp14:anchorId="0F14E168" wp14:editId="71A05228">
            <wp:extent cx="5732144" cy="3746624"/>
            <wp:effectExtent l="38100" t="38100" r="97790" b="10160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ACAD 17.jpg"/>
                    <pic:cNvPicPr/>
                  </pic:nvPicPr>
                  <pic:blipFill>
                    <a:blip r:embed="rId79">
                      <a:extLst>
                        <a:ext uri="{28A0092B-C50C-407E-A947-70E740481C1C}">
                          <a14:useLocalDpi xmlns:a14="http://schemas.microsoft.com/office/drawing/2010/main" val="0"/>
                        </a:ext>
                      </a:extLst>
                    </a:blip>
                    <a:stretch>
                      <a:fillRect/>
                    </a:stretch>
                  </pic:blipFill>
                  <pic:spPr>
                    <a:xfrm>
                      <a:off x="0" y="0"/>
                      <a:ext cx="5732144" cy="3746624"/>
                    </a:xfrm>
                    <a:prstGeom prst="rect">
                      <a:avLst/>
                    </a:prstGeom>
                    <a:effectLst>
                      <a:outerShdw blurRad="50800" dist="38100" dir="2700000" algn="tl" rotWithShape="0">
                        <a:prstClr val="black">
                          <a:alpha val="40000"/>
                        </a:prstClr>
                      </a:outerShdw>
                    </a:effectLst>
                  </pic:spPr>
                </pic:pic>
              </a:graphicData>
            </a:graphic>
          </wp:inline>
        </w:drawing>
      </w:r>
    </w:p>
    <w:p w14:paraId="66A64FD4" w14:textId="27E7F06F" w:rsidR="00FA5112" w:rsidRPr="002A60BD" w:rsidRDefault="00FA5112" w:rsidP="00FA5112">
      <w:pPr>
        <w:pStyle w:val="Caption"/>
        <w:rPr>
          <w:lang w:val="sr-Latn-ME"/>
        </w:rPr>
      </w:pPr>
      <w:bookmarkStart w:id="67" w:name="_Ref370836072"/>
      <w:r w:rsidRPr="002A60BD">
        <w:rPr>
          <w:b/>
          <w:lang w:val="sr-Latn-ME"/>
        </w:rPr>
        <w:t>Slika</w:t>
      </w:r>
      <w:bookmarkEnd w:id="67"/>
      <w:r w:rsidR="00A43197" w:rsidRPr="002A60BD">
        <w:rPr>
          <w:b/>
          <w:lang w:val="sr-Latn-ME"/>
        </w:rPr>
        <w:t xml:space="preserve"> 55</w:t>
      </w:r>
      <w:r w:rsidRPr="002A60BD">
        <w:rPr>
          <w:b/>
          <w:lang w:val="sr-Latn-ME"/>
        </w:rPr>
        <w:t>:</w:t>
      </w:r>
      <w:r w:rsidRPr="002A60BD">
        <w:rPr>
          <w:lang w:val="sr-Latn-ME"/>
        </w:rPr>
        <w:t xml:space="preserve"> Očitani displej model (Display Model)</w:t>
      </w:r>
    </w:p>
    <w:p w14:paraId="6D85E795" w14:textId="77777777" w:rsidR="00153BD9" w:rsidRPr="002A60BD" w:rsidRDefault="00153BD9" w:rsidP="00153BD9">
      <w:pPr>
        <w:spacing w:after="320"/>
        <w:ind w:firstLine="0"/>
        <w:jc w:val="left"/>
        <w:rPr>
          <w:lang w:val="sr-Latn-ME"/>
        </w:rPr>
      </w:pPr>
      <w:r w:rsidRPr="002A60BD">
        <w:rPr>
          <w:lang w:val="sr-Latn-ME"/>
        </w:rPr>
        <w:br w:type="page"/>
      </w:r>
    </w:p>
    <w:p w14:paraId="0535E8B0" w14:textId="721A395F" w:rsidR="008F3090" w:rsidRPr="002A60BD" w:rsidRDefault="00BB39BA" w:rsidP="00FB160C">
      <w:pPr>
        <w:pStyle w:val="Heading3"/>
      </w:pPr>
      <w:bookmarkStart w:id="68" w:name="_Toc383425130"/>
      <w:r w:rsidRPr="002A60BD">
        <w:lastRenderedPageBreak/>
        <w:t>Korišćenje GIS MonPlanGML u AutoCAD</w:t>
      </w:r>
      <w:r w:rsidRPr="002A60BD">
        <w:rPr>
          <w:vertAlign w:val="superscript"/>
        </w:rPr>
        <w:t>®</w:t>
      </w:r>
      <w:r w:rsidRPr="002A60BD">
        <w:t xml:space="preserve"> Map 3D</w:t>
      </w:r>
      <w:bookmarkEnd w:id="68"/>
    </w:p>
    <w:p w14:paraId="598AD0BE" w14:textId="2318252A" w:rsidR="00A15AED" w:rsidRPr="002A60BD" w:rsidRDefault="004D181D">
      <w:pPr>
        <w:rPr>
          <w:lang w:val="sr-Latn-ME"/>
        </w:rPr>
      </w:pPr>
      <w:r w:rsidRPr="002A60BD">
        <w:rPr>
          <w:lang w:val="sr-Latn-ME"/>
        </w:rPr>
        <w:t>Korišćenje projekata/planova koji su implementirani na osnovu modela MonPlanGML u AutoCAD</w:t>
      </w:r>
      <w:r w:rsidRPr="002A60BD">
        <w:rPr>
          <w:vertAlign w:val="superscript"/>
          <w:lang w:val="sr-Latn-ME"/>
        </w:rPr>
        <w:t>®</w:t>
      </w:r>
      <w:r w:rsidRPr="002A60BD">
        <w:rPr>
          <w:lang w:val="sr-Latn-ME"/>
        </w:rPr>
        <w:t xml:space="preserve"> Map 3D se vr</w:t>
      </w:r>
      <w:r w:rsidR="0037284C" w:rsidRPr="002A60BD">
        <w:rPr>
          <w:lang w:val="sr-Latn-ME"/>
        </w:rPr>
        <w:t>š</w:t>
      </w:r>
      <w:r w:rsidRPr="002A60BD">
        <w:rPr>
          <w:lang w:val="sr-Latn-ME"/>
        </w:rPr>
        <w:t xml:space="preserve">i na isti način bilo da je u pitanju </w:t>
      </w:r>
      <w:r w:rsidR="00B94564" w:rsidRPr="002A60BD">
        <w:rPr>
          <w:b/>
          <w:lang w:val="sr-Latn-ME"/>
        </w:rPr>
        <w:t>Oracle Spatial Database</w:t>
      </w:r>
      <w:r w:rsidR="00B94564" w:rsidRPr="002A60BD">
        <w:rPr>
          <w:lang w:val="sr-Latn-ME"/>
        </w:rPr>
        <w:t xml:space="preserve"> ili </w:t>
      </w:r>
      <w:r w:rsidR="00B94564" w:rsidRPr="002A60BD">
        <w:rPr>
          <w:b/>
          <w:lang w:val="sr-Latn-ME"/>
        </w:rPr>
        <w:t>SQLite Database</w:t>
      </w:r>
      <w:r w:rsidR="00B94564" w:rsidRPr="002A60BD">
        <w:rPr>
          <w:lang w:val="sr-Latn-ME"/>
        </w:rPr>
        <w:t>.</w:t>
      </w:r>
    </w:p>
    <w:p w14:paraId="34B2C7A1" w14:textId="5EBC0BAF" w:rsidR="00D975AA" w:rsidRPr="002A60BD" w:rsidRDefault="0037284C">
      <w:pPr>
        <w:rPr>
          <w:lang w:val="sr-Latn-ME"/>
        </w:rPr>
      </w:pPr>
      <w:r w:rsidRPr="002A60BD">
        <w:rPr>
          <w:lang w:val="sr-Latn-ME"/>
        </w:rPr>
        <w:t xml:space="preserve">Za kreiranje/crtanje elemenata (Features) u GIS MonPlanGML koristi se prozor </w:t>
      </w:r>
      <w:r w:rsidRPr="002A60BD">
        <w:rPr>
          <w:b/>
          <w:lang w:val="sr-Latn-ME"/>
        </w:rPr>
        <w:t>Industry Model Explorer</w:t>
      </w:r>
      <w:r w:rsidR="00BA6F55" w:rsidRPr="002A60BD">
        <w:rPr>
          <w:lang w:val="sr-Latn-ME"/>
        </w:rPr>
        <w:t xml:space="preserve"> </w:t>
      </w:r>
      <w:r w:rsidR="00FC2B03" w:rsidRPr="002A60BD">
        <w:rPr>
          <w:lang w:val="sr-Latn-ME"/>
        </w:rPr>
        <w:t>(</w:t>
      </w:r>
      <w:r w:rsidR="00BA6F55" w:rsidRPr="002A60BD">
        <w:rPr>
          <w:lang w:val="sr-Latn-ME"/>
        </w:rPr>
        <w:t>koji se nalazi na lijevoj strani AutoCAD</w:t>
      </w:r>
      <w:r w:rsidR="00BA6F55" w:rsidRPr="002A60BD">
        <w:rPr>
          <w:vertAlign w:val="superscript"/>
          <w:lang w:val="sr-Latn-ME"/>
        </w:rPr>
        <w:t>®</w:t>
      </w:r>
      <w:r w:rsidR="00BA6F55" w:rsidRPr="002A60BD">
        <w:rPr>
          <w:lang w:val="sr-Latn-ME"/>
        </w:rPr>
        <w:t xml:space="preserve"> Map 3D</w:t>
      </w:r>
      <w:r w:rsidR="00FC2B03" w:rsidRPr="002A60BD">
        <w:rPr>
          <w:lang w:val="sr-Latn-ME"/>
        </w:rPr>
        <w:t xml:space="preserve">) a za vizuelno predstavljanje elemenata (Features) odnosno grafičkih simbola se koristi prozor </w:t>
      </w:r>
      <w:r w:rsidR="00FC2B03" w:rsidRPr="002A60BD">
        <w:rPr>
          <w:b/>
          <w:lang w:val="sr-Latn-ME"/>
        </w:rPr>
        <w:t>Task Pan</w:t>
      </w:r>
      <w:r w:rsidR="009C3393" w:rsidRPr="002A60BD">
        <w:rPr>
          <w:b/>
          <w:lang w:val="sr-Latn-ME"/>
        </w:rPr>
        <w:t>e</w:t>
      </w:r>
      <w:r w:rsidR="00FC2B03" w:rsidRPr="002A60BD">
        <w:rPr>
          <w:lang w:val="sr-Latn-ME"/>
        </w:rPr>
        <w:t xml:space="preserve"> tab </w:t>
      </w:r>
      <w:r w:rsidR="00FC2B03" w:rsidRPr="002A60BD">
        <w:rPr>
          <w:b/>
          <w:lang w:val="sr-Latn-ME"/>
        </w:rPr>
        <w:t>Display Manager</w:t>
      </w:r>
      <w:r w:rsidR="00FC2B03" w:rsidRPr="002A60BD">
        <w:rPr>
          <w:lang w:val="sr-Latn-ME"/>
        </w:rPr>
        <w:t xml:space="preserve"> </w:t>
      </w:r>
      <w:r w:rsidR="00930D6E" w:rsidRPr="002A60BD">
        <w:rPr>
          <w:lang w:val="sr-Latn-ME"/>
        </w:rPr>
        <w:t>(koji se nalazi na desnoj strani AutoCAD</w:t>
      </w:r>
      <w:r w:rsidR="00930D6E" w:rsidRPr="002A60BD">
        <w:rPr>
          <w:vertAlign w:val="superscript"/>
          <w:lang w:val="sr-Latn-ME"/>
        </w:rPr>
        <w:t>®</w:t>
      </w:r>
      <w:r w:rsidR="00930D6E" w:rsidRPr="002A60BD">
        <w:rPr>
          <w:lang w:val="sr-Latn-ME"/>
        </w:rPr>
        <w:t xml:space="preserve"> Map 3D)</w:t>
      </w:r>
      <w:r w:rsidR="004A3A19" w:rsidRPr="002A60BD">
        <w:rPr>
          <w:lang w:val="sr-Latn-ME"/>
        </w:rPr>
        <w:t>.</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1655F5" w:rsidRPr="002A60BD" w14:paraId="6339661F" w14:textId="77777777" w:rsidTr="00FC4CE7">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63C60E3C" w14:textId="77777777" w:rsidR="001655F5" w:rsidRPr="002A60BD" w:rsidRDefault="001655F5" w:rsidP="00FC4CE7">
            <w:pPr>
              <w:pStyle w:val="Icon"/>
              <w:ind w:firstLine="0"/>
              <w:rPr>
                <w:u w:val="double"/>
                <w:lang w:val="sr-Latn-ME"/>
              </w:rPr>
            </w:pPr>
            <w:r w:rsidRPr="002A60BD">
              <w:rPr>
                <w:noProof/>
                <w:lang w:val="en-US" w:eastAsia="en-US"/>
              </w:rPr>
              <mc:AlternateContent>
                <mc:Choice Requires="wpg">
                  <w:drawing>
                    <wp:inline distT="0" distB="0" distL="0" distR="0" wp14:anchorId="2C0F95DE" wp14:editId="2E7CB66F">
                      <wp:extent cx="228600" cy="228600"/>
                      <wp:effectExtent l="0" t="0" r="0" b="0"/>
                      <wp:docPr id="233"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234" name="Oval 234"/>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235" name="Freeform 235"/>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3992DC3"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">
                      <v:oval id="Oval 234"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iDo8MA&#10;AADcAAAADwAAAGRycy9kb3ducmV2LnhtbESP3YrCMBSE7xd8h3CEvZE1teoi1ShSXPHSvwc4Nsem&#10;2JyUJmr37TeCsJfDzHzDLFadrcWDWl85VjAaJiCIC6crLhWcTz9fMxA+IGusHZOCX/KwWvY+Fphp&#10;9+QDPY6hFBHCPkMFJoQmk9IXhiz6oWuIo3d1rcUQZVtK3eIzwm0t0yT5lhYrjgsGG8oNFbfj3SoY&#10;pBuZ76fpdHA1+d5eLtvTZLZV6rPfrecgAnXhP/xu77SCdDyB15l4BO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GiDo8MAAADcAAAADwAAAAAAAAAAAAAAAACYAgAAZHJzL2Rv&#10;d25yZXYueG1sUEsFBgAAAAAEAAQA9QAAAIgDAAAAAA==&#10;" fillcolor="#0070c0" stroked="f" strokeweight="0">
                        <v:stroke joinstyle="miter"/>
                        <o:lock v:ext="edit" aspectratio="t"/>
                      </v:oval>
                      <v:shape id="Freeform 235"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KSZMYA&#10;AADcAAAADwAAAGRycy9kb3ducmV2LnhtbESP3WrCQBSE7wt9h+UUelc3tbRIdBUpVEKLir+9PWSP&#10;2Wj2bMhuTXx7Vyh4OczMN8xo0tlKnKnxpWMFr70EBHHudMmFgu3m62UAwgdkjZVjUnAhD5Px48MI&#10;U+1aXtF5HQoRIexTVGBCqFMpfW7Iou+5mjh6B9dYDFE2hdQNthFuK9lPkg9pseS4YLCmT0P5af1n&#10;FRyzbDGdzc3v/Of7sEl2+2I527dKPT910yGIQF24h//bmVbQf3uH25l4BOT4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kKSZMYAAADcAAAADwAAAAAAAAAAAAAAAACYAgAAZHJz&#10;L2Rvd25yZXYueG1sUEsFBgAAAAAEAAQA9QAAAIsDAAAAAA==&#10;" path="m3915,38279r23491,l27406,127000r-23491,l3915,38279xm15661,v8649,,15661,7012,15661,15661c31322,24310,24310,31322,15661,31322,7012,31322,,24310,,15661,,7012,7012,,15661,xe" fillcolor="window"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360B1BE1" w14:textId="4680E82D" w:rsidR="001655F5" w:rsidRPr="002A60BD" w:rsidRDefault="001655F5" w:rsidP="00C05FAB">
            <w:pPr>
              <w:pStyle w:val="TipText"/>
              <w:ind w:firstLine="0"/>
              <w:cnfStyle w:val="000000000000" w:firstRow="0" w:lastRow="0" w:firstColumn="0" w:lastColumn="0" w:oddVBand="0" w:evenVBand="0" w:oddHBand="0" w:evenHBand="0" w:firstRowFirstColumn="0" w:firstRowLastColumn="0" w:lastRowFirstColumn="0" w:lastRowLastColumn="0"/>
              <w:rPr>
                <w:sz w:val="18"/>
                <w:lang w:val="sr-Latn-ME"/>
              </w:rPr>
            </w:pPr>
            <w:r w:rsidRPr="002A60BD">
              <w:rPr>
                <w:sz w:val="18"/>
                <w:lang w:val="sr-Latn-ME"/>
              </w:rPr>
              <w:t xml:space="preserve">Elementi </w:t>
            </w:r>
            <w:r w:rsidR="003A2A2D" w:rsidRPr="002A60BD">
              <w:rPr>
                <w:sz w:val="18"/>
                <w:lang w:val="sr-Latn-ME"/>
              </w:rPr>
              <w:t xml:space="preserve">u bazi </w:t>
            </w:r>
            <w:r w:rsidR="008B247E" w:rsidRPr="002A60BD">
              <w:rPr>
                <w:sz w:val="18"/>
                <w:lang w:val="sr-Latn-ME"/>
              </w:rPr>
              <w:t>se zovu</w:t>
            </w:r>
            <w:r w:rsidR="003A2A2D" w:rsidRPr="002A60BD">
              <w:rPr>
                <w:sz w:val="18"/>
                <w:lang w:val="sr-Latn-ME"/>
              </w:rPr>
              <w:t xml:space="preserve"> </w:t>
            </w:r>
            <w:r w:rsidRPr="002A60BD">
              <w:rPr>
                <w:b/>
                <w:sz w:val="18"/>
                <w:lang w:val="sr-Latn-ME"/>
              </w:rPr>
              <w:t>Feature</w:t>
            </w:r>
            <w:r w:rsidR="003A2A2D" w:rsidRPr="002A60BD">
              <w:rPr>
                <w:sz w:val="18"/>
                <w:lang w:val="sr-Latn-ME"/>
              </w:rPr>
              <w:t xml:space="preserve"> a osnovni elementi u AutoCAD-u s</w:t>
            </w:r>
            <w:r w:rsidR="008B247E" w:rsidRPr="002A60BD">
              <w:rPr>
                <w:sz w:val="18"/>
                <w:lang w:val="sr-Latn-ME"/>
              </w:rPr>
              <w:t>e zovu</w:t>
            </w:r>
            <w:r w:rsidR="003A2A2D" w:rsidRPr="002A60BD">
              <w:rPr>
                <w:sz w:val="18"/>
                <w:lang w:val="sr-Latn-ME"/>
              </w:rPr>
              <w:t xml:space="preserve"> </w:t>
            </w:r>
            <w:r w:rsidRPr="002A60BD">
              <w:rPr>
                <w:b/>
                <w:sz w:val="18"/>
                <w:lang w:val="sr-Latn-ME"/>
              </w:rPr>
              <w:t>Drawing Geometry</w:t>
            </w:r>
          </w:p>
        </w:tc>
      </w:tr>
    </w:tbl>
    <w:p w14:paraId="165E1688" w14:textId="69F9CB99" w:rsidR="00875140" w:rsidRPr="002A60BD" w:rsidRDefault="00875140" w:rsidP="005E02AA">
      <w:pPr>
        <w:pStyle w:val="TipText"/>
        <w:tabs>
          <w:tab w:val="left" w:pos="625"/>
        </w:tabs>
        <w:spacing w:before="0"/>
        <w:ind w:firstLine="0"/>
        <w:jc w:val="left"/>
        <w:rPr>
          <w:sz w:val="18"/>
          <w:lang w:val="sr-Latn-ME"/>
        </w:rPr>
      </w:pPr>
    </w:p>
    <w:p w14:paraId="7166E124" w14:textId="35C6E605" w:rsidR="00D975AA" w:rsidRPr="002A60BD" w:rsidRDefault="00D975AA" w:rsidP="00FB160C">
      <w:pPr>
        <w:pStyle w:val="Heading4"/>
      </w:pPr>
      <w:bookmarkStart w:id="69" w:name="_Ref371521711"/>
      <w:bookmarkStart w:id="70" w:name="_Toc383425131"/>
      <w:r w:rsidRPr="002A60BD">
        <w:t>Korišćenje Industry Model Explorer u AutoCAD</w:t>
      </w:r>
      <w:r w:rsidRPr="002A60BD">
        <w:rPr>
          <w:vertAlign w:val="superscript"/>
        </w:rPr>
        <w:t>®</w:t>
      </w:r>
      <w:r w:rsidRPr="002A60BD">
        <w:t xml:space="preserve"> Map 3D</w:t>
      </w:r>
      <w:bookmarkEnd w:id="69"/>
      <w:bookmarkEnd w:id="70"/>
    </w:p>
    <w:p w14:paraId="4BC285E4" w14:textId="4896052D" w:rsidR="00EF5C7B" w:rsidRPr="002A60BD" w:rsidRDefault="001A4D67" w:rsidP="00EF5C7B">
      <w:pPr>
        <w:rPr>
          <w:lang w:val="sr-Latn-ME"/>
        </w:rPr>
      </w:pPr>
      <w:r w:rsidRPr="002A60BD">
        <w:rPr>
          <w:lang w:val="sr-Latn-ME"/>
        </w:rPr>
        <w:t xml:space="preserve">Kada se kreira novi plan neophodno </w:t>
      </w:r>
      <w:r w:rsidR="00C923B7" w:rsidRPr="002A60BD">
        <w:rPr>
          <w:lang w:val="sr-Latn-ME"/>
        </w:rPr>
        <w:t xml:space="preserve">je </w:t>
      </w:r>
      <w:r w:rsidRPr="002A60BD">
        <w:rPr>
          <w:lang w:val="sr-Latn-ME"/>
        </w:rPr>
        <w:t xml:space="preserve">unijeti osnovne podatke o planu. Za unos osnovnih podataka o planu potrebno je u </w:t>
      </w:r>
      <w:r w:rsidRPr="002A60BD">
        <w:rPr>
          <w:b/>
          <w:lang w:val="sr-Latn-ME"/>
        </w:rPr>
        <w:t>Industry Model Explorer</w:t>
      </w:r>
      <w:r w:rsidR="00C923B7" w:rsidRPr="002A60BD">
        <w:rPr>
          <w:lang w:val="sr-Latn-ME"/>
        </w:rPr>
        <w:t>,</w:t>
      </w:r>
      <w:r w:rsidRPr="002A60BD">
        <w:rPr>
          <w:lang w:val="sr-Latn-ME"/>
        </w:rPr>
        <w:t xml:space="preserve"> u folder </w:t>
      </w:r>
      <w:r w:rsidRPr="002A60BD">
        <w:rPr>
          <w:b/>
          <w:lang w:val="sr-Latn-ME"/>
        </w:rPr>
        <w:t>Plan</w:t>
      </w:r>
      <w:r w:rsidRPr="002A60BD">
        <w:rPr>
          <w:lang w:val="sr-Latn-ME"/>
        </w:rPr>
        <w:t xml:space="preserve"> izabrati tabelu </w:t>
      </w:r>
      <w:r w:rsidRPr="002A60BD">
        <w:rPr>
          <w:b/>
          <w:lang w:val="sr-Latn-ME"/>
        </w:rPr>
        <w:t>Plan</w:t>
      </w:r>
      <w:r w:rsidRPr="002A60BD">
        <w:rPr>
          <w:lang w:val="sr-Latn-ME"/>
        </w:rPr>
        <w:t xml:space="preserve"> </w:t>
      </w:r>
      <w:r w:rsidR="00225C81" w:rsidRPr="002A60BD">
        <w:rPr>
          <w:lang w:val="sr-Latn-ME"/>
        </w:rPr>
        <w:t xml:space="preserve">klikom desnim tasterom miša </w:t>
      </w:r>
      <w:r w:rsidR="00225C81" w:rsidRPr="002A60BD">
        <w:rPr>
          <w:noProof/>
          <w:lang w:val="en-US" w:eastAsia="en-US"/>
        </w:rPr>
        <w:drawing>
          <wp:inline distT="0" distB="0" distL="0" distR="0" wp14:anchorId="23BAA7A8" wp14:editId="4ABE9AA4">
            <wp:extent cx="170877" cy="216000"/>
            <wp:effectExtent l="0" t="0" r="635"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right-click-icon.png"/>
                    <pic:cNvPicPr/>
                  </pic:nvPicPr>
                  <pic:blipFill rotWithShape="1">
                    <a:blip r:embed="rId80">
                      <a:extLst>
                        <a:ext uri="{28A0092B-C50C-407E-A947-70E740481C1C}">
                          <a14:useLocalDpi xmlns:a14="http://schemas.microsoft.com/office/drawing/2010/main" val="0"/>
                        </a:ext>
                      </a:extLst>
                    </a:blip>
                    <a:srcRect l="15904" t="8915" r="15662" b="4578"/>
                    <a:stretch/>
                  </pic:blipFill>
                  <pic:spPr bwMode="auto">
                    <a:xfrm>
                      <a:off x="0" y="0"/>
                      <a:ext cx="170877" cy="216000"/>
                    </a:xfrm>
                    <a:prstGeom prst="rect">
                      <a:avLst/>
                    </a:prstGeom>
                    <a:ln>
                      <a:noFill/>
                    </a:ln>
                    <a:extLst>
                      <a:ext uri="{53640926-AAD7-44D8-BBD7-CCE9431645EC}">
                        <a14:shadowObscured xmlns:a14="http://schemas.microsoft.com/office/drawing/2010/main"/>
                      </a:ext>
                    </a:extLst>
                  </pic:spPr>
                </pic:pic>
              </a:graphicData>
            </a:graphic>
          </wp:inline>
        </w:drawing>
      </w:r>
      <w:r w:rsidR="00225C81" w:rsidRPr="002A60BD">
        <w:rPr>
          <w:lang w:val="sr-Latn-ME"/>
        </w:rPr>
        <w:t xml:space="preserve"> i izabrati stavku </w:t>
      </w:r>
      <w:r w:rsidR="00225C81" w:rsidRPr="002A60BD">
        <w:rPr>
          <w:b/>
          <w:lang w:val="sr-Latn-ME"/>
        </w:rPr>
        <w:t>Show Form</w:t>
      </w:r>
      <w:r w:rsidR="00225C81" w:rsidRPr="002A60BD">
        <w:rPr>
          <w:lang w:val="sr-Latn-ME"/>
        </w:rPr>
        <w:t xml:space="preserve"> </w:t>
      </w:r>
      <w:r w:rsidRPr="002A60BD">
        <w:rPr>
          <w:lang w:val="sr-Latn-ME"/>
        </w:rPr>
        <w:t>(</w:t>
      </w:r>
      <w:r w:rsidR="00A43197" w:rsidRPr="002A60BD">
        <w:rPr>
          <w:lang w:val="sr-Latn-ME"/>
        </w:rPr>
        <w:t>Slika 56</w:t>
      </w:r>
      <w:r w:rsidRPr="002A60BD">
        <w:rPr>
          <w:lang w:val="sr-Latn-ME"/>
        </w:rPr>
        <w:t>).</w:t>
      </w:r>
    </w:p>
    <w:p w14:paraId="44878A99" w14:textId="77777777" w:rsidR="00861991" w:rsidRPr="002A60BD" w:rsidRDefault="00861991" w:rsidP="00861991">
      <w:pPr>
        <w:pStyle w:val="Slike"/>
        <w:keepNext/>
      </w:pPr>
      <w:r w:rsidRPr="002A60BD">
        <w:rPr>
          <w:lang w:val="en-US"/>
        </w:rPr>
        <w:drawing>
          <wp:inline distT="0" distB="0" distL="0" distR="0" wp14:anchorId="07EF388D" wp14:editId="379C1FAA">
            <wp:extent cx="3263935" cy="3986784"/>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ACAD 54.jpg"/>
                    <pic:cNvPicPr/>
                  </pic:nvPicPr>
                  <pic:blipFill>
                    <a:blip r:embed="rId81">
                      <a:extLst>
                        <a:ext uri="{28A0092B-C50C-407E-A947-70E740481C1C}">
                          <a14:useLocalDpi xmlns:a14="http://schemas.microsoft.com/office/drawing/2010/main" val="0"/>
                        </a:ext>
                      </a:extLst>
                    </a:blip>
                    <a:stretch>
                      <a:fillRect/>
                    </a:stretch>
                  </pic:blipFill>
                  <pic:spPr>
                    <a:xfrm>
                      <a:off x="0" y="0"/>
                      <a:ext cx="3272089" cy="3996744"/>
                    </a:xfrm>
                    <a:prstGeom prst="rect">
                      <a:avLst/>
                    </a:prstGeom>
                  </pic:spPr>
                </pic:pic>
              </a:graphicData>
            </a:graphic>
          </wp:inline>
        </w:drawing>
      </w:r>
    </w:p>
    <w:p w14:paraId="52C8691D" w14:textId="54822501" w:rsidR="00646F44" w:rsidRPr="002A60BD" w:rsidRDefault="00861991" w:rsidP="00861991">
      <w:pPr>
        <w:pStyle w:val="Caption"/>
        <w:rPr>
          <w:lang w:val="sr-Latn-ME"/>
        </w:rPr>
      </w:pPr>
      <w:bookmarkStart w:id="71" w:name="_Ref371669889"/>
      <w:r w:rsidRPr="002A60BD">
        <w:rPr>
          <w:b/>
          <w:lang w:val="sr-Latn-ME"/>
        </w:rPr>
        <w:t>Slika</w:t>
      </w:r>
      <w:bookmarkEnd w:id="71"/>
      <w:r w:rsidR="00A43197" w:rsidRPr="002A60BD">
        <w:rPr>
          <w:b/>
          <w:lang w:val="sr-Latn-ME"/>
        </w:rPr>
        <w:t xml:space="preserve"> 56</w:t>
      </w:r>
      <w:r w:rsidRPr="002A60BD">
        <w:rPr>
          <w:b/>
          <w:lang w:val="sr-Latn-ME"/>
        </w:rPr>
        <w:t>:</w:t>
      </w:r>
      <w:r w:rsidRPr="002A60BD">
        <w:rPr>
          <w:lang w:val="sr-Latn-ME"/>
        </w:rPr>
        <w:t xml:space="preserve"> Otvaranje tabele za unos osnovnih podataka novog plana</w:t>
      </w:r>
    </w:p>
    <w:p w14:paraId="16883494" w14:textId="1F31AFBE" w:rsidR="008A5AA0" w:rsidRPr="002A60BD" w:rsidRDefault="008A5AA0" w:rsidP="00EF5C7B">
      <w:pPr>
        <w:rPr>
          <w:lang w:val="sr-Latn-ME"/>
        </w:rPr>
      </w:pPr>
      <w:r w:rsidRPr="002A60BD">
        <w:rPr>
          <w:lang w:val="sr-Latn-ME"/>
        </w:rPr>
        <w:t>Da bi se pokrenuo p</w:t>
      </w:r>
      <w:r w:rsidR="009D1D1C" w:rsidRPr="002A60BD">
        <w:rPr>
          <w:lang w:val="sr-Latn-ME"/>
        </w:rPr>
        <w:t xml:space="preserve">roces </w:t>
      </w:r>
      <w:r w:rsidR="009573B0" w:rsidRPr="002A60BD">
        <w:rPr>
          <w:lang w:val="sr-Latn-ME"/>
        </w:rPr>
        <w:t xml:space="preserve">novog </w:t>
      </w:r>
      <w:r w:rsidR="009D1D1C" w:rsidRPr="002A60BD">
        <w:rPr>
          <w:lang w:val="sr-Latn-ME"/>
        </w:rPr>
        <w:t>unosa podataka</w:t>
      </w:r>
      <w:r w:rsidR="00E43A2D" w:rsidRPr="002A60BD">
        <w:rPr>
          <w:lang w:val="sr-Latn-ME"/>
        </w:rPr>
        <w:t xml:space="preserve"> plana</w:t>
      </w:r>
      <w:r w:rsidR="002F4A00" w:rsidRPr="002A60BD">
        <w:rPr>
          <w:lang w:val="sr-Latn-ME"/>
        </w:rPr>
        <w:t xml:space="preserve"> </w:t>
      </w:r>
      <w:r w:rsidR="009D1D1C" w:rsidRPr="002A60BD">
        <w:rPr>
          <w:lang w:val="sr-Latn-ME"/>
        </w:rPr>
        <w:t xml:space="preserve">potrebno je kliknuti na dugme </w:t>
      </w:r>
      <w:r w:rsidR="009D1D1C" w:rsidRPr="002A60BD">
        <w:rPr>
          <w:noProof/>
          <w:lang w:val="en-US" w:eastAsia="en-US"/>
        </w:rPr>
        <w:drawing>
          <wp:inline distT="0" distB="0" distL="0" distR="0" wp14:anchorId="08446867" wp14:editId="49140781">
            <wp:extent cx="196363" cy="180000"/>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96363" cy="180000"/>
                    </a:xfrm>
                    <a:prstGeom prst="rect">
                      <a:avLst/>
                    </a:prstGeom>
                  </pic:spPr>
                </pic:pic>
              </a:graphicData>
            </a:graphic>
          </wp:inline>
        </w:drawing>
      </w:r>
      <w:r w:rsidR="009D1D1C" w:rsidRPr="002A60BD">
        <w:rPr>
          <w:lang w:val="sr-Latn-ME"/>
        </w:rPr>
        <w:t xml:space="preserve"> </w:t>
      </w:r>
      <w:r w:rsidR="009D1D1C" w:rsidRPr="002A60BD">
        <w:rPr>
          <w:b/>
          <w:lang w:val="sr-Latn-ME"/>
        </w:rPr>
        <w:t>New Record</w:t>
      </w:r>
      <w:r w:rsidR="009D1D1C" w:rsidRPr="002A60BD">
        <w:rPr>
          <w:lang w:val="sr-Latn-ME"/>
        </w:rPr>
        <w:t xml:space="preserve"> </w:t>
      </w:r>
      <w:r w:rsidR="009573B0" w:rsidRPr="002A60BD">
        <w:rPr>
          <w:lang w:val="sr-Latn-ME"/>
        </w:rPr>
        <w:t>(</w:t>
      </w:r>
      <w:r w:rsidR="00A43197" w:rsidRPr="002A60BD">
        <w:rPr>
          <w:lang w:val="sr-Latn-ME"/>
        </w:rPr>
        <w:t>Slika 57</w:t>
      </w:r>
      <w:r w:rsidR="009573B0" w:rsidRPr="002A60BD">
        <w:rPr>
          <w:lang w:val="sr-Latn-ME"/>
        </w:rPr>
        <w:t>)</w:t>
      </w:r>
      <w:r w:rsidR="00DC711D" w:rsidRPr="002A60BD">
        <w:rPr>
          <w:lang w:val="sr-Latn-ME"/>
        </w:rPr>
        <w:t>.</w:t>
      </w:r>
    </w:p>
    <w:p w14:paraId="70B69911" w14:textId="77777777" w:rsidR="009573B0" w:rsidRPr="002A60BD" w:rsidRDefault="002F4A00" w:rsidP="009573B0">
      <w:pPr>
        <w:pStyle w:val="Slike"/>
        <w:keepNext/>
      </w:pPr>
      <w:r w:rsidRPr="002A60BD">
        <w:rPr>
          <w:lang w:val="en-US"/>
        </w:rPr>
        <w:lastRenderedPageBreak/>
        <w:drawing>
          <wp:inline distT="0" distB="0" distL="0" distR="0" wp14:anchorId="19C0C7B6" wp14:editId="77B0A28F">
            <wp:extent cx="2933771" cy="853125"/>
            <wp:effectExtent l="0" t="0" r="0" b="4445"/>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ACAD 55.jpg"/>
                    <pic:cNvPicPr/>
                  </pic:nvPicPr>
                  <pic:blipFill>
                    <a:blip r:embed="rId83">
                      <a:extLst>
                        <a:ext uri="{28A0092B-C50C-407E-A947-70E740481C1C}">
                          <a14:useLocalDpi xmlns:a14="http://schemas.microsoft.com/office/drawing/2010/main" val="0"/>
                        </a:ext>
                      </a:extLst>
                    </a:blip>
                    <a:stretch>
                      <a:fillRect/>
                    </a:stretch>
                  </pic:blipFill>
                  <pic:spPr>
                    <a:xfrm>
                      <a:off x="0" y="0"/>
                      <a:ext cx="2933771" cy="853125"/>
                    </a:xfrm>
                    <a:prstGeom prst="rect">
                      <a:avLst/>
                    </a:prstGeom>
                  </pic:spPr>
                </pic:pic>
              </a:graphicData>
            </a:graphic>
          </wp:inline>
        </w:drawing>
      </w:r>
    </w:p>
    <w:p w14:paraId="5F0A3F77" w14:textId="571F51A4" w:rsidR="008A5AA0" w:rsidRPr="002A60BD" w:rsidRDefault="009573B0" w:rsidP="009573B0">
      <w:pPr>
        <w:pStyle w:val="Caption"/>
        <w:rPr>
          <w:lang w:val="sr-Latn-ME"/>
        </w:rPr>
      </w:pPr>
      <w:bookmarkStart w:id="72" w:name="_Ref371671767"/>
      <w:r w:rsidRPr="002A60BD">
        <w:rPr>
          <w:b/>
          <w:lang w:val="sr-Latn-ME"/>
        </w:rPr>
        <w:t>Slika</w:t>
      </w:r>
      <w:bookmarkEnd w:id="72"/>
      <w:r w:rsidR="006070DE" w:rsidRPr="002A60BD">
        <w:rPr>
          <w:b/>
          <w:lang w:val="sr-Latn-ME"/>
        </w:rPr>
        <w:t xml:space="preserve"> </w:t>
      </w:r>
      <w:r w:rsidR="00A43197" w:rsidRPr="002A60BD">
        <w:rPr>
          <w:b/>
          <w:lang w:val="sr-Latn-ME"/>
        </w:rPr>
        <w:t>57</w:t>
      </w:r>
      <w:r w:rsidRPr="002A60BD">
        <w:rPr>
          <w:b/>
          <w:lang w:val="sr-Latn-ME"/>
        </w:rPr>
        <w:t>:</w:t>
      </w:r>
      <w:r w:rsidRPr="002A60BD">
        <w:rPr>
          <w:lang w:val="sr-Latn-ME"/>
        </w:rPr>
        <w:t xml:space="preserve"> Novi unos podataka o planu</w:t>
      </w:r>
    </w:p>
    <w:p w14:paraId="7421124E" w14:textId="67FE5C85" w:rsidR="009D1D1C" w:rsidRPr="002A60BD" w:rsidRDefault="00BF09B1" w:rsidP="00EF5C7B">
      <w:pPr>
        <w:rPr>
          <w:lang w:val="sr-Latn-ME"/>
        </w:rPr>
      </w:pPr>
      <w:r w:rsidRPr="002A60BD">
        <w:rPr>
          <w:lang w:val="sr-Latn-ME"/>
        </w:rPr>
        <w:t xml:space="preserve">Sada je potrebno unijeti sve </w:t>
      </w:r>
      <w:r w:rsidR="00D27E17" w:rsidRPr="002A60BD">
        <w:rPr>
          <w:lang w:val="sr-Latn-ME"/>
        </w:rPr>
        <w:t xml:space="preserve">neophodne </w:t>
      </w:r>
      <w:r w:rsidRPr="002A60BD">
        <w:rPr>
          <w:lang w:val="sr-Latn-ME"/>
        </w:rPr>
        <w:t>podatke o planu. Svi obavezni atributi</w:t>
      </w:r>
      <w:r w:rsidR="00D27E17" w:rsidRPr="002A60BD">
        <w:rPr>
          <w:lang w:val="sr-Latn-ME"/>
        </w:rPr>
        <w:t xml:space="preserve"> (podaci)</w:t>
      </w:r>
      <w:r w:rsidRPr="002A60BD">
        <w:rPr>
          <w:lang w:val="sr-Latn-ME"/>
        </w:rPr>
        <w:t xml:space="preserve"> su označeni crvenom, a fakultativni žutom bojom. Nakon završenog unosa potreno je kliknuti na dugme </w:t>
      </w:r>
      <w:r w:rsidRPr="002A60BD">
        <w:rPr>
          <w:b/>
          <w:lang w:val="sr-Latn-ME"/>
        </w:rPr>
        <w:t>Insert (F5)</w:t>
      </w:r>
      <w:r w:rsidRPr="002A60BD">
        <w:rPr>
          <w:lang w:val="sr-Latn-ME"/>
        </w:rPr>
        <w:t xml:space="preserve"> kako bi se vršio unos podataka o planu u bazi (</w:t>
      </w:r>
      <w:r w:rsidR="00A43197" w:rsidRPr="002A60BD">
        <w:rPr>
          <w:lang w:val="sr-Latn-ME"/>
        </w:rPr>
        <w:t>Slika 58</w:t>
      </w:r>
      <w:r w:rsidRPr="002A60BD">
        <w:rPr>
          <w:lang w:val="sr-Latn-ME"/>
        </w:rPr>
        <w:t>).</w:t>
      </w:r>
    </w:p>
    <w:p w14:paraId="30AB6585" w14:textId="77777777" w:rsidR="008862D3" w:rsidRPr="002A60BD" w:rsidRDefault="00BF09B1" w:rsidP="008862D3">
      <w:pPr>
        <w:pStyle w:val="Slike"/>
        <w:keepNext/>
      </w:pPr>
      <w:r w:rsidRPr="002A60BD">
        <w:rPr>
          <w:lang w:val="en-US"/>
        </w:rPr>
        <w:drawing>
          <wp:inline distT="0" distB="0" distL="0" distR="0" wp14:anchorId="55110733" wp14:editId="0DAB7C69">
            <wp:extent cx="3140302" cy="6751929"/>
            <wp:effectExtent l="38100" t="38100" r="98425" b="8763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ACAD 56.jpg"/>
                    <pic:cNvPicPr/>
                  </pic:nvPicPr>
                  <pic:blipFill>
                    <a:blip r:embed="rId84">
                      <a:extLst>
                        <a:ext uri="{28A0092B-C50C-407E-A947-70E740481C1C}">
                          <a14:useLocalDpi xmlns:a14="http://schemas.microsoft.com/office/drawing/2010/main" val="0"/>
                        </a:ext>
                      </a:extLst>
                    </a:blip>
                    <a:stretch>
                      <a:fillRect/>
                    </a:stretch>
                  </pic:blipFill>
                  <pic:spPr>
                    <a:xfrm>
                      <a:off x="0" y="0"/>
                      <a:ext cx="3145561" cy="6763236"/>
                    </a:xfrm>
                    <a:prstGeom prst="rect">
                      <a:avLst/>
                    </a:prstGeom>
                    <a:effectLst>
                      <a:outerShdw blurRad="50800" dist="38100" dir="2700000" algn="tl" rotWithShape="0">
                        <a:prstClr val="black">
                          <a:alpha val="40000"/>
                        </a:prstClr>
                      </a:outerShdw>
                    </a:effectLst>
                  </pic:spPr>
                </pic:pic>
              </a:graphicData>
            </a:graphic>
          </wp:inline>
        </w:drawing>
      </w:r>
    </w:p>
    <w:p w14:paraId="22863CF3" w14:textId="6DA5F6A4" w:rsidR="009D1D1C" w:rsidRPr="002A60BD" w:rsidRDefault="008862D3" w:rsidP="008862D3">
      <w:pPr>
        <w:pStyle w:val="Caption"/>
        <w:rPr>
          <w:lang w:val="sr-Latn-ME"/>
        </w:rPr>
      </w:pPr>
      <w:bookmarkStart w:id="73" w:name="_Ref371672270"/>
      <w:r w:rsidRPr="002A60BD">
        <w:rPr>
          <w:b/>
          <w:lang w:val="sr-Latn-ME"/>
        </w:rPr>
        <w:t>Slika</w:t>
      </w:r>
      <w:bookmarkEnd w:id="73"/>
      <w:r w:rsidR="00A43197" w:rsidRPr="002A60BD">
        <w:rPr>
          <w:b/>
          <w:lang w:val="sr-Latn-ME"/>
        </w:rPr>
        <w:t xml:space="preserve"> 58</w:t>
      </w:r>
      <w:r w:rsidRPr="002A60BD">
        <w:rPr>
          <w:b/>
          <w:lang w:val="sr-Latn-ME"/>
        </w:rPr>
        <w:t>:</w:t>
      </w:r>
      <w:r w:rsidRPr="002A60BD">
        <w:rPr>
          <w:lang w:val="sr-Latn-ME"/>
        </w:rPr>
        <w:t xml:space="preserve"> Unos podataka o planu</w:t>
      </w:r>
    </w:p>
    <w:p w14:paraId="6A906AC4" w14:textId="3CBE4EDE" w:rsidR="00E44C2F" w:rsidRPr="002A60BD" w:rsidRDefault="00E44C2F" w:rsidP="00EF5C7B">
      <w:pPr>
        <w:rPr>
          <w:lang w:val="sr-Latn-ME"/>
        </w:rPr>
      </w:pPr>
      <w:r w:rsidRPr="002A60BD">
        <w:rPr>
          <w:lang w:val="sr-Latn-ME"/>
        </w:rPr>
        <w:lastRenderedPageBreak/>
        <w:t xml:space="preserve">U slučaju da je plan podijeljen u sektore potrebno je unijeti i podatke o sektorima. . Za unos osnovnih podataka o sektoru plana potrebno je u </w:t>
      </w:r>
      <w:r w:rsidRPr="002A60BD">
        <w:rPr>
          <w:b/>
          <w:lang w:val="sr-Latn-ME"/>
        </w:rPr>
        <w:t>Industry Model Explorer</w:t>
      </w:r>
      <w:r w:rsidRPr="002A60BD">
        <w:rPr>
          <w:lang w:val="sr-Latn-ME"/>
        </w:rPr>
        <w:t xml:space="preserve">, u folder </w:t>
      </w:r>
      <w:r w:rsidRPr="002A60BD">
        <w:rPr>
          <w:b/>
          <w:lang w:val="sr-Latn-ME"/>
        </w:rPr>
        <w:t>Sektor</w:t>
      </w:r>
      <w:r w:rsidRPr="002A60BD">
        <w:rPr>
          <w:lang w:val="sr-Latn-ME"/>
        </w:rPr>
        <w:t xml:space="preserve"> izabrati tabelu </w:t>
      </w:r>
      <w:r w:rsidRPr="002A60BD">
        <w:rPr>
          <w:b/>
          <w:lang w:val="sr-Latn-ME"/>
        </w:rPr>
        <w:t>Sektor</w:t>
      </w:r>
      <w:r w:rsidRPr="002A60BD">
        <w:rPr>
          <w:lang w:val="sr-Latn-ME"/>
        </w:rPr>
        <w:t xml:space="preserve"> klikom desnim tasterom miša </w:t>
      </w:r>
      <w:r w:rsidRPr="002A60BD">
        <w:rPr>
          <w:noProof/>
          <w:lang w:val="en-US" w:eastAsia="en-US"/>
        </w:rPr>
        <w:drawing>
          <wp:inline distT="0" distB="0" distL="0" distR="0" wp14:anchorId="66285966" wp14:editId="34FA8DD9">
            <wp:extent cx="170877" cy="216000"/>
            <wp:effectExtent l="0" t="0" r="635"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right-click-icon.png"/>
                    <pic:cNvPicPr/>
                  </pic:nvPicPr>
                  <pic:blipFill rotWithShape="1">
                    <a:blip r:embed="rId80">
                      <a:extLst>
                        <a:ext uri="{28A0092B-C50C-407E-A947-70E740481C1C}">
                          <a14:useLocalDpi xmlns:a14="http://schemas.microsoft.com/office/drawing/2010/main" val="0"/>
                        </a:ext>
                      </a:extLst>
                    </a:blip>
                    <a:srcRect l="15904" t="8915" r="15662" b="4578"/>
                    <a:stretch/>
                  </pic:blipFill>
                  <pic:spPr bwMode="auto">
                    <a:xfrm>
                      <a:off x="0" y="0"/>
                      <a:ext cx="170877" cy="216000"/>
                    </a:xfrm>
                    <a:prstGeom prst="rect">
                      <a:avLst/>
                    </a:prstGeom>
                    <a:ln>
                      <a:noFill/>
                    </a:ln>
                    <a:extLst>
                      <a:ext uri="{53640926-AAD7-44D8-BBD7-CCE9431645EC}">
                        <a14:shadowObscured xmlns:a14="http://schemas.microsoft.com/office/drawing/2010/main"/>
                      </a:ext>
                    </a:extLst>
                  </pic:spPr>
                </pic:pic>
              </a:graphicData>
            </a:graphic>
          </wp:inline>
        </w:drawing>
      </w:r>
      <w:r w:rsidRPr="002A60BD">
        <w:rPr>
          <w:lang w:val="sr-Latn-ME"/>
        </w:rPr>
        <w:t xml:space="preserve"> i izabrati stavku </w:t>
      </w:r>
      <w:r w:rsidRPr="002A60BD">
        <w:rPr>
          <w:b/>
          <w:lang w:val="sr-Latn-ME"/>
        </w:rPr>
        <w:t xml:space="preserve">Show Form </w:t>
      </w:r>
      <w:r w:rsidRPr="002A60BD">
        <w:rPr>
          <w:lang w:val="sr-Latn-ME"/>
        </w:rPr>
        <w:t>(</w:t>
      </w:r>
      <w:r w:rsidR="00A43197" w:rsidRPr="002A60BD">
        <w:rPr>
          <w:lang w:val="sr-Latn-ME"/>
        </w:rPr>
        <w:t>Slika 59</w:t>
      </w:r>
      <w:r w:rsidRPr="002A60BD">
        <w:rPr>
          <w:lang w:val="sr-Latn-ME"/>
        </w:rPr>
        <w:t>).</w:t>
      </w:r>
    </w:p>
    <w:p w14:paraId="7FE4DF77" w14:textId="77777777" w:rsidR="001849DC" w:rsidRPr="002A60BD" w:rsidRDefault="00E44C2F" w:rsidP="001849DC">
      <w:pPr>
        <w:pStyle w:val="Slike"/>
        <w:keepNext/>
      </w:pPr>
      <w:r w:rsidRPr="002A60BD">
        <w:rPr>
          <w:lang w:val="en-US"/>
        </w:rPr>
        <w:drawing>
          <wp:inline distT="0" distB="0" distL="0" distR="0" wp14:anchorId="418AD7C4" wp14:editId="6C5529CA">
            <wp:extent cx="3240634" cy="4205179"/>
            <wp:effectExtent l="0" t="0" r="0" b="508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ACAD 57.jpg"/>
                    <pic:cNvPicPr/>
                  </pic:nvPicPr>
                  <pic:blipFill>
                    <a:blip r:embed="rId85">
                      <a:extLst>
                        <a:ext uri="{28A0092B-C50C-407E-A947-70E740481C1C}">
                          <a14:useLocalDpi xmlns:a14="http://schemas.microsoft.com/office/drawing/2010/main" val="0"/>
                        </a:ext>
                      </a:extLst>
                    </a:blip>
                    <a:stretch>
                      <a:fillRect/>
                    </a:stretch>
                  </pic:blipFill>
                  <pic:spPr>
                    <a:xfrm>
                      <a:off x="0" y="0"/>
                      <a:ext cx="3246705" cy="4213058"/>
                    </a:xfrm>
                    <a:prstGeom prst="rect">
                      <a:avLst/>
                    </a:prstGeom>
                  </pic:spPr>
                </pic:pic>
              </a:graphicData>
            </a:graphic>
          </wp:inline>
        </w:drawing>
      </w:r>
    </w:p>
    <w:p w14:paraId="0435466F" w14:textId="359239E1" w:rsidR="00E44C2F" w:rsidRPr="002A60BD" w:rsidRDefault="001849DC" w:rsidP="001849DC">
      <w:pPr>
        <w:pStyle w:val="Caption"/>
        <w:rPr>
          <w:lang w:val="sr-Latn-ME"/>
        </w:rPr>
      </w:pPr>
      <w:bookmarkStart w:id="74" w:name="_Ref371673246"/>
      <w:r w:rsidRPr="002A60BD">
        <w:rPr>
          <w:b/>
          <w:lang w:val="sr-Latn-ME"/>
        </w:rPr>
        <w:t>Slika</w:t>
      </w:r>
      <w:bookmarkEnd w:id="74"/>
      <w:r w:rsidR="00A43197" w:rsidRPr="002A60BD">
        <w:rPr>
          <w:b/>
          <w:lang w:val="sr-Latn-ME"/>
        </w:rPr>
        <w:t xml:space="preserve"> 59</w:t>
      </w:r>
      <w:r w:rsidRPr="002A60BD">
        <w:rPr>
          <w:b/>
          <w:lang w:val="sr-Latn-ME"/>
        </w:rPr>
        <w:t>:</w:t>
      </w:r>
      <w:r w:rsidRPr="002A60BD">
        <w:rPr>
          <w:lang w:val="sr-Latn-ME"/>
        </w:rPr>
        <w:t xml:space="preserve"> Otvaranje tabele za unos osnovnih podataka novog sektora plana</w:t>
      </w:r>
    </w:p>
    <w:p w14:paraId="19765BBF" w14:textId="40A95270" w:rsidR="00E43A2D" w:rsidRPr="002A60BD" w:rsidRDefault="00E43A2D" w:rsidP="00E43A2D">
      <w:pPr>
        <w:rPr>
          <w:lang w:val="sr-Latn-ME"/>
        </w:rPr>
      </w:pPr>
      <w:r w:rsidRPr="002A60BD">
        <w:rPr>
          <w:lang w:val="sr-Latn-ME"/>
        </w:rPr>
        <w:t xml:space="preserve">Da bi se pokrenuo proces novog unosa podataka o sektoru plana potrebno je kliknuti na dugme </w:t>
      </w:r>
      <w:r w:rsidRPr="002A60BD">
        <w:rPr>
          <w:noProof/>
          <w:lang w:val="en-US" w:eastAsia="en-US"/>
        </w:rPr>
        <w:drawing>
          <wp:inline distT="0" distB="0" distL="0" distR="0" wp14:anchorId="6CAA6EBF" wp14:editId="616796B6">
            <wp:extent cx="196363" cy="18000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96363" cy="180000"/>
                    </a:xfrm>
                    <a:prstGeom prst="rect">
                      <a:avLst/>
                    </a:prstGeom>
                  </pic:spPr>
                </pic:pic>
              </a:graphicData>
            </a:graphic>
          </wp:inline>
        </w:drawing>
      </w:r>
      <w:r w:rsidRPr="002A60BD">
        <w:rPr>
          <w:lang w:val="sr-Latn-ME"/>
        </w:rPr>
        <w:t xml:space="preserve"> </w:t>
      </w:r>
      <w:r w:rsidRPr="002A60BD">
        <w:rPr>
          <w:b/>
          <w:lang w:val="sr-Latn-ME"/>
        </w:rPr>
        <w:t>New Record</w:t>
      </w:r>
      <w:r w:rsidRPr="002A60BD">
        <w:rPr>
          <w:lang w:val="sr-Latn-ME"/>
        </w:rPr>
        <w:t xml:space="preserve"> (</w:t>
      </w:r>
      <w:r w:rsidR="00A43197" w:rsidRPr="002A60BD">
        <w:rPr>
          <w:lang w:val="sr-Latn-ME"/>
        </w:rPr>
        <w:t>Slika 60</w:t>
      </w:r>
      <w:r w:rsidRPr="002A60BD">
        <w:rPr>
          <w:lang w:val="sr-Latn-ME"/>
        </w:rPr>
        <w:t>).</w:t>
      </w:r>
    </w:p>
    <w:p w14:paraId="3EEE2221" w14:textId="77777777" w:rsidR="00C77A37" w:rsidRPr="002A60BD" w:rsidRDefault="00C77A37" w:rsidP="00C77A37">
      <w:pPr>
        <w:pStyle w:val="Slike"/>
        <w:keepNext/>
      </w:pPr>
      <w:r w:rsidRPr="002A60BD">
        <w:rPr>
          <w:lang w:val="en-US"/>
        </w:rPr>
        <w:drawing>
          <wp:inline distT="0" distB="0" distL="0" distR="0" wp14:anchorId="5D5B7E62" wp14:editId="6D6708C8">
            <wp:extent cx="3043892" cy="795706"/>
            <wp:effectExtent l="0" t="0" r="4445" b="4445"/>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ACAD 58.jpg"/>
                    <pic:cNvPicPr/>
                  </pic:nvPicPr>
                  <pic:blipFill>
                    <a:blip r:embed="rId86">
                      <a:extLst>
                        <a:ext uri="{28A0092B-C50C-407E-A947-70E740481C1C}">
                          <a14:useLocalDpi xmlns:a14="http://schemas.microsoft.com/office/drawing/2010/main" val="0"/>
                        </a:ext>
                      </a:extLst>
                    </a:blip>
                    <a:stretch>
                      <a:fillRect/>
                    </a:stretch>
                  </pic:blipFill>
                  <pic:spPr>
                    <a:xfrm>
                      <a:off x="0" y="0"/>
                      <a:ext cx="3051165" cy="797607"/>
                    </a:xfrm>
                    <a:prstGeom prst="rect">
                      <a:avLst/>
                    </a:prstGeom>
                  </pic:spPr>
                </pic:pic>
              </a:graphicData>
            </a:graphic>
          </wp:inline>
        </w:drawing>
      </w:r>
    </w:p>
    <w:p w14:paraId="4D8F75BC" w14:textId="507A7C8F" w:rsidR="00E44C2F" w:rsidRPr="002A60BD" w:rsidRDefault="00C77A37" w:rsidP="00C77A37">
      <w:pPr>
        <w:pStyle w:val="Caption"/>
        <w:rPr>
          <w:lang w:val="sr-Latn-ME"/>
        </w:rPr>
      </w:pPr>
      <w:bookmarkStart w:id="75" w:name="_Ref371673891"/>
      <w:r w:rsidRPr="002A60BD">
        <w:rPr>
          <w:b/>
          <w:lang w:val="sr-Latn-ME"/>
        </w:rPr>
        <w:t>Slika</w:t>
      </w:r>
      <w:bookmarkEnd w:id="75"/>
      <w:r w:rsidR="006070DE" w:rsidRPr="002A60BD">
        <w:rPr>
          <w:b/>
          <w:lang w:val="sr-Latn-ME"/>
        </w:rPr>
        <w:t xml:space="preserve"> 6</w:t>
      </w:r>
      <w:r w:rsidR="00A43197" w:rsidRPr="002A60BD">
        <w:rPr>
          <w:b/>
          <w:lang w:val="sr-Latn-ME"/>
        </w:rPr>
        <w:t>0</w:t>
      </w:r>
      <w:r w:rsidRPr="002A60BD">
        <w:rPr>
          <w:b/>
          <w:lang w:val="sr-Latn-ME"/>
        </w:rPr>
        <w:t>:</w:t>
      </w:r>
      <w:r w:rsidRPr="002A60BD">
        <w:rPr>
          <w:lang w:val="sr-Latn-ME"/>
        </w:rPr>
        <w:t xml:space="preserve"> Novi unos podataka o sektoru plana</w:t>
      </w:r>
    </w:p>
    <w:p w14:paraId="7B8A6C62" w14:textId="6F60503B" w:rsidR="00020384" w:rsidRPr="002A60BD" w:rsidRDefault="00020384" w:rsidP="00020384">
      <w:pPr>
        <w:rPr>
          <w:lang w:val="sr-Latn-ME"/>
        </w:rPr>
      </w:pPr>
      <w:r w:rsidRPr="002A60BD">
        <w:rPr>
          <w:lang w:val="sr-Latn-ME"/>
        </w:rPr>
        <w:t xml:space="preserve">Sada je potrebno unijeti sve neophodne podatke o </w:t>
      </w:r>
      <w:r w:rsidR="006715FB" w:rsidRPr="002A60BD">
        <w:rPr>
          <w:lang w:val="sr-Latn-ME"/>
        </w:rPr>
        <w:t xml:space="preserve">novom sektoru </w:t>
      </w:r>
      <w:r w:rsidRPr="002A60BD">
        <w:rPr>
          <w:lang w:val="sr-Latn-ME"/>
        </w:rPr>
        <w:t>plan</w:t>
      </w:r>
      <w:r w:rsidR="006715FB" w:rsidRPr="002A60BD">
        <w:rPr>
          <w:lang w:val="sr-Latn-ME"/>
        </w:rPr>
        <w:t>a</w:t>
      </w:r>
      <w:r w:rsidRPr="002A60BD">
        <w:rPr>
          <w:lang w:val="sr-Latn-ME"/>
        </w:rPr>
        <w:t>. Svi obavezni atributi (podaci) su označeni crvenom, a fakultativni žutom bojom.</w:t>
      </w:r>
      <w:r w:rsidR="009E34FF" w:rsidRPr="002A60BD">
        <w:rPr>
          <w:lang w:val="sr-Latn-ME"/>
        </w:rPr>
        <w:t xml:space="preserve"> Nakon završenog unosa potrebn</w:t>
      </w:r>
      <w:r w:rsidRPr="002A60BD">
        <w:rPr>
          <w:lang w:val="sr-Latn-ME"/>
        </w:rPr>
        <w:t xml:space="preserve">o je kliknuti na dugme </w:t>
      </w:r>
      <w:r w:rsidRPr="002A60BD">
        <w:rPr>
          <w:b/>
          <w:lang w:val="sr-Latn-ME"/>
        </w:rPr>
        <w:t>Insert (F5)</w:t>
      </w:r>
      <w:r w:rsidRPr="002A60BD">
        <w:rPr>
          <w:lang w:val="sr-Latn-ME"/>
        </w:rPr>
        <w:t xml:space="preserve"> kako bi se vršio unos podataka o </w:t>
      </w:r>
      <w:r w:rsidR="006715FB" w:rsidRPr="002A60BD">
        <w:rPr>
          <w:lang w:val="sr-Latn-ME"/>
        </w:rPr>
        <w:t xml:space="preserve">sektoru </w:t>
      </w:r>
      <w:r w:rsidRPr="002A60BD">
        <w:rPr>
          <w:lang w:val="sr-Latn-ME"/>
        </w:rPr>
        <w:t>plan</w:t>
      </w:r>
      <w:r w:rsidR="006715FB" w:rsidRPr="002A60BD">
        <w:rPr>
          <w:lang w:val="sr-Latn-ME"/>
        </w:rPr>
        <w:t>a</w:t>
      </w:r>
      <w:r w:rsidRPr="002A60BD">
        <w:rPr>
          <w:lang w:val="sr-Latn-ME"/>
        </w:rPr>
        <w:t xml:space="preserve"> u bazi (</w:t>
      </w:r>
      <w:r w:rsidR="00A43197" w:rsidRPr="002A60BD">
        <w:rPr>
          <w:lang w:val="sr-Latn-ME"/>
        </w:rPr>
        <w:t>Slika 61</w:t>
      </w:r>
      <w:r w:rsidRPr="002A60BD">
        <w:rPr>
          <w:lang w:val="sr-Latn-ME"/>
        </w:rPr>
        <w:t>).</w:t>
      </w:r>
    </w:p>
    <w:p w14:paraId="27548E9B" w14:textId="77777777" w:rsidR="006B3037" w:rsidRPr="002A60BD" w:rsidRDefault="006B3037" w:rsidP="006B3037">
      <w:pPr>
        <w:pStyle w:val="Slike"/>
        <w:keepNext/>
      </w:pPr>
      <w:r w:rsidRPr="002A60BD">
        <w:rPr>
          <w:lang w:val="en-US"/>
        </w:rPr>
        <w:lastRenderedPageBreak/>
        <w:drawing>
          <wp:inline distT="0" distB="0" distL="0" distR="0" wp14:anchorId="55558C09" wp14:editId="709DB40C">
            <wp:extent cx="3035808" cy="2051921"/>
            <wp:effectExtent l="38100" t="38100" r="88900" b="100965"/>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ACAD 59.jpg"/>
                    <pic:cNvPicPr/>
                  </pic:nvPicPr>
                  <pic:blipFill>
                    <a:blip r:embed="rId87">
                      <a:extLst>
                        <a:ext uri="{28A0092B-C50C-407E-A947-70E740481C1C}">
                          <a14:useLocalDpi xmlns:a14="http://schemas.microsoft.com/office/drawing/2010/main" val="0"/>
                        </a:ext>
                      </a:extLst>
                    </a:blip>
                    <a:stretch>
                      <a:fillRect/>
                    </a:stretch>
                  </pic:blipFill>
                  <pic:spPr>
                    <a:xfrm>
                      <a:off x="0" y="0"/>
                      <a:ext cx="3042086" cy="2056164"/>
                    </a:xfrm>
                    <a:prstGeom prst="rect">
                      <a:avLst/>
                    </a:prstGeom>
                    <a:effectLst>
                      <a:outerShdw blurRad="50800" dist="38100" dir="2700000" algn="tl" rotWithShape="0">
                        <a:prstClr val="black">
                          <a:alpha val="40000"/>
                        </a:prstClr>
                      </a:outerShdw>
                    </a:effectLst>
                  </pic:spPr>
                </pic:pic>
              </a:graphicData>
            </a:graphic>
          </wp:inline>
        </w:drawing>
      </w:r>
    </w:p>
    <w:p w14:paraId="13A49D05" w14:textId="29B8DFF3" w:rsidR="00E44C2F" w:rsidRPr="002A60BD" w:rsidRDefault="006B3037" w:rsidP="006B3037">
      <w:pPr>
        <w:pStyle w:val="Caption"/>
        <w:rPr>
          <w:lang w:val="sr-Latn-ME"/>
        </w:rPr>
      </w:pPr>
      <w:bookmarkStart w:id="76" w:name="_Ref371674326"/>
      <w:r w:rsidRPr="002A60BD">
        <w:rPr>
          <w:b/>
          <w:lang w:val="sr-Latn-ME"/>
        </w:rPr>
        <w:t>Slika</w:t>
      </w:r>
      <w:bookmarkEnd w:id="76"/>
      <w:r w:rsidR="00A43197" w:rsidRPr="002A60BD">
        <w:rPr>
          <w:b/>
          <w:lang w:val="sr-Latn-ME"/>
        </w:rPr>
        <w:t xml:space="preserve"> 61</w:t>
      </w:r>
      <w:r w:rsidRPr="002A60BD">
        <w:rPr>
          <w:b/>
          <w:lang w:val="sr-Latn-ME"/>
        </w:rPr>
        <w:t>:</w:t>
      </w:r>
      <w:r w:rsidRPr="002A60BD">
        <w:rPr>
          <w:lang w:val="sr-Latn-ME"/>
        </w:rPr>
        <w:t xml:space="preserve"> Unos podataka o sektoru plana</w:t>
      </w:r>
    </w:p>
    <w:p w14:paraId="5C9C5630" w14:textId="7486BFA0" w:rsidR="00D929C6" w:rsidRPr="002A60BD" w:rsidRDefault="00D929C6">
      <w:pPr>
        <w:rPr>
          <w:lang w:val="sr-Latn-ME"/>
        </w:rPr>
      </w:pPr>
      <w:r w:rsidRPr="002A60BD">
        <w:rPr>
          <w:lang w:val="sr-Latn-ME"/>
        </w:rPr>
        <w:t xml:space="preserve">Grafički </w:t>
      </w:r>
      <w:r w:rsidR="007E409D" w:rsidRPr="002A60BD">
        <w:rPr>
          <w:lang w:val="sr-Latn-ME"/>
        </w:rPr>
        <w:t>elementi</w:t>
      </w:r>
      <w:r w:rsidR="002C42BF" w:rsidRPr="002A60BD">
        <w:rPr>
          <w:lang w:val="sr-Latn-ME"/>
        </w:rPr>
        <w:t xml:space="preserve"> (Features) </w:t>
      </w:r>
      <w:r w:rsidRPr="002A60BD">
        <w:rPr>
          <w:lang w:val="sr-Latn-ME"/>
        </w:rPr>
        <w:t xml:space="preserve">koji su definisani u </w:t>
      </w:r>
      <w:r w:rsidRPr="002A60BD">
        <w:rPr>
          <w:b/>
          <w:lang w:val="sr-Latn-ME"/>
        </w:rPr>
        <w:t>Industry Model Explorer</w:t>
      </w:r>
      <w:r w:rsidRPr="002A60BD">
        <w:rPr>
          <w:lang w:val="sr-Latn-ME"/>
        </w:rPr>
        <w:t xml:space="preserve"> i koji se mogu crtati su sledećeg tipa:</w:t>
      </w:r>
    </w:p>
    <w:p w14:paraId="06904330" w14:textId="794E5D66" w:rsidR="00D929C6" w:rsidRPr="002A60BD" w:rsidRDefault="00D31BA3" w:rsidP="00DE0234">
      <w:pPr>
        <w:tabs>
          <w:tab w:val="left" w:pos="851"/>
          <w:tab w:val="left" w:pos="2268"/>
          <w:tab w:val="left" w:pos="2552"/>
          <w:tab w:val="left" w:pos="4962"/>
          <w:tab w:val="left" w:pos="5245"/>
          <w:tab w:val="left" w:pos="6946"/>
          <w:tab w:val="left" w:pos="7230"/>
          <w:tab w:val="left" w:pos="8505"/>
        </w:tabs>
        <w:ind w:left="567" w:firstLine="0"/>
        <w:rPr>
          <w:noProof/>
          <w:lang w:val="sr-Latn-ME" w:eastAsia="en-US"/>
        </w:rPr>
      </w:pPr>
      <w:r>
        <w:rPr>
          <w:lang w:val="sr-Latn-ME"/>
        </w:rPr>
        <w:pict w14:anchorId="33D201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pt;height:10pt;visibility:visible;mso-wrap-style:square" o:bullet="t">
            <v:imagedata r:id="rId88" o:title=""/>
          </v:shape>
        </w:pict>
      </w:r>
      <w:r w:rsidR="00D40BA9" w:rsidRPr="002A60BD">
        <w:rPr>
          <w:lang w:val="sr-Latn-ME"/>
        </w:rPr>
        <w:tab/>
        <w:t>Tačka</w:t>
      </w:r>
      <w:r w:rsidR="00DE0234" w:rsidRPr="002A60BD">
        <w:rPr>
          <w:lang w:val="sr-Latn-ME"/>
        </w:rPr>
        <w:tab/>
      </w:r>
      <w:r w:rsidR="008E15D4" w:rsidRPr="002A60BD">
        <w:rPr>
          <w:noProof/>
          <w:lang w:val="en-US" w:eastAsia="en-US"/>
        </w:rPr>
        <w:drawing>
          <wp:inline distT="0" distB="0" distL="0" distR="0" wp14:anchorId="40C62F48" wp14:editId="016F8D94">
            <wp:extent cx="123825" cy="123825"/>
            <wp:effectExtent l="0" t="0" r="9525" b="952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centroid.jpg"/>
                    <pic:cNvPicPr/>
                  </pic:nvPicPr>
                  <pic:blipFill>
                    <a:blip r:embed="rId89">
                      <a:extLst>
                        <a:ext uri="{28A0092B-C50C-407E-A947-70E740481C1C}">
                          <a14:useLocalDpi xmlns:a14="http://schemas.microsoft.com/office/drawing/2010/main" val="0"/>
                        </a:ext>
                      </a:extLst>
                    </a:blip>
                    <a:stretch>
                      <a:fillRect/>
                    </a:stretch>
                  </pic:blipFill>
                  <pic:spPr>
                    <a:xfrm>
                      <a:off x="0" y="0"/>
                      <a:ext cx="123825" cy="123825"/>
                    </a:xfrm>
                    <a:prstGeom prst="rect">
                      <a:avLst/>
                    </a:prstGeom>
                  </pic:spPr>
                </pic:pic>
              </a:graphicData>
            </a:graphic>
          </wp:inline>
        </w:drawing>
      </w:r>
      <w:r w:rsidR="008E15D4" w:rsidRPr="002A60BD">
        <w:rPr>
          <w:lang w:val="sr-Latn-ME"/>
        </w:rPr>
        <w:tab/>
        <w:t>Centroid (tip tačka)</w:t>
      </w:r>
      <w:r w:rsidR="00DE0234" w:rsidRPr="002A60BD">
        <w:rPr>
          <w:lang w:val="sr-Latn-ME"/>
        </w:rPr>
        <w:tab/>
      </w:r>
      <w:r>
        <w:rPr>
          <w:lang w:val="sr-Latn-ME"/>
        </w:rPr>
        <w:pict w14:anchorId="442F001F">
          <v:shape id="_x0000_i1026" type="#_x0000_t75" style="width:10.65pt;height:10.65pt;visibility:visible;mso-wrap-style:square">
            <v:imagedata r:id="rId90" o:title=""/>
          </v:shape>
        </w:pict>
      </w:r>
      <w:r w:rsidR="00D40BA9" w:rsidRPr="002A60BD">
        <w:rPr>
          <w:lang w:val="sr-Latn-ME"/>
        </w:rPr>
        <w:tab/>
      </w:r>
      <w:r w:rsidR="00D929C6" w:rsidRPr="002A60BD">
        <w:rPr>
          <w:lang w:val="sr-Latn-ME"/>
        </w:rPr>
        <w:t>Polilinija</w:t>
      </w:r>
      <w:r w:rsidR="00DE0234" w:rsidRPr="002A60BD">
        <w:rPr>
          <w:lang w:val="sr-Latn-ME"/>
        </w:rPr>
        <w:tab/>
      </w:r>
      <w:r w:rsidR="00D40BA9" w:rsidRPr="002A60BD">
        <w:rPr>
          <w:noProof/>
          <w:lang w:val="en-US" w:eastAsia="en-US"/>
        </w:rPr>
        <w:drawing>
          <wp:inline distT="0" distB="0" distL="0" distR="0" wp14:anchorId="12B17FB4" wp14:editId="2F9724A8">
            <wp:extent cx="152400" cy="142875"/>
            <wp:effectExtent l="0" t="0" r="0" b="952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oligon.jpg"/>
                    <pic:cNvPicPr/>
                  </pic:nvPicPr>
                  <pic:blipFill>
                    <a:blip r:embed="rId91">
                      <a:extLst>
                        <a:ext uri="{28A0092B-C50C-407E-A947-70E740481C1C}">
                          <a14:useLocalDpi xmlns:a14="http://schemas.microsoft.com/office/drawing/2010/main" val="0"/>
                        </a:ext>
                      </a:extLst>
                    </a:blip>
                    <a:stretch>
                      <a:fillRect/>
                    </a:stretch>
                  </pic:blipFill>
                  <pic:spPr>
                    <a:xfrm>
                      <a:off x="0" y="0"/>
                      <a:ext cx="152400" cy="142875"/>
                    </a:xfrm>
                    <a:prstGeom prst="rect">
                      <a:avLst/>
                    </a:prstGeom>
                  </pic:spPr>
                </pic:pic>
              </a:graphicData>
            </a:graphic>
          </wp:inline>
        </w:drawing>
      </w:r>
      <w:r w:rsidR="00D40BA9" w:rsidRPr="002A60BD">
        <w:rPr>
          <w:noProof/>
          <w:lang w:val="sr-Latn-ME" w:eastAsia="en-US"/>
        </w:rPr>
        <w:tab/>
      </w:r>
      <w:r w:rsidR="00D929C6" w:rsidRPr="002A60BD">
        <w:rPr>
          <w:noProof/>
          <w:lang w:val="sr-Latn-ME" w:eastAsia="en-US"/>
        </w:rPr>
        <w:t>Poligon</w:t>
      </w:r>
    </w:p>
    <w:p w14:paraId="3F0FD798" w14:textId="3441D02A" w:rsidR="00DE0234" w:rsidRPr="002A60BD" w:rsidRDefault="00DE0234" w:rsidP="0022325B">
      <w:pPr>
        <w:pStyle w:val="Heading5"/>
        <w:rPr>
          <w:lang w:val="sr-Latn-ME"/>
        </w:rPr>
      </w:pPr>
      <w:r w:rsidRPr="002A60BD">
        <w:rPr>
          <w:lang w:val="sr-Latn-ME"/>
        </w:rPr>
        <w:t>Kreiranje</w:t>
      </w:r>
      <w:r w:rsidR="007C072C" w:rsidRPr="002A60BD">
        <w:rPr>
          <w:lang w:val="sr-Latn-ME"/>
        </w:rPr>
        <w:t>/crtanje</w:t>
      </w:r>
      <w:r w:rsidRPr="002A60BD">
        <w:rPr>
          <w:lang w:val="sr-Latn-ME"/>
        </w:rPr>
        <w:t xml:space="preserve"> novih elemenata (Feature)</w:t>
      </w:r>
    </w:p>
    <w:p w14:paraId="49A1488D" w14:textId="0D218F49" w:rsidR="00D975AA" w:rsidRPr="002A60BD" w:rsidRDefault="0022325B">
      <w:pPr>
        <w:rPr>
          <w:lang w:val="sr-Latn-ME"/>
        </w:rPr>
      </w:pPr>
      <w:r w:rsidRPr="002A60BD">
        <w:rPr>
          <w:noProof/>
          <w:lang w:val="en-US" w:eastAsia="en-US"/>
        </w:rPr>
        <w:drawing>
          <wp:anchor distT="0" distB="0" distL="114300" distR="114300" simplePos="0" relativeHeight="251665408" behindDoc="0" locked="0" layoutInCell="1" allowOverlap="1" wp14:anchorId="4AAC25BA" wp14:editId="21435041">
            <wp:simplePos x="0" y="0"/>
            <wp:positionH relativeFrom="margin">
              <wp:posOffset>2682240</wp:posOffset>
            </wp:positionH>
            <wp:positionV relativeFrom="paragraph">
              <wp:posOffset>37770</wp:posOffset>
            </wp:positionV>
            <wp:extent cx="3165475" cy="3856355"/>
            <wp:effectExtent l="0" t="0" r="0" b="0"/>
            <wp:wrapSquare wrapText="bothSides"/>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ACAD 20.jpg"/>
                    <pic:cNvPicPr/>
                  </pic:nvPicPr>
                  <pic:blipFill>
                    <a:blip r:embed="rId92">
                      <a:extLst>
                        <a:ext uri="{28A0092B-C50C-407E-A947-70E740481C1C}">
                          <a14:useLocalDpi xmlns:a14="http://schemas.microsoft.com/office/drawing/2010/main" val="0"/>
                        </a:ext>
                      </a:extLst>
                    </a:blip>
                    <a:stretch>
                      <a:fillRect/>
                    </a:stretch>
                  </pic:blipFill>
                  <pic:spPr>
                    <a:xfrm>
                      <a:off x="0" y="0"/>
                      <a:ext cx="3165475" cy="3856355"/>
                    </a:xfrm>
                    <a:prstGeom prst="rect">
                      <a:avLst/>
                    </a:prstGeom>
                  </pic:spPr>
                </pic:pic>
              </a:graphicData>
            </a:graphic>
            <wp14:sizeRelH relativeFrom="page">
              <wp14:pctWidth>0</wp14:pctWidth>
            </wp14:sizeRelH>
            <wp14:sizeRelV relativeFrom="page">
              <wp14:pctHeight>0</wp14:pctHeight>
            </wp14:sizeRelV>
          </wp:anchor>
        </w:drawing>
      </w:r>
      <w:r w:rsidR="00C1044F" w:rsidRPr="002A60BD">
        <w:rPr>
          <w:lang w:val="sr-Latn-ME"/>
        </w:rPr>
        <w:t xml:space="preserve">Za crtanje </w:t>
      </w:r>
      <w:r w:rsidR="00683CEF" w:rsidRPr="002A60BD">
        <w:rPr>
          <w:lang w:val="sr-Latn-ME"/>
        </w:rPr>
        <w:t xml:space="preserve">novog </w:t>
      </w:r>
      <w:r w:rsidR="006A021A" w:rsidRPr="002A60BD">
        <w:rPr>
          <w:lang w:val="sr-Latn-ME"/>
        </w:rPr>
        <w:t>objekata</w:t>
      </w:r>
      <w:r w:rsidR="00C1044F" w:rsidRPr="002A60BD">
        <w:rPr>
          <w:lang w:val="sr-Latn-ME"/>
        </w:rPr>
        <w:t xml:space="preserve"> u GIS MonPlanGML treba u</w:t>
      </w:r>
      <w:r w:rsidR="00F469DC" w:rsidRPr="002A60BD">
        <w:rPr>
          <w:lang w:val="sr-Latn-ME"/>
        </w:rPr>
        <w:t xml:space="preserve"> Industry Model Explorer izabrati </w:t>
      </w:r>
      <w:r w:rsidR="006A021A" w:rsidRPr="002A60BD">
        <w:rPr>
          <w:lang w:val="sr-Latn-ME"/>
        </w:rPr>
        <w:t>element (Feature)</w:t>
      </w:r>
      <w:r w:rsidR="00C1044F" w:rsidRPr="002A60BD">
        <w:rPr>
          <w:lang w:val="sr-Latn-ME"/>
        </w:rPr>
        <w:t xml:space="preserve"> koji </w:t>
      </w:r>
      <w:r w:rsidR="00D929C6" w:rsidRPr="002A60BD">
        <w:rPr>
          <w:lang w:val="sr-Latn-ME"/>
        </w:rPr>
        <w:t>želimo crtati i</w:t>
      </w:r>
      <w:r w:rsidR="00F469DC" w:rsidRPr="002A60BD">
        <w:rPr>
          <w:lang w:val="sr-Latn-ME"/>
        </w:rPr>
        <w:t xml:space="preserve"> kliknemo desnim tasterom miša </w:t>
      </w:r>
      <w:r w:rsidR="003172B0" w:rsidRPr="002A60BD">
        <w:rPr>
          <w:noProof/>
          <w:lang w:val="en-US" w:eastAsia="en-US"/>
        </w:rPr>
        <w:drawing>
          <wp:inline distT="0" distB="0" distL="0" distR="0" wp14:anchorId="438D722E" wp14:editId="6C5577DB">
            <wp:extent cx="170877" cy="216000"/>
            <wp:effectExtent l="0" t="0" r="635"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right-click-icon.png"/>
                    <pic:cNvPicPr/>
                  </pic:nvPicPr>
                  <pic:blipFill rotWithShape="1">
                    <a:blip r:embed="rId80">
                      <a:extLst>
                        <a:ext uri="{28A0092B-C50C-407E-A947-70E740481C1C}">
                          <a14:useLocalDpi xmlns:a14="http://schemas.microsoft.com/office/drawing/2010/main" val="0"/>
                        </a:ext>
                      </a:extLst>
                    </a:blip>
                    <a:srcRect l="15904" t="8915" r="15662" b="4578"/>
                    <a:stretch/>
                  </pic:blipFill>
                  <pic:spPr bwMode="auto">
                    <a:xfrm>
                      <a:off x="0" y="0"/>
                      <a:ext cx="170877" cy="216000"/>
                    </a:xfrm>
                    <a:prstGeom prst="rect">
                      <a:avLst/>
                    </a:prstGeom>
                    <a:ln>
                      <a:noFill/>
                    </a:ln>
                    <a:extLst>
                      <a:ext uri="{53640926-AAD7-44D8-BBD7-CCE9431645EC}">
                        <a14:shadowObscured xmlns:a14="http://schemas.microsoft.com/office/drawing/2010/main"/>
                      </a:ext>
                    </a:extLst>
                  </pic:spPr>
                </pic:pic>
              </a:graphicData>
            </a:graphic>
          </wp:inline>
        </w:drawing>
      </w:r>
      <w:r w:rsidR="003172B0" w:rsidRPr="002A60BD">
        <w:rPr>
          <w:lang w:val="sr-Latn-ME"/>
        </w:rPr>
        <w:t xml:space="preserve"> </w:t>
      </w:r>
      <w:r w:rsidR="00F469DC" w:rsidRPr="002A60BD">
        <w:rPr>
          <w:lang w:val="sr-Latn-ME"/>
        </w:rPr>
        <w:t xml:space="preserve">i izaberemo stavku </w:t>
      </w:r>
      <w:r w:rsidR="00F469DC" w:rsidRPr="002A60BD">
        <w:rPr>
          <w:b/>
          <w:lang w:val="sr-Latn-ME"/>
        </w:rPr>
        <w:t>Digitalize with form</w:t>
      </w:r>
      <w:r w:rsidR="006A021A" w:rsidRPr="002A60BD">
        <w:rPr>
          <w:b/>
          <w:lang w:val="sr-Latn-ME"/>
        </w:rPr>
        <w:t xml:space="preserve"> </w:t>
      </w:r>
      <w:r w:rsidR="006A021A" w:rsidRPr="002A60BD">
        <w:rPr>
          <w:lang w:val="sr-Latn-ME"/>
        </w:rPr>
        <w:t>(</w:t>
      </w:r>
      <w:r w:rsidR="00A43197" w:rsidRPr="002A60BD">
        <w:rPr>
          <w:lang w:val="sr-Latn-ME"/>
        </w:rPr>
        <w:t>Slika 62</w:t>
      </w:r>
      <w:r w:rsidR="006A021A" w:rsidRPr="002A60BD">
        <w:rPr>
          <w:lang w:val="sr-Latn-ME"/>
        </w:rPr>
        <w:t>)</w:t>
      </w:r>
      <w:r w:rsidR="00D929C6" w:rsidRPr="002A60BD">
        <w:rPr>
          <w:lang w:val="sr-Latn-ME"/>
        </w:rPr>
        <w:t>.</w:t>
      </w:r>
    </w:p>
    <w:p w14:paraId="74ED565C" w14:textId="347A210A" w:rsidR="006A021A" w:rsidRPr="002A60BD" w:rsidRDefault="006A021A" w:rsidP="00475A4A">
      <w:pPr>
        <w:pStyle w:val="ListParagraph"/>
        <w:numPr>
          <w:ilvl w:val="0"/>
          <w:numId w:val="20"/>
        </w:numPr>
        <w:ind w:left="709"/>
        <w:rPr>
          <w:lang w:val="sr-Latn-ME"/>
        </w:rPr>
      </w:pPr>
      <w:r w:rsidRPr="002A60BD">
        <w:rPr>
          <w:lang w:val="sr-Latn-ME"/>
        </w:rPr>
        <w:t>Odabir grupe objekata</w:t>
      </w:r>
      <w:r w:rsidR="00366CE4" w:rsidRPr="002A60BD">
        <w:rPr>
          <w:lang w:val="sr-Latn-ME"/>
        </w:rPr>
        <w:t>,</w:t>
      </w:r>
    </w:p>
    <w:p w14:paraId="4ABC0798" w14:textId="0E5ECB09" w:rsidR="006A021A" w:rsidRPr="002A60BD" w:rsidRDefault="006A021A" w:rsidP="00475A4A">
      <w:pPr>
        <w:pStyle w:val="ListParagraph"/>
        <w:numPr>
          <w:ilvl w:val="0"/>
          <w:numId w:val="20"/>
        </w:numPr>
        <w:ind w:left="709"/>
        <w:rPr>
          <w:lang w:val="sr-Latn-ME"/>
        </w:rPr>
      </w:pPr>
      <w:r w:rsidRPr="002A60BD">
        <w:rPr>
          <w:lang w:val="sr-Latn-ME"/>
        </w:rPr>
        <w:t xml:space="preserve">Odabir konkretnog elementa (Feature) i kliknemo desnim tasterom miša </w:t>
      </w:r>
      <w:r w:rsidRPr="002A60BD">
        <w:rPr>
          <w:noProof/>
          <w:lang w:val="en-US" w:eastAsia="en-US"/>
        </w:rPr>
        <w:drawing>
          <wp:inline distT="0" distB="0" distL="0" distR="0" wp14:anchorId="20C13EE2" wp14:editId="25E3F71C">
            <wp:extent cx="170877" cy="216000"/>
            <wp:effectExtent l="0" t="0" r="635"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right-click-icon.png"/>
                    <pic:cNvPicPr/>
                  </pic:nvPicPr>
                  <pic:blipFill rotWithShape="1">
                    <a:blip r:embed="rId80">
                      <a:extLst>
                        <a:ext uri="{28A0092B-C50C-407E-A947-70E740481C1C}">
                          <a14:useLocalDpi xmlns:a14="http://schemas.microsoft.com/office/drawing/2010/main" val="0"/>
                        </a:ext>
                      </a:extLst>
                    </a:blip>
                    <a:srcRect l="15904" t="8915" r="15662" b="4578"/>
                    <a:stretch/>
                  </pic:blipFill>
                  <pic:spPr bwMode="auto">
                    <a:xfrm>
                      <a:off x="0" y="0"/>
                      <a:ext cx="170877" cy="216000"/>
                    </a:xfrm>
                    <a:prstGeom prst="rect">
                      <a:avLst/>
                    </a:prstGeom>
                    <a:ln>
                      <a:noFill/>
                    </a:ln>
                    <a:extLst>
                      <a:ext uri="{53640926-AAD7-44D8-BBD7-CCE9431645EC}">
                        <a14:shadowObscured xmlns:a14="http://schemas.microsoft.com/office/drawing/2010/main"/>
                      </a:ext>
                    </a:extLst>
                  </pic:spPr>
                </pic:pic>
              </a:graphicData>
            </a:graphic>
          </wp:inline>
        </w:drawing>
      </w:r>
      <w:r w:rsidR="00366CE4" w:rsidRPr="002A60BD">
        <w:rPr>
          <w:lang w:val="sr-Latn-ME"/>
        </w:rPr>
        <w:t>,</w:t>
      </w:r>
    </w:p>
    <w:p w14:paraId="0DCEA046" w14:textId="47367D92" w:rsidR="00467DB0" w:rsidRPr="002A60BD" w:rsidRDefault="00207231" w:rsidP="00475A4A">
      <w:pPr>
        <w:pStyle w:val="ListParagraph"/>
        <w:numPr>
          <w:ilvl w:val="0"/>
          <w:numId w:val="20"/>
        </w:numPr>
        <w:ind w:left="709"/>
        <w:rPr>
          <w:lang w:val="sr-Latn-ME"/>
        </w:rPr>
      </w:pPr>
      <w:r w:rsidRPr="002A60BD">
        <w:rPr>
          <w:lang w:val="sr-Latn-ME"/>
        </w:rPr>
        <w:t>Izabrati</w:t>
      </w:r>
      <w:r w:rsidR="00467DB0" w:rsidRPr="002A60BD">
        <w:rPr>
          <w:lang w:val="sr-Latn-ME"/>
        </w:rPr>
        <w:t xml:space="preserve"> stavku </w:t>
      </w:r>
      <w:r w:rsidR="00467DB0" w:rsidRPr="002A60BD">
        <w:rPr>
          <w:b/>
          <w:lang w:val="sr-Latn-ME"/>
        </w:rPr>
        <w:t>Digitalize with form</w:t>
      </w:r>
      <w:r w:rsidR="00366CE4" w:rsidRPr="002A60BD">
        <w:rPr>
          <w:lang w:val="sr-Latn-ME"/>
        </w:rPr>
        <w:t>.</w:t>
      </w:r>
    </w:p>
    <w:p w14:paraId="0713E5D1" w14:textId="342071C8" w:rsidR="002D74D0" w:rsidRPr="002A60BD" w:rsidRDefault="003A2A2D">
      <w:pPr>
        <w:rPr>
          <w:lang w:val="sr-Latn-ME"/>
        </w:rPr>
      </w:pPr>
      <w:r w:rsidRPr="002A60BD">
        <w:rPr>
          <w:noProof/>
          <w:lang w:val="en-US" w:eastAsia="en-US"/>
        </w:rPr>
        <mc:AlternateContent>
          <mc:Choice Requires="wps">
            <w:drawing>
              <wp:anchor distT="0" distB="0" distL="114300" distR="114300" simplePos="0" relativeHeight="251667456" behindDoc="0" locked="0" layoutInCell="1" allowOverlap="1" wp14:anchorId="36534055" wp14:editId="5182C2B4">
                <wp:simplePos x="0" y="0"/>
                <wp:positionH relativeFrom="column">
                  <wp:posOffset>2706370</wp:posOffset>
                </wp:positionH>
                <wp:positionV relativeFrom="paragraph">
                  <wp:posOffset>1615770</wp:posOffset>
                </wp:positionV>
                <wp:extent cx="3093085" cy="182880"/>
                <wp:effectExtent l="0" t="0" r="0" b="7620"/>
                <wp:wrapSquare wrapText="bothSides"/>
                <wp:docPr id="225" name="Text Box 225"/>
                <wp:cNvGraphicFramePr/>
                <a:graphic xmlns:a="http://schemas.openxmlformats.org/drawingml/2006/main">
                  <a:graphicData uri="http://schemas.microsoft.com/office/word/2010/wordprocessingShape">
                    <wps:wsp>
                      <wps:cNvSpPr txBox="1"/>
                      <wps:spPr>
                        <a:xfrm>
                          <a:off x="0" y="0"/>
                          <a:ext cx="3093085" cy="182880"/>
                        </a:xfrm>
                        <a:prstGeom prst="rect">
                          <a:avLst/>
                        </a:prstGeom>
                        <a:solidFill>
                          <a:prstClr val="white"/>
                        </a:solidFill>
                        <a:ln>
                          <a:noFill/>
                        </a:ln>
                        <a:effectLst/>
                      </wps:spPr>
                      <wps:txbx>
                        <w:txbxContent>
                          <w:p w14:paraId="78191365" w14:textId="3D8573B0" w:rsidR="00D31BA3" w:rsidRPr="00BE4D9D" w:rsidRDefault="00D31BA3" w:rsidP="00BE4D9D">
                            <w:pPr>
                              <w:pStyle w:val="Caption"/>
                              <w:rPr>
                                <w:noProof/>
                                <w:szCs w:val="20"/>
                                <w:lang w:val="sr-Latn-ME"/>
                              </w:rPr>
                            </w:pPr>
                            <w:bookmarkStart w:id="77" w:name="_Ref371081857"/>
                            <w:r w:rsidRPr="00BE4D9D">
                              <w:rPr>
                                <w:b/>
                                <w:lang w:val="sr-Latn-ME"/>
                              </w:rPr>
                              <w:t>Slika</w:t>
                            </w:r>
                            <w:bookmarkEnd w:id="77"/>
                            <w:r>
                              <w:rPr>
                                <w:b/>
                                <w:lang w:val="sr-Latn-ME"/>
                              </w:rPr>
                              <w:t xml:space="preserve"> 62</w:t>
                            </w:r>
                            <w:r w:rsidRPr="00BE4D9D">
                              <w:rPr>
                                <w:b/>
                                <w:lang w:val="sr-Latn-ME"/>
                              </w:rPr>
                              <w:t>:</w:t>
                            </w:r>
                            <w:r w:rsidRPr="00BE4D9D">
                              <w:rPr>
                                <w:lang w:val="sr-Latn-ME"/>
                              </w:rPr>
                              <w:t xml:space="preserve"> Kreiranje/crtanje elementa (Feature)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6534055" id="Text Box 225" o:spid="_x0000_s1029" type="#_x0000_t202" style="position:absolute;left:0;text-align:left;margin-left:213.1pt;margin-top:127.25pt;width:243.55pt;height:14.4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" stroked="f">
                <v:textbox inset="0,0,0,0">
                  <w:txbxContent>
                    <w:p w14:paraId="78191365" w14:textId="3D8573B0" w:rsidR="00D31BA3" w:rsidRPr="00BE4D9D" w:rsidRDefault="00D31BA3" w:rsidP="00BE4D9D">
                      <w:pPr>
                        <w:pStyle w:val="Caption"/>
                        <w:rPr>
                          <w:noProof/>
                          <w:szCs w:val="20"/>
                          <w:lang w:val="sr-Latn-ME"/>
                        </w:rPr>
                      </w:pPr>
                      <w:bookmarkStart w:id="78" w:name="_Ref371081857"/>
                      <w:r w:rsidRPr="00BE4D9D">
                        <w:rPr>
                          <w:b/>
                          <w:lang w:val="sr-Latn-ME"/>
                        </w:rPr>
                        <w:t>Slika</w:t>
                      </w:r>
                      <w:bookmarkEnd w:id="78"/>
                      <w:r>
                        <w:rPr>
                          <w:b/>
                          <w:lang w:val="sr-Latn-ME"/>
                        </w:rPr>
                        <w:t xml:space="preserve"> 62</w:t>
                      </w:r>
                      <w:r w:rsidRPr="00BE4D9D">
                        <w:rPr>
                          <w:b/>
                          <w:lang w:val="sr-Latn-ME"/>
                        </w:rPr>
                        <w:t>:</w:t>
                      </w:r>
                      <w:r w:rsidRPr="00BE4D9D">
                        <w:rPr>
                          <w:lang w:val="sr-Latn-ME"/>
                        </w:rPr>
                        <w:t xml:space="preserve"> Kreiranje/crtanje elementa (Feature)</w:t>
                      </w:r>
                    </w:p>
                  </w:txbxContent>
                </v:textbox>
                <w10:wrap type="square"/>
              </v:shape>
            </w:pict>
          </mc:Fallback>
        </mc:AlternateConten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2D74D0" w:rsidRPr="002A60BD" w14:paraId="7634CB0F" w14:textId="77777777" w:rsidTr="00FC4CE7">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383BCC77" w14:textId="77777777" w:rsidR="002D74D0" w:rsidRPr="002A60BD" w:rsidRDefault="002D74D0" w:rsidP="00FC4CE7">
            <w:pPr>
              <w:pStyle w:val="Icon"/>
              <w:ind w:firstLine="0"/>
              <w:rPr>
                <w:u w:val="double"/>
                <w:lang w:val="sr-Latn-ME"/>
              </w:rPr>
            </w:pPr>
            <w:r w:rsidRPr="002A60BD">
              <w:rPr>
                <w:noProof/>
                <w:lang w:val="en-US" w:eastAsia="en-US"/>
              </w:rPr>
              <mc:AlternateContent>
                <mc:Choice Requires="wpg">
                  <w:drawing>
                    <wp:inline distT="0" distB="0" distL="0" distR="0" wp14:anchorId="625EFD27" wp14:editId="4A53BE52">
                      <wp:extent cx="228600" cy="228600"/>
                      <wp:effectExtent l="0" t="0" r="0" b="0"/>
                      <wp:docPr id="226"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227" name="Oval 227"/>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228" name="Freeform 228"/>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3FCFB34"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">
                      <v:oval id="Oval 227"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OLCcQA&#10;AADcAAAADwAAAGRycy9kb3ducmV2LnhtbESP3WoCMRSE7wt9h3AKvRHNNmiV1ShlsdJLf/oAx81x&#10;s7g5WTZR17c3QqGXw8x8wyxWvWvElbpQe9bwMcpAEJfe1Fxp+D18D2cgQkQ22HgmDXcKsFq+viww&#10;N/7GO7ruYyUShEOOGmyMbS5lKC05DCPfEifv5DuHMcmukqbDW4K7Rqos+5QOa04LFlsqLJXn/cVp&#10;GKi1LLYTNRmcbLF1x+PmMJ5ttH5/67/mICL18T/81/4xGpSawvNMOg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jiwnEAAAA3AAAAA8AAAAAAAAAAAAAAAAAmAIAAGRycy9k&#10;b3ducmV2LnhtbFBLBQYAAAAABAAEAPUAAACJAwAAAAA=&#10;" fillcolor="#0070c0" stroked="f" strokeweight="0">
                        <v:stroke joinstyle="miter"/>
                        <o:lock v:ext="edit" aspectratio="t"/>
                      </v:oval>
                      <v:shape id="Freeform 228"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qrJ8IA&#10;AADcAAAADwAAAGRycy9kb3ducmV2LnhtbERPy2rCQBTdF/yH4Qru6sQspKSOIoISFFvqc3vJXDPR&#10;zJ2QmZr07zuLQpeH854teluLJ7W+cqxgMk5AEBdOV1wqOB3Xr28gfEDWWDsmBT/kYTEfvMww067j&#10;L3oeQiliCPsMFZgQmkxKXxiy6MeuIY7czbUWQ4RtKXWLXQy3tUyTZCotVhwbDDa0MlQ8Dt9WwT3P&#10;P5abvbnud9vbMTlfys/NpVNqNOyX7yAC9eFf/OfOtYI0jWvjmXgE5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mqsnwgAAANwAAAAPAAAAAAAAAAAAAAAAAJgCAABkcnMvZG93&#10;bnJldi54bWxQSwUGAAAAAAQABAD1AAAAhwMAAAAA&#10;" path="m3915,38279r23491,l27406,127000r-23491,l3915,38279xm15661,v8649,,15661,7012,15661,15661c31322,24310,24310,31322,15661,31322,7012,31322,,24310,,15661,,7012,7012,,15661,xe" fillcolor="window"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479478E1" w14:textId="0BFF1ABF" w:rsidR="002D74D0" w:rsidRPr="002A60BD" w:rsidRDefault="002D74D0" w:rsidP="00FC4CE7">
            <w:pPr>
              <w:pStyle w:val="TipText"/>
              <w:ind w:firstLine="0"/>
              <w:cnfStyle w:val="000000000000" w:firstRow="0" w:lastRow="0" w:firstColumn="0" w:lastColumn="0" w:oddVBand="0" w:evenVBand="0" w:oddHBand="0" w:evenHBand="0" w:firstRowFirstColumn="0" w:firstRowLastColumn="0" w:lastRowFirstColumn="0" w:lastRowLastColumn="0"/>
              <w:rPr>
                <w:sz w:val="18"/>
                <w:lang w:val="sr-Latn-ME"/>
              </w:rPr>
            </w:pPr>
            <w:r w:rsidRPr="002A60BD">
              <w:rPr>
                <w:sz w:val="18"/>
                <w:lang w:val="sr-Latn-ME"/>
              </w:rPr>
              <w:t>Crtanje elemenata (</w:t>
            </w:r>
            <w:r w:rsidRPr="002A60BD">
              <w:rPr>
                <w:b/>
                <w:sz w:val="18"/>
                <w:lang w:val="sr-Latn-ME"/>
              </w:rPr>
              <w:t>Feature</w:t>
            </w:r>
            <w:r w:rsidRPr="002A60BD">
              <w:rPr>
                <w:sz w:val="18"/>
                <w:lang w:val="sr-Latn-ME"/>
              </w:rPr>
              <w:t xml:space="preserve">) u GIS MonPlanGML se izvršava na potpuno identičan način kao crtanje </w:t>
            </w:r>
            <w:r w:rsidR="0004094B" w:rsidRPr="002A60BD">
              <w:rPr>
                <w:sz w:val="18"/>
                <w:lang w:val="sr-Latn-ME"/>
              </w:rPr>
              <w:t>geometrijskih elemenata (</w:t>
            </w:r>
            <w:r w:rsidR="001B6346" w:rsidRPr="002A60BD">
              <w:rPr>
                <w:b/>
                <w:sz w:val="18"/>
                <w:lang w:val="sr-Latn-ME"/>
              </w:rPr>
              <w:t>Drawing Geometry</w:t>
            </w:r>
            <w:r w:rsidR="0004094B" w:rsidRPr="002A60BD">
              <w:rPr>
                <w:sz w:val="18"/>
                <w:lang w:val="sr-Latn-ME"/>
              </w:rPr>
              <w:t>)</w:t>
            </w:r>
            <w:r w:rsidRPr="002A60BD">
              <w:rPr>
                <w:sz w:val="18"/>
                <w:lang w:val="sr-Latn-ME"/>
              </w:rPr>
              <w:t xml:space="preserve"> u AutoCAD</w:t>
            </w:r>
            <w:r w:rsidRPr="002A60BD">
              <w:rPr>
                <w:sz w:val="18"/>
                <w:vertAlign w:val="superscript"/>
                <w:lang w:val="sr-Latn-ME"/>
              </w:rPr>
              <w:t>®</w:t>
            </w:r>
            <w:r w:rsidRPr="002A60BD">
              <w:rPr>
                <w:sz w:val="18"/>
                <w:lang w:val="sr-Latn-ME"/>
              </w:rPr>
              <w:t>-u odnosno AutoCAD</w:t>
            </w:r>
            <w:r w:rsidRPr="002A60BD">
              <w:rPr>
                <w:sz w:val="18"/>
                <w:vertAlign w:val="superscript"/>
                <w:lang w:val="sr-Latn-ME"/>
              </w:rPr>
              <w:t>®</w:t>
            </w:r>
            <w:r w:rsidRPr="002A60BD">
              <w:rPr>
                <w:sz w:val="18"/>
                <w:lang w:val="sr-Latn-ME"/>
              </w:rPr>
              <w:t xml:space="preserve"> Map 3D</w:t>
            </w:r>
            <w:r w:rsidR="00AC40A2" w:rsidRPr="002A60BD">
              <w:rPr>
                <w:sz w:val="18"/>
                <w:lang w:val="sr-Latn-ME"/>
              </w:rPr>
              <w:t>-u</w:t>
            </w:r>
            <w:r w:rsidR="00910DAA" w:rsidRPr="002A60BD">
              <w:rPr>
                <w:sz w:val="18"/>
                <w:lang w:val="sr-Latn-ME"/>
              </w:rPr>
              <w:t>!</w:t>
            </w:r>
          </w:p>
          <w:p w14:paraId="7025D3A1" w14:textId="7F785CFE" w:rsidR="002D74D0" w:rsidRPr="002A60BD" w:rsidRDefault="002D74D0" w:rsidP="00FC4CE7">
            <w:pPr>
              <w:pStyle w:val="TipText"/>
              <w:ind w:firstLine="0"/>
              <w:cnfStyle w:val="000000000000" w:firstRow="0" w:lastRow="0" w:firstColumn="0" w:lastColumn="0" w:oddVBand="0" w:evenVBand="0" w:oddHBand="0" w:evenHBand="0" w:firstRowFirstColumn="0" w:firstRowLastColumn="0" w:lastRowFirstColumn="0" w:lastRowLastColumn="0"/>
              <w:rPr>
                <w:sz w:val="18"/>
                <w:lang w:val="sr-Latn-ME"/>
              </w:rPr>
            </w:pPr>
            <w:r w:rsidRPr="002A60BD">
              <w:rPr>
                <w:color w:val="FF0000"/>
                <w:sz w:val="18"/>
                <w:lang w:val="sr-Latn-ME"/>
              </w:rPr>
              <w:t>Ukoliko je objekat koji želimo da crtamo tačka, dovoljno je jednom kliknuti na mjesto na koje želimo da nacrtamo taj objekat. Ukoliko se radi o liniji ili poligonu, potrebno je lijevim klikom miša odabrati pozicije tačaka koje definišu tu liniju, odnosno poligon, koje će zatim biti povezane linijom.</w:t>
            </w:r>
          </w:p>
        </w:tc>
      </w:tr>
    </w:tbl>
    <w:p w14:paraId="4EBDD282" w14:textId="77777777" w:rsidR="00757972" w:rsidRPr="002A60BD" w:rsidRDefault="00757972">
      <w:pPr>
        <w:rPr>
          <w:lang w:val="sr-Latn-ME"/>
        </w:rPr>
      </w:pPr>
    </w:p>
    <w:p w14:paraId="13491193" w14:textId="77415433" w:rsidR="00D975AA" w:rsidRPr="002A60BD" w:rsidRDefault="00251886">
      <w:pPr>
        <w:rPr>
          <w:lang w:val="sr-Latn-ME"/>
        </w:rPr>
      </w:pPr>
      <w:r w:rsidRPr="002A60BD">
        <w:rPr>
          <w:lang w:val="sr-Latn-ME"/>
        </w:rPr>
        <w:lastRenderedPageBreak/>
        <w:t>Nakon završ</w:t>
      </w:r>
      <w:r w:rsidR="00C029FA" w:rsidRPr="002A60BD">
        <w:rPr>
          <w:lang w:val="sr-Latn-ME"/>
        </w:rPr>
        <w:t>etka</w:t>
      </w:r>
      <w:r w:rsidRPr="002A60BD">
        <w:rPr>
          <w:lang w:val="sr-Latn-ME"/>
        </w:rPr>
        <w:t xml:space="preserve"> sa crtanjem, potrebno je pritisnuti </w:t>
      </w:r>
      <w:r w:rsidRPr="002A60BD">
        <w:rPr>
          <w:b/>
          <w:lang w:val="sr-Latn-ME"/>
        </w:rPr>
        <w:t>&lt;ENTER&gt;</w:t>
      </w:r>
      <w:r w:rsidRPr="002A60BD">
        <w:rPr>
          <w:lang w:val="sr-Latn-ME"/>
        </w:rPr>
        <w:t xml:space="preserve"> da bi se izvršio unos podataka u bazu, a zatim je potrebno još jednom pritisnuti </w:t>
      </w:r>
      <w:r w:rsidRPr="002A60BD">
        <w:rPr>
          <w:b/>
          <w:lang w:val="sr-Latn-ME"/>
        </w:rPr>
        <w:t>&lt;ENTER&gt;</w:t>
      </w:r>
      <w:r w:rsidRPr="002A60BD">
        <w:rPr>
          <w:lang w:val="sr-Latn-ME"/>
        </w:rPr>
        <w:t xml:space="preserve"> da bi se pojavila forma za unos podataka o tom objektu.</w:t>
      </w:r>
    </w:p>
    <w:p w14:paraId="20481480" w14:textId="628B5304" w:rsidR="00C029FA" w:rsidRPr="002A60BD" w:rsidRDefault="00C029FA">
      <w:pPr>
        <w:rPr>
          <w:lang w:val="sr-Latn-ME"/>
        </w:rPr>
      </w:pPr>
      <w:r w:rsidRPr="002A60BD">
        <w:rPr>
          <w:lang w:val="sr-Latn-ME"/>
        </w:rPr>
        <w:t xml:space="preserve">U novootvorenoj formi je potrebno unijeti podatke vezane za taj objekat. Svi obavezni atributi su označeni crvenom, a fakultativni žutom bojom. Možemo kliknuti na </w:t>
      </w:r>
      <w:r w:rsidRPr="002A60BD">
        <w:rPr>
          <w:b/>
          <w:lang w:val="sr-Latn-ME"/>
        </w:rPr>
        <w:t>Update</w:t>
      </w:r>
      <w:r w:rsidRPr="002A60BD">
        <w:rPr>
          <w:lang w:val="sr-Latn-ME"/>
        </w:rPr>
        <w:t xml:space="preserve"> ako želimo da ažuriramo podatke, odnosno </w:t>
      </w:r>
      <w:r w:rsidRPr="002A60BD">
        <w:rPr>
          <w:b/>
          <w:lang w:val="sr-Latn-ME"/>
        </w:rPr>
        <w:t>Update &amp; Close</w:t>
      </w:r>
      <w:r w:rsidRPr="002A60BD">
        <w:rPr>
          <w:lang w:val="sr-Latn-ME"/>
        </w:rPr>
        <w:t xml:space="preserve"> ako smo završili sa unosom podataka i želimo da zatvorimo formu</w:t>
      </w:r>
      <w:r w:rsidR="00661DEA" w:rsidRPr="002A60BD">
        <w:rPr>
          <w:lang w:val="sr-Latn-ME"/>
        </w:rPr>
        <w:t xml:space="preserve"> (</w:t>
      </w:r>
      <w:r w:rsidR="00A43197" w:rsidRPr="002A60BD">
        <w:rPr>
          <w:lang w:val="sr-Latn-ME"/>
        </w:rPr>
        <w:t>Slika 63</w:t>
      </w:r>
      <w:r w:rsidR="00661DEA" w:rsidRPr="002A60BD">
        <w:rPr>
          <w:lang w:val="sr-Latn-ME"/>
        </w:rPr>
        <w:t>)</w:t>
      </w:r>
      <w:r w:rsidRPr="002A60BD">
        <w:rPr>
          <w:lang w:val="sr-Latn-ME"/>
        </w:rPr>
        <w:t>.</w:t>
      </w:r>
    </w:p>
    <w:p w14:paraId="03003367" w14:textId="77777777" w:rsidR="008457A2" w:rsidRPr="002A60BD" w:rsidRDefault="008457A2" w:rsidP="008457A2">
      <w:pPr>
        <w:pStyle w:val="Slike"/>
        <w:keepNext/>
      </w:pPr>
      <w:r w:rsidRPr="002A60BD">
        <w:rPr>
          <w:lang w:val="en-US"/>
        </w:rPr>
        <w:drawing>
          <wp:inline distT="0" distB="0" distL="0" distR="0" wp14:anchorId="10E468E7" wp14:editId="7C4731CD">
            <wp:extent cx="4034976" cy="2882189"/>
            <wp:effectExtent l="38100" t="38100" r="99060" b="9017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ACAD 21.jpg"/>
                    <pic:cNvPicPr/>
                  </pic:nvPicPr>
                  <pic:blipFill>
                    <a:blip r:embed="rId93">
                      <a:extLst>
                        <a:ext uri="{28A0092B-C50C-407E-A947-70E740481C1C}">
                          <a14:useLocalDpi xmlns:a14="http://schemas.microsoft.com/office/drawing/2010/main" val="0"/>
                        </a:ext>
                      </a:extLst>
                    </a:blip>
                    <a:stretch>
                      <a:fillRect/>
                    </a:stretch>
                  </pic:blipFill>
                  <pic:spPr>
                    <a:xfrm>
                      <a:off x="0" y="0"/>
                      <a:ext cx="4151371" cy="2965330"/>
                    </a:xfrm>
                    <a:prstGeom prst="rect">
                      <a:avLst/>
                    </a:prstGeom>
                    <a:effectLst>
                      <a:outerShdw blurRad="50800" dist="38100" dir="2700000" algn="tl" rotWithShape="0">
                        <a:prstClr val="black">
                          <a:alpha val="40000"/>
                        </a:prstClr>
                      </a:outerShdw>
                    </a:effectLst>
                  </pic:spPr>
                </pic:pic>
              </a:graphicData>
            </a:graphic>
          </wp:inline>
        </w:drawing>
      </w:r>
    </w:p>
    <w:p w14:paraId="3C844728" w14:textId="186A0D64" w:rsidR="00251886" w:rsidRPr="002A60BD" w:rsidRDefault="008457A2" w:rsidP="008457A2">
      <w:pPr>
        <w:pStyle w:val="Caption"/>
        <w:rPr>
          <w:lang w:val="sr-Latn-ME"/>
        </w:rPr>
      </w:pPr>
      <w:bookmarkStart w:id="79" w:name="_Ref371083736"/>
      <w:r w:rsidRPr="002A60BD">
        <w:rPr>
          <w:b/>
          <w:lang w:val="sr-Latn-ME"/>
        </w:rPr>
        <w:t>Slika</w:t>
      </w:r>
      <w:bookmarkEnd w:id="79"/>
      <w:r w:rsidR="00A43197" w:rsidRPr="002A60BD">
        <w:rPr>
          <w:b/>
          <w:lang w:val="sr-Latn-ME"/>
        </w:rPr>
        <w:t xml:space="preserve"> 63</w:t>
      </w:r>
      <w:r w:rsidRPr="002A60BD">
        <w:rPr>
          <w:b/>
          <w:lang w:val="sr-Latn-ME"/>
        </w:rPr>
        <w:t>:</w:t>
      </w:r>
      <w:r w:rsidRPr="002A60BD">
        <w:rPr>
          <w:lang w:val="sr-Latn-ME"/>
        </w:rPr>
        <w:t xml:space="preserve"> </w:t>
      </w:r>
      <w:r w:rsidR="00BE5587" w:rsidRPr="002A60BD">
        <w:rPr>
          <w:lang w:val="sr-Latn-ME"/>
        </w:rPr>
        <w:t>Unos podataka u formi</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E605F6" w:rsidRPr="002A60BD" w14:paraId="698E7B98" w14:textId="77777777" w:rsidTr="00FC4CE7">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30A0050A" w14:textId="77777777" w:rsidR="00E605F6" w:rsidRPr="002A60BD" w:rsidRDefault="00E605F6" w:rsidP="00FC4CE7">
            <w:pPr>
              <w:pStyle w:val="Icon"/>
              <w:ind w:firstLine="0"/>
              <w:rPr>
                <w:u w:val="double"/>
                <w:lang w:val="sr-Latn-ME"/>
              </w:rPr>
            </w:pPr>
            <w:r w:rsidRPr="002A60BD">
              <w:rPr>
                <w:noProof/>
                <w:lang w:val="en-US" w:eastAsia="en-US"/>
              </w:rPr>
              <mc:AlternateContent>
                <mc:Choice Requires="wpg">
                  <w:drawing>
                    <wp:inline distT="0" distB="0" distL="0" distR="0" wp14:anchorId="1A2858FA" wp14:editId="1D8AADAA">
                      <wp:extent cx="228600" cy="228600"/>
                      <wp:effectExtent l="0" t="0" r="0" b="0"/>
                      <wp:docPr id="230"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231" name="Oval 231"/>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232" name="Freeform 232"/>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E93A439"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">
                      <v:oval id="Oval 231"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8gO8MA&#10;AADcAAAADwAAAGRycy9kb3ducmV2LnhtbESP0YrCMBRE3xf8h3AFX0RTu6tINYoUFR9d3Q+4Ntem&#10;2NyUJmr9+42wsI/DzJxhluvO1uJBra8cK5iMExDEhdMVlwp+zrvRHIQPyBprx6TgRR7Wq97HEjPt&#10;nvxNj1MoRYSwz1CBCaHJpPSFIYt+7Bri6F1dazFE2ZZSt/iMcFvLNElm0mLFccFgQ7mh4na6WwXD&#10;dCvz4zSdDq8mP9rLZX/+mu+VGvS7zQJEoC78h//aB60g/ZzA+0w8An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8gO8MAAADcAAAADwAAAAAAAAAAAAAAAACYAgAAZHJzL2Rv&#10;d25yZXYueG1sUEsFBgAAAAAEAAQA9QAAAIgDAAAAAA==&#10;" fillcolor="#0070c0" stroked="f" strokeweight="0">
                        <v:stroke joinstyle="miter"/>
                        <o:lock v:ext="edit" aspectratio="t"/>
                      </v:oval>
                      <v:shape id="Freeform 232"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sKEMYA&#10;AADcAAAADwAAAGRycy9kb3ducmV2LnhtbESPQWvCQBSE74X+h+UJ3urGCFJSV5FCJbSoqK29PrLP&#10;bNrs25DdmvjvXaHgcZiZb5jZore1OFPrK8cKxqMEBHHhdMWlgs/D29MzCB+QNdaOScGFPCzmjw8z&#10;zLTreEfnfShFhLDPUIEJocmk9IUhi37kGuLonVxrMUTZllK32EW4rWWaJFNpseK4YLChV0PF7/7P&#10;KvjJ881ytTbf64/30yH5Opbb1bFTajjoly8gAvXhHv5v51pBOknhdiYeAT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asKEMYAAADcAAAADwAAAAAAAAAAAAAAAACYAgAAZHJz&#10;L2Rvd25yZXYueG1sUEsFBgAAAAAEAAQA9QAAAIsDAAAAAA==&#10;" path="m3915,38279r23491,l27406,127000r-23491,l3915,38279xm15661,v8649,,15661,7012,15661,15661c31322,24310,24310,31322,15661,31322,7012,31322,,24310,,15661,,7012,7012,,15661,xe" fillcolor="window"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51CC84C1" w14:textId="137E9B1E" w:rsidR="00E605F6" w:rsidRPr="002A60BD" w:rsidRDefault="000F37E6" w:rsidP="00FC4CE7">
            <w:pPr>
              <w:pStyle w:val="TipText"/>
              <w:ind w:firstLine="0"/>
              <w:cnfStyle w:val="000000000000" w:firstRow="0" w:lastRow="0" w:firstColumn="0" w:lastColumn="0" w:oddVBand="0" w:evenVBand="0" w:oddHBand="0" w:evenHBand="0" w:firstRowFirstColumn="0" w:firstRowLastColumn="0" w:lastRowFirstColumn="0" w:lastRowLastColumn="0"/>
              <w:rPr>
                <w:sz w:val="18"/>
                <w:lang w:val="sr-Latn-ME"/>
              </w:rPr>
            </w:pPr>
            <w:r w:rsidRPr="002A60BD">
              <w:rPr>
                <w:sz w:val="18"/>
                <w:lang w:val="sr-Latn-ME"/>
              </w:rPr>
              <w:t>Nakon završetka crtanja i u</w:t>
            </w:r>
            <w:r w:rsidR="00CA618D" w:rsidRPr="002A60BD">
              <w:rPr>
                <w:sz w:val="18"/>
                <w:lang w:val="sr-Latn-ME"/>
              </w:rPr>
              <w:t>nosa podataka u formu</w:t>
            </w:r>
            <w:r w:rsidR="00072F05" w:rsidRPr="002A60BD">
              <w:rPr>
                <w:sz w:val="18"/>
                <w:lang w:val="sr-Latn-ME"/>
              </w:rPr>
              <w:t xml:space="preserve"> potrebno je</w:t>
            </w:r>
            <w:r w:rsidR="00E605F6" w:rsidRPr="002A60BD">
              <w:rPr>
                <w:sz w:val="18"/>
                <w:lang w:val="sr-Latn-ME"/>
              </w:rPr>
              <w:t>:</w:t>
            </w:r>
          </w:p>
          <w:p w14:paraId="331904A6" w14:textId="1DE717A7" w:rsidR="00E605F6" w:rsidRPr="002A60BD" w:rsidRDefault="00072F05" w:rsidP="00475A4A">
            <w:pPr>
              <w:pStyle w:val="TipText"/>
              <w:numPr>
                <w:ilvl w:val="0"/>
                <w:numId w:val="21"/>
              </w:numPr>
              <w:cnfStyle w:val="000000000000" w:firstRow="0" w:lastRow="0" w:firstColumn="0" w:lastColumn="0" w:oddVBand="0" w:evenVBand="0" w:oddHBand="0" w:evenHBand="0" w:firstRowFirstColumn="0" w:firstRowLastColumn="0" w:lastRowFirstColumn="0" w:lastRowLastColumn="0"/>
              <w:rPr>
                <w:sz w:val="18"/>
                <w:lang w:val="sr-Latn-ME"/>
              </w:rPr>
            </w:pPr>
            <w:r w:rsidRPr="002A60BD">
              <w:rPr>
                <w:sz w:val="18"/>
                <w:lang w:val="sr-Latn-ME"/>
              </w:rPr>
              <w:t>u slučaju da</w:t>
            </w:r>
            <w:r w:rsidR="00E605F6" w:rsidRPr="002A60BD">
              <w:rPr>
                <w:sz w:val="18"/>
                <w:lang w:val="sr-Latn-ME"/>
              </w:rPr>
              <w:t xml:space="preserve"> se koristi GIS MonPlanGML na osnovu </w:t>
            </w:r>
            <w:r w:rsidR="00E605F6" w:rsidRPr="002A60BD">
              <w:rPr>
                <w:b/>
                <w:sz w:val="18"/>
                <w:lang w:val="sr-Latn-ME"/>
              </w:rPr>
              <w:t>Oracle Spatial Database</w:t>
            </w:r>
            <w:r w:rsidRPr="002A60BD">
              <w:rPr>
                <w:sz w:val="18"/>
                <w:lang w:val="sr-Latn-ME"/>
              </w:rPr>
              <w:t>,</w:t>
            </w:r>
            <w:r w:rsidR="00E605F6" w:rsidRPr="002A60BD">
              <w:rPr>
                <w:sz w:val="18"/>
                <w:lang w:val="sr-Latn-ME"/>
              </w:rPr>
              <w:t xml:space="preserve"> </w:t>
            </w:r>
            <w:r w:rsidRPr="002A60BD">
              <w:rPr>
                <w:sz w:val="18"/>
                <w:lang w:val="sr-Latn-ME"/>
              </w:rPr>
              <w:t xml:space="preserve">podaci se automatski </w:t>
            </w:r>
            <w:r w:rsidR="000F37E6" w:rsidRPr="002A60BD">
              <w:rPr>
                <w:sz w:val="18"/>
                <w:lang w:val="sr-Latn-ME"/>
              </w:rPr>
              <w:t>čuvaju u bazu</w:t>
            </w:r>
            <w:r w:rsidRPr="002A60BD">
              <w:rPr>
                <w:sz w:val="18"/>
                <w:lang w:val="sr-Latn-ME"/>
              </w:rPr>
              <w:t xml:space="preserve"> podataka</w:t>
            </w:r>
            <w:r w:rsidR="000F37E6" w:rsidRPr="002A60BD">
              <w:rPr>
                <w:sz w:val="18"/>
                <w:lang w:val="sr-Latn-ME"/>
              </w:rPr>
              <w:t>.</w:t>
            </w:r>
          </w:p>
          <w:p w14:paraId="19AEFF8D" w14:textId="5A326674" w:rsidR="000F37E6" w:rsidRPr="002A60BD" w:rsidRDefault="00072F05" w:rsidP="00475A4A">
            <w:pPr>
              <w:pStyle w:val="TipText"/>
              <w:numPr>
                <w:ilvl w:val="0"/>
                <w:numId w:val="21"/>
              </w:numPr>
              <w:cnfStyle w:val="000000000000" w:firstRow="0" w:lastRow="0" w:firstColumn="0" w:lastColumn="0" w:oddVBand="0" w:evenVBand="0" w:oddHBand="0" w:evenHBand="0" w:firstRowFirstColumn="0" w:firstRowLastColumn="0" w:lastRowFirstColumn="0" w:lastRowLastColumn="0"/>
              <w:rPr>
                <w:lang w:val="sr-Latn-ME"/>
              </w:rPr>
            </w:pPr>
            <w:r w:rsidRPr="002A60BD">
              <w:rPr>
                <w:sz w:val="18"/>
                <w:lang w:val="sr-Latn-ME"/>
              </w:rPr>
              <w:t xml:space="preserve">u slučaju da se koristi GIS MonPlanGML na osnovu </w:t>
            </w:r>
            <w:r w:rsidR="000F37E6" w:rsidRPr="002A60BD">
              <w:rPr>
                <w:b/>
                <w:sz w:val="18"/>
                <w:lang w:val="sr-Latn-ME"/>
              </w:rPr>
              <w:t>SQLite Database</w:t>
            </w:r>
            <w:r w:rsidRPr="002A60BD">
              <w:rPr>
                <w:sz w:val="18"/>
                <w:lang w:val="sr-Latn-ME"/>
              </w:rPr>
              <w:t xml:space="preserve">, podaci, odnosno </w:t>
            </w:r>
            <w:r w:rsidR="00F60CE8" w:rsidRPr="002A60BD">
              <w:rPr>
                <w:sz w:val="18"/>
                <w:lang w:val="sr-Latn-ME"/>
              </w:rPr>
              <w:t xml:space="preserve">cijeli </w:t>
            </w:r>
            <w:r w:rsidRPr="002A60BD">
              <w:rPr>
                <w:sz w:val="18"/>
                <w:lang w:val="sr-Latn-ME"/>
              </w:rPr>
              <w:t xml:space="preserve">projekat/plan je neophodno sačuvati kako </w:t>
            </w:r>
            <w:r w:rsidRPr="002A60BD">
              <w:rPr>
                <w:b/>
                <w:sz w:val="18"/>
                <w:lang w:val="sr-Latn-ME"/>
              </w:rPr>
              <w:t>.DWG</w:t>
            </w:r>
            <w:r w:rsidRPr="002A60BD">
              <w:rPr>
                <w:sz w:val="18"/>
                <w:lang w:val="sr-Latn-ME"/>
              </w:rPr>
              <w:t xml:space="preserve"> fajl.</w:t>
            </w:r>
          </w:p>
        </w:tc>
      </w:tr>
    </w:tbl>
    <w:p w14:paraId="66417D59" w14:textId="58EAEC52" w:rsidR="0027240A" w:rsidRPr="002A60BD" w:rsidRDefault="0027240A" w:rsidP="00E605F6">
      <w:pPr>
        <w:rPr>
          <w:lang w:val="sr-Latn-ME"/>
        </w:rPr>
      </w:pPr>
    </w:p>
    <w:p w14:paraId="24BB73E7" w14:textId="2120D475" w:rsidR="00361CA2" w:rsidRPr="002A60BD" w:rsidRDefault="00757972" w:rsidP="009F61A2">
      <w:pPr>
        <w:pStyle w:val="Heading5"/>
        <w:rPr>
          <w:lang w:val="sr-Latn-ME"/>
        </w:rPr>
      </w:pPr>
      <w:bookmarkStart w:id="80" w:name="_Ref371583792"/>
      <w:r w:rsidRPr="002A60BD">
        <w:rPr>
          <w:noProof/>
          <w:lang w:val="en-US" w:eastAsia="en-US"/>
        </w:rPr>
        <w:lastRenderedPageBreak/>
        <w:drawing>
          <wp:anchor distT="0" distB="0" distL="114300" distR="114300" simplePos="0" relativeHeight="251668480" behindDoc="0" locked="0" layoutInCell="1" allowOverlap="1" wp14:anchorId="606B26D3" wp14:editId="768779DD">
            <wp:simplePos x="0" y="0"/>
            <wp:positionH relativeFrom="page">
              <wp:posOffset>3565525</wp:posOffset>
            </wp:positionH>
            <wp:positionV relativeFrom="paragraph">
              <wp:posOffset>326695</wp:posOffset>
            </wp:positionV>
            <wp:extent cx="3147060" cy="3855720"/>
            <wp:effectExtent l="0" t="0" r="0" b="0"/>
            <wp:wrapSquare wrapText="bothSides"/>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ACAD 22.jpg"/>
                    <pic:cNvPicPr/>
                  </pic:nvPicPr>
                  <pic:blipFill>
                    <a:blip r:embed="rId94">
                      <a:extLst>
                        <a:ext uri="{28A0092B-C50C-407E-A947-70E740481C1C}">
                          <a14:useLocalDpi xmlns:a14="http://schemas.microsoft.com/office/drawing/2010/main" val="0"/>
                        </a:ext>
                      </a:extLst>
                    </a:blip>
                    <a:stretch>
                      <a:fillRect/>
                    </a:stretch>
                  </pic:blipFill>
                  <pic:spPr>
                    <a:xfrm>
                      <a:off x="0" y="0"/>
                      <a:ext cx="3147060" cy="3855720"/>
                    </a:xfrm>
                    <a:prstGeom prst="rect">
                      <a:avLst/>
                    </a:prstGeom>
                  </pic:spPr>
                </pic:pic>
              </a:graphicData>
            </a:graphic>
            <wp14:sizeRelH relativeFrom="page">
              <wp14:pctWidth>0</wp14:pctWidth>
            </wp14:sizeRelH>
            <wp14:sizeRelV relativeFrom="page">
              <wp14:pctHeight>0</wp14:pctHeight>
            </wp14:sizeRelV>
          </wp:anchor>
        </w:drawing>
      </w:r>
      <w:r w:rsidR="007750DF" w:rsidRPr="002A60BD">
        <w:rPr>
          <w:lang w:val="sr-Latn-ME"/>
        </w:rPr>
        <w:t>Kreiranje elemenata (Feature) od već postojećih geometrijsk</w:t>
      </w:r>
      <w:r w:rsidR="00C01060" w:rsidRPr="002A60BD">
        <w:rPr>
          <w:lang w:val="sr-Latn-ME"/>
        </w:rPr>
        <w:t>ih elemenata (Drawing Geometry)</w:t>
      </w:r>
      <w:bookmarkEnd w:id="80"/>
    </w:p>
    <w:p w14:paraId="2322840C" w14:textId="15617BA6" w:rsidR="00207231" w:rsidRPr="002A60BD" w:rsidRDefault="00683CEF" w:rsidP="00683CEF">
      <w:pPr>
        <w:rPr>
          <w:lang w:val="sr-Latn-ME"/>
        </w:rPr>
      </w:pPr>
      <w:r w:rsidRPr="002A60BD">
        <w:rPr>
          <w:lang w:val="sr-Latn-ME"/>
        </w:rPr>
        <w:t xml:space="preserve">Za </w:t>
      </w:r>
      <w:r w:rsidR="007C072C" w:rsidRPr="002A60BD">
        <w:rPr>
          <w:lang w:val="sr-Latn-ME"/>
        </w:rPr>
        <w:t>kreiranje elemenata (Feature) od već postojećih geometrijskih elemenata (Drawing Geometry)</w:t>
      </w:r>
      <w:r w:rsidRPr="002A60BD">
        <w:rPr>
          <w:lang w:val="sr-Latn-ME"/>
        </w:rPr>
        <w:t xml:space="preserve"> u GIS MonPlanGML treba u Industry Model Explorer izabrati element (Feature) koji želimo </w:t>
      </w:r>
      <w:r w:rsidR="007C072C" w:rsidRPr="002A60BD">
        <w:rPr>
          <w:lang w:val="sr-Latn-ME"/>
        </w:rPr>
        <w:t>kreirati</w:t>
      </w:r>
      <w:r w:rsidRPr="002A60BD">
        <w:rPr>
          <w:lang w:val="sr-Latn-ME"/>
        </w:rPr>
        <w:t xml:space="preserve"> i kliknemo desnim tasterom miša </w:t>
      </w:r>
      <w:r w:rsidRPr="002A60BD">
        <w:rPr>
          <w:noProof/>
          <w:lang w:val="en-US" w:eastAsia="en-US"/>
        </w:rPr>
        <w:drawing>
          <wp:inline distT="0" distB="0" distL="0" distR="0" wp14:anchorId="4CFD1D03" wp14:editId="2B8CB016">
            <wp:extent cx="170877" cy="216000"/>
            <wp:effectExtent l="0" t="0" r="635"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right-click-icon.png"/>
                    <pic:cNvPicPr/>
                  </pic:nvPicPr>
                  <pic:blipFill rotWithShape="1">
                    <a:blip r:embed="rId80">
                      <a:extLst>
                        <a:ext uri="{28A0092B-C50C-407E-A947-70E740481C1C}">
                          <a14:useLocalDpi xmlns:a14="http://schemas.microsoft.com/office/drawing/2010/main" val="0"/>
                        </a:ext>
                      </a:extLst>
                    </a:blip>
                    <a:srcRect l="15904" t="8915" r="15662" b="4578"/>
                    <a:stretch/>
                  </pic:blipFill>
                  <pic:spPr bwMode="auto">
                    <a:xfrm>
                      <a:off x="0" y="0"/>
                      <a:ext cx="170877" cy="216000"/>
                    </a:xfrm>
                    <a:prstGeom prst="rect">
                      <a:avLst/>
                    </a:prstGeom>
                    <a:ln>
                      <a:noFill/>
                    </a:ln>
                    <a:extLst>
                      <a:ext uri="{53640926-AAD7-44D8-BBD7-CCE9431645EC}">
                        <a14:shadowObscured xmlns:a14="http://schemas.microsoft.com/office/drawing/2010/main"/>
                      </a:ext>
                    </a:extLst>
                  </pic:spPr>
                </pic:pic>
              </a:graphicData>
            </a:graphic>
          </wp:inline>
        </w:drawing>
      </w:r>
      <w:r w:rsidRPr="002A60BD">
        <w:rPr>
          <w:lang w:val="sr-Latn-ME"/>
        </w:rPr>
        <w:t xml:space="preserve"> i izaberemo stavku </w:t>
      </w:r>
      <w:r w:rsidR="007C072C" w:rsidRPr="002A60BD">
        <w:rPr>
          <w:b/>
          <w:lang w:val="sr-Latn-ME"/>
        </w:rPr>
        <w:t>Create features with Form</w:t>
      </w:r>
      <w:r w:rsidR="007C072C" w:rsidRPr="002A60BD">
        <w:rPr>
          <w:lang w:val="sr-Latn-ME"/>
        </w:rPr>
        <w:t xml:space="preserve"> </w:t>
      </w:r>
      <w:r w:rsidRPr="002A60BD">
        <w:rPr>
          <w:lang w:val="sr-Latn-ME"/>
        </w:rPr>
        <w:t>(</w:t>
      </w:r>
      <w:r w:rsidR="00A43197" w:rsidRPr="002A60BD">
        <w:rPr>
          <w:lang w:val="sr-Latn-ME"/>
        </w:rPr>
        <w:t>Slika 64</w:t>
      </w:r>
      <w:r w:rsidRPr="002A60BD">
        <w:rPr>
          <w:lang w:val="sr-Latn-ME"/>
        </w:rPr>
        <w:t>).</w:t>
      </w:r>
      <w:r w:rsidR="00685059" w:rsidRPr="002A60BD">
        <w:rPr>
          <w:lang w:val="sr-Latn-ME"/>
        </w:rPr>
        <w:t xml:space="preserve"> </w:t>
      </w:r>
    </w:p>
    <w:p w14:paraId="229AD7BA" w14:textId="77777777" w:rsidR="00683CEF" w:rsidRPr="002A60BD" w:rsidRDefault="00683CEF" w:rsidP="00475A4A">
      <w:pPr>
        <w:pStyle w:val="ListParagraph"/>
        <w:numPr>
          <w:ilvl w:val="0"/>
          <w:numId w:val="22"/>
        </w:numPr>
        <w:ind w:left="709"/>
        <w:rPr>
          <w:lang w:val="sr-Latn-ME"/>
        </w:rPr>
      </w:pPr>
      <w:r w:rsidRPr="002A60BD">
        <w:rPr>
          <w:lang w:val="sr-Latn-ME"/>
        </w:rPr>
        <w:t>Odabir grupe objekata,</w:t>
      </w:r>
    </w:p>
    <w:p w14:paraId="2952C799" w14:textId="77777777" w:rsidR="00683CEF" w:rsidRPr="002A60BD" w:rsidRDefault="00683CEF" w:rsidP="00475A4A">
      <w:pPr>
        <w:pStyle w:val="ListParagraph"/>
        <w:numPr>
          <w:ilvl w:val="0"/>
          <w:numId w:val="22"/>
        </w:numPr>
        <w:ind w:left="709"/>
        <w:rPr>
          <w:lang w:val="sr-Latn-ME"/>
        </w:rPr>
      </w:pPr>
      <w:r w:rsidRPr="002A60BD">
        <w:rPr>
          <w:lang w:val="sr-Latn-ME"/>
        </w:rPr>
        <w:t xml:space="preserve">Odabir konkretnog elementa (Feature) i kliknemo desnim tasterom miša </w:t>
      </w:r>
      <w:r w:rsidRPr="002A60BD">
        <w:rPr>
          <w:noProof/>
          <w:lang w:val="en-US" w:eastAsia="en-US"/>
        </w:rPr>
        <w:drawing>
          <wp:inline distT="0" distB="0" distL="0" distR="0" wp14:anchorId="5C9A1B52" wp14:editId="4F4C0113">
            <wp:extent cx="170877" cy="216000"/>
            <wp:effectExtent l="0" t="0" r="635"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right-click-icon.png"/>
                    <pic:cNvPicPr/>
                  </pic:nvPicPr>
                  <pic:blipFill rotWithShape="1">
                    <a:blip r:embed="rId80">
                      <a:extLst>
                        <a:ext uri="{28A0092B-C50C-407E-A947-70E740481C1C}">
                          <a14:useLocalDpi xmlns:a14="http://schemas.microsoft.com/office/drawing/2010/main" val="0"/>
                        </a:ext>
                      </a:extLst>
                    </a:blip>
                    <a:srcRect l="15904" t="8915" r="15662" b="4578"/>
                    <a:stretch/>
                  </pic:blipFill>
                  <pic:spPr bwMode="auto">
                    <a:xfrm>
                      <a:off x="0" y="0"/>
                      <a:ext cx="170877" cy="216000"/>
                    </a:xfrm>
                    <a:prstGeom prst="rect">
                      <a:avLst/>
                    </a:prstGeom>
                    <a:ln>
                      <a:noFill/>
                    </a:ln>
                    <a:extLst>
                      <a:ext uri="{53640926-AAD7-44D8-BBD7-CCE9431645EC}">
                        <a14:shadowObscured xmlns:a14="http://schemas.microsoft.com/office/drawing/2010/main"/>
                      </a:ext>
                    </a:extLst>
                  </pic:spPr>
                </pic:pic>
              </a:graphicData>
            </a:graphic>
          </wp:inline>
        </w:drawing>
      </w:r>
      <w:r w:rsidRPr="002A60BD">
        <w:rPr>
          <w:lang w:val="sr-Latn-ME"/>
        </w:rPr>
        <w:t>,</w:t>
      </w:r>
    </w:p>
    <w:p w14:paraId="67C007EE" w14:textId="2602400F" w:rsidR="00683CEF" w:rsidRPr="002A60BD" w:rsidRDefault="0027240A" w:rsidP="00475A4A">
      <w:pPr>
        <w:pStyle w:val="ListParagraph"/>
        <w:numPr>
          <w:ilvl w:val="0"/>
          <w:numId w:val="22"/>
        </w:numPr>
        <w:ind w:left="709"/>
        <w:rPr>
          <w:lang w:val="sr-Latn-ME"/>
        </w:rPr>
      </w:pPr>
      <w:r w:rsidRPr="002A60BD">
        <w:rPr>
          <w:lang w:val="sr-Latn-ME"/>
        </w:rPr>
        <w:t>I</w:t>
      </w:r>
      <w:r w:rsidR="00683CEF" w:rsidRPr="002A60BD">
        <w:rPr>
          <w:lang w:val="sr-Latn-ME"/>
        </w:rPr>
        <w:t>zaberemo stavku</w:t>
      </w:r>
      <w:r w:rsidRPr="002A60BD">
        <w:rPr>
          <w:lang w:val="sr-Latn-ME"/>
        </w:rPr>
        <w:t xml:space="preserve"> </w:t>
      </w:r>
      <w:r w:rsidRPr="002A60BD">
        <w:rPr>
          <w:b/>
          <w:lang w:val="sr-Latn-ME"/>
        </w:rPr>
        <w:t>Create features with Form</w:t>
      </w:r>
      <w:r w:rsidR="00683CEF" w:rsidRPr="002A60BD">
        <w:rPr>
          <w:lang w:val="sr-Latn-ME"/>
        </w:rPr>
        <w:t>.</w:t>
      </w:r>
    </w:p>
    <w:p w14:paraId="465A2CD9" w14:textId="77777777" w:rsidR="00361CA2" w:rsidRPr="002A60BD" w:rsidRDefault="00361CA2" w:rsidP="00E605F6">
      <w:pPr>
        <w:rPr>
          <w:lang w:val="sr-Latn-ME"/>
        </w:rPr>
      </w:pPr>
    </w:p>
    <w:p w14:paraId="4601A0ED" w14:textId="77777777" w:rsidR="0027240A" w:rsidRPr="002A60BD" w:rsidRDefault="0027240A" w:rsidP="00E605F6">
      <w:pPr>
        <w:rPr>
          <w:lang w:val="sr-Latn-ME"/>
        </w:rPr>
      </w:pPr>
    </w:p>
    <w:p w14:paraId="7B22231C" w14:textId="082B9EC9" w:rsidR="0027240A" w:rsidRPr="002A60BD" w:rsidRDefault="00757972" w:rsidP="00E605F6">
      <w:pPr>
        <w:rPr>
          <w:lang w:val="sr-Latn-ME"/>
        </w:rPr>
      </w:pPr>
      <w:r w:rsidRPr="002A60BD">
        <w:rPr>
          <w:noProof/>
          <w:lang w:val="en-US" w:eastAsia="en-US"/>
        </w:rPr>
        <mc:AlternateContent>
          <mc:Choice Requires="wps">
            <w:drawing>
              <wp:anchor distT="0" distB="0" distL="114300" distR="114300" simplePos="0" relativeHeight="251670528" behindDoc="0" locked="0" layoutInCell="1" allowOverlap="1" wp14:anchorId="10D77182" wp14:editId="56E0AE38">
                <wp:simplePos x="0" y="0"/>
                <wp:positionH relativeFrom="column">
                  <wp:posOffset>2640330</wp:posOffset>
                </wp:positionH>
                <wp:positionV relativeFrom="paragraph">
                  <wp:posOffset>230835</wp:posOffset>
                </wp:positionV>
                <wp:extent cx="3147060" cy="299720"/>
                <wp:effectExtent l="0" t="0" r="0" b="5080"/>
                <wp:wrapSquare wrapText="bothSides"/>
                <wp:docPr id="239" name="Text Box 239"/>
                <wp:cNvGraphicFramePr/>
                <a:graphic xmlns:a="http://schemas.openxmlformats.org/drawingml/2006/main">
                  <a:graphicData uri="http://schemas.microsoft.com/office/word/2010/wordprocessingShape">
                    <wps:wsp>
                      <wps:cNvSpPr txBox="1"/>
                      <wps:spPr>
                        <a:xfrm>
                          <a:off x="0" y="0"/>
                          <a:ext cx="3147060" cy="299720"/>
                        </a:xfrm>
                        <a:prstGeom prst="rect">
                          <a:avLst/>
                        </a:prstGeom>
                        <a:solidFill>
                          <a:prstClr val="white"/>
                        </a:solidFill>
                        <a:ln>
                          <a:noFill/>
                        </a:ln>
                        <a:effectLst/>
                      </wps:spPr>
                      <wps:txbx>
                        <w:txbxContent>
                          <w:p w14:paraId="199826E8" w14:textId="150F60E5" w:rsidR="00D31BA3" w:rsidRPr="00A6787B" w:rsidRDefault="00D31BA3" w:rsidP="00A6787B">
                            <w:pPr>
                              <w:pStyle w:val="Caption"/>
                              <w:rPr>
                                <w:noProof/>
                                <w:szCs w:val="20"/>
                                <w:lang w:val="sr-Latn-ME"/>
                              </w:rPr>
                            </w:pPr>
                            <w:bookmarkStart w:id="81" w:name="_Ref371163956"/>
                            <w:r w:rsidRPr="00A6787B">
                              <w:rPr>
                                <w:b/>
                                <w:lang w:val="sr-Latn-ME"/>
                              </w:rPr>
                              <w:t>Slika</w:t>
                            </w:r>
                            <w:bookmarkEnd w:id="81"/>
                            <w:r>
                              <w:rPr>
                                <w:b/>
                                <w:lang w:val="sr-Latn-ME"/>
                              </w:rPr>
                              <w:t xml:space="preserve"> 64</w:t>
                            </w:r>
                            <w:r w:rsidRPr="00A6787B">
                              <w:rPr>
                                <w:b/>
                                <w:lang w:val="sr-Latn-ME"/>
                              </w:rPr>
                              <w:t>:</w:t>
                            </w:r>
                            <w:r w:rsidRPr="00A6787B">
                              <w:rPr>
                                <w:lang w:val="sr-Latn-ME"/>
                              </w:rPr>
                              <w:t xml:space="preserve"> Kreiranje elementa (Feature) </w:t>
                            </w:r>
                            <w:r>
                              <w:rPr>
                                <w:lang w:val="sr-Latn-ME"/>
                              </w:rPr>
                              <w:t>od</w:t>
                            </w:r>
                            <w:r w:rsidRPr="00A6787B">
                              <w:rPr>
                                <w:lang w:val="sr-Latn-ME"/>
                              </w:rPr>
                              <w:t xml:space="preserve"> postojećih geometrijskih elemenata (Drawing Geometry)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0D77182" id="Text Box 239" o:spid="_x0000_s1030" type="#_x0000_t202" style="position:absolute;left:0;text-align:left;margin-left:207.9pt;margin-top:18.2pt;width:247.8pt;height:23.6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" stroked="f">
                <v:textbox inset="0,0,0,0">
                  <w:txbxContent>
                    <w:p w14:paraId="199826E8" w14:textId="150F60E5" w:rsidR="00D31BA3" w:rsidRPr="00A6787B" w:rsidRDefault="00D31BA3" w:rsidP="00A6787B">
                      <w:pPr>
                        <w:pStyle w:val="Caption"/>
                        <w:rPr>
                          <w:noProof/>
                          <w:szCs w:val="20"/>
                          <w:lang w:val="sr-Latn-ME"/>
                        </w:rPr>
                      </w:pPr>
                      <w:bookmarkStart w:id="82" w:name="_Ref371163956"/>
                      <w:r w:rsidRPr="00A6787B">
                        <w:rPr>
                          <w:b/>
                          <w:lang w:val="sr-Latn-ME"/>
                        </w:rPr>
                        <w:t>Slika</w:t>
                      </w:r>
                      <w:bookmarkEnd w:id="82"/>
                      <w:r>
                        <w:rPr>
                          <w:b/>
                          <w:lang w:val="sr-Latn-ME"/>
                        </w:rPr>
                        <w:t xml:space="preserve"> 64</w:t>
                      </w:r>
                      <w:r w:rsidRPr="00A6787B">
                        <w:rPr>
                          <w:b/>
                          <w:lang w:val="sr-Latn-ME"/>
                        </w:rPr>
                        <w:t>:</w:t>
                      </w:r>
                      <w:r w:rsidRPr="00A6787B">
                        <w:rPr>
                          <w:lang w:val="sr-Latn-ME"/>
                        </w:rPr>
                        <w:t xml:space="preserve"> Kreiranje elementa (Feature) </w:t>
                      </w:r>
                      <w:r>
                        <w:rPr>
                          <w:lang w:val="sr-Latn-ME"/>
                        </w:rPr>
                        <w:t>od</w:t>
                      </w:r>
                      <w:r w:rsidRPr="00A6787B">
                        <w:rPr>
                          <w:lang w:val="sr-Latn-ME"/>
                        </w:rPr>
                        <w:t xml:space="preserve"> postojećih geometrijskih elemenata (Drawing Geometry)</w:t>
                      </w:r>
                    </w:p>
                  </w:txbxContent>
                </v:textbox>
                <w10:wrap type="square"/>
              </v:shape>
            </w:pict>
          </mc:Fallback>
        </mc:AlternateContent>
      </w:r>
    </w:p>
    <w:p w14:paraId="4D6CB44A" w14:textId="77777777" w:rsidR="002A60BD" w:rsidRDefault="002A60BD" w:rsidP="0027240A">
      <w:pPr>
        <w:rPr>
          <w:lang w:val="sr-Latn-ME"/>
        </w:rPr>
      </w:pPr>
    </w:p>
    <w:p w14:paraId="42AEF275" w14:textId="1930CF16" w:rsidR="003B3780" w:rsidRPr="002A60BD" w:rsidRDefault="0027240A" w:rsidP="0027240A">
      <w:pPr>
        <w:rPr>
          <w:lang w:val="sr-Latn-ME"/>
        </w:rPr>
      </w:pPr>
      <w:r w:rsidRPr="002A60BD">
        <w:rPr>
          <w:lang w:val="sr-Latn-ME"/>
        </w:rPr>
        <w:t xml:space="preserve">Zatim je potrebno da lijevim klikom miša </w:t>
      </w:r>
      <w:r w:rsidR="00CE369B" w:rsidRPr="002A60BD">
        <w:rPr>
          <w:noProof/>
          <w:lang w:val="en-US" w:eastAsia="en-US"/>
        </w:rPr>
        <w:drawing>
          <wp:inline distT="0" distB="0" distL="0" distR="0" wp14:anchorId="11901F75" wp14:editId="31D221E0">
            <wp:extent cx="170877" cy="216000"/>
            <wp:effectExtent l="0" t="0" r="635"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right-click-icon.png"/>
                    <pic:cNvPicPr/>
                  </pic:nvPicPr>
                  <pic:blipFill rotWithShape="1">
                    <a:blip r:embed="rId80">
                      <a:extLst>
                        <a:ext uri="{28A0092B-C50C-407E-A947-70E740481C1C}">
                          <a14:useLocalDpi xmlns:a14="http://schemas.microsoft.com/office/drawing/2010/main" val="0"/>
                        </a:ext>
                      </a:extLst>
                    </a:blip>
                    <a:srcRect l="15904" t="8915" r="15662" b="4578"/>
                    <a:stretch/>
                  </pic:blipFill>
                  <pic:spPr bwMode="auto">
                    <a:xfrm flipH="1">
                      <a:off x="0" y="0"/>
                      <a:ext cx="170877" cy="216000"/>
                    </a:xfrm>
                    <a:prstGeom prst="rect">
                      <a:avLst/>
                    </a:prstGeom>
                    <a:ln>
                      <a:noFill/>
                    </a:ln>
                    <a:extLst>
                      <a:ext uri="{53640926-AAD7-44D8-BBD7-CCE9431645EC}">
                        <a14:shadowObscured xmlns:a14="http://schemas.microsoft.com/office/drawing/2010/main"/>
                      </a:ext>
                    </a:extLst>
                  </pic:spPr>
                </pic:pic>
              </a:graphicData>
            </a:graphic>
          </wp:inline>
        </w:drawing>
      </w:r>
      <w:r w:rsidR="00CE369B" w:rsidRPr="002A60BD">
        <w:rPr>
          <w:lang w:val="sr-Latn-ME"/>
        </w:rPr>
        <w:t xml:space="preserve"> </w:t>
      </w:r>
      <w:r w:rsidRPr="002A60BD">
        <w:rPr>
          <w:lang w:val="sr-Latn-ME"/>
        </w:rPr>
        <w:t xml:space="preserve">odaberemo geometrijski elemenat (Drawing Geometry) koji želimo da pretvorimo u </w:t>
      </w:r>
      <w:r w:rsidRPr="002A60BD">
        <w:rPr>
          <w:b/>
          <w:lang w:val="sr-Latn-ME"/>
        </w:rPr>
        <w:t>Feature</w:t>
      </w:r>
      <w:r w:rsidR="00CE369B" w:rsidRPr="002A60BD">
        <w:rPr>
          <w:lang w:val="sr-Latn-ME"/>
        </w:rPr>
        <w:t xml:space="preserve">. </w:t>
      </w:r>
      <w:r w:rsidR="00D42463" w:rsidRPr="002A60BD">
        <w:rPr>
          <w:lang w:val="sr-Latn-ME"/>
        </w:rPr>
        <w:t xml:space="preserve">Poslije </w:t>
      </w:r>
      <w:r w:rsidR="009364FF" w:rsidRPr="002A60BD">
        <w:rPr>
          <w:lang w:val="sr-Latn-ME"/>
        </w:rPr>
        <w:t>selektovanja</w:t>
      </w:r>
      <w:r w:rsidR="00CE369B" w:rsidRPr="002A60BD">
        <w:rPr>
          <w:lang w:val="sr-Latn-ME"/>
        </w:rPr>
        <w:t xml:space="preserve"> željenih elemenata</w:t>
      </w:r>
      <w:r w:rsidRPr="002A60BD">
        <w:rPr>
          <w:lang w:val="sr-Latn-ME"/>
        </w:rPr>
        <w:t xml:space="preserve"> pritisnuti</w:t>
      </w:r>
      <w:r w:rsidR="009364FF" w:rsidRPr="002A60BD">
        <w:rPr>
          <w:lang w:val="sr-Latn-ME"/>
        </w:rPr>
        <w:t xml:space="preserve"> jednom</w:t>
      </w:r>
      <w:r w:rsidRPr="002A60BD">
        <w:rPr>
          <w:lang w:val="sr-Latn-ME"/>
        </w:rPr>
        <w:t xml:space="preserve"> </w:t>
      </w:r>
      <w:r w:rsidRPr="002A60BD">
        <w:rPr>
          <w:b/>
          <w:lang w:val="sr-Latn-ME"/>
        </w:rPr>
        <w:t>&lt;ENTER&gt;</w:t>
      </w:r>
      <w:r w:rsidRPr="002A60BD">
        <w:rPr>
          <w:lang w:val="sr-Latn-ME"/>
        </w:rPr>
        <w:t xml:space="preserve"> </w:t>
      </w:r>
      <w:r w:rsidR="003B3780" w:rsidRPr="002A60BD">
        <w:rPr>
          <w:lang w:val="sr-Latn-ME"/>
        </w:rPr>
        <w:t xml:space="preserve">nakon čega će se otvoriti forma za unos objektnih podataka </w:t>
      </w:r>
      <w:r w:rsidR="00D42463" w:rsidRPr="002A60BD">
        <w:rPr>
          <w:lang w:val="sr-Latn-ME"/>
        </w:rPr>
        <w:t xml:space="preserve">o tom objektu </w:t>
      </w:r>
      <w:r w:rsidR="003B3780" w:rsidRPr="002A60BD">
        <w:rPr>
          <w:lang w:val="sr-Latn-ME"/>
        </w:rPr>
        <w:t>(</w:t>
      </w:r>
      <w:r w:rsidR="00A43197" w:rsidRPr="002A60BD">
        <w:rPr>
          <w:lang w:val="sr-Latn-ME"/>
        </w:rPr>
        <w:t>Slika 65</w:t>
      </w:r>
      <w:r w:rsidR="003B3780" w:rsidRPr="002A60BD">
        <w:rPr>
          <w:lang w:val="sr-Latn-ME"/>
        </w:rPr>
        <w:t>).</w:t>
      </w:r>
    </w:p>
    <w:p w14:paraId="4D2D20CA" w14:textId="77777777" w:rsidR="00CE369B" w:rsidRPr="002A60BD" w:rsidRDefault="00CE369B" w:rsidP="00CE369B">
      <w:pPr>
        <w:pStyle w:val="Slike"/>
        <w:keepNext/>
      </w:pPr>
      <w:r w:rsidRPr="002A60BD">
        <w:rPr>
          <w:lang w:val="en-US"/>
        </w:rPr>
        <w:drawing>
          <wp:inline distT="0" distB="0" distL="0" distR="0" wp14:anchorId="19E9D388" wp14:editId="03A9EACD">
            <wp:extent cx="4520793" cy="3229210"/>
            <wp:effectExtent l="38100" t="38100" r="89535" b="10477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ACAD 23.jpg"/>
                    <pic:cNvPicPr/>
                  </pic:nvPicPr>
                  <pic:blipFill>
                    <a:blip r:embed="rId95">
                      <a:extLst>
                        <a:ext uri="{28A0092B-C50C-407E-A947-70E740481C1C}">
                          <a14:useLocalDpi xmlns:a14="http://schemas.microsoft.com/office/drawing/2010/main" val="0"/>
                        </a:ext>
                      </a:extLst>
                    </a:blip>
                    <a:stretch>
                      <a:fillRect/>
                    </a:stretch>
                  </pic:blipFill>
                  <pic:spPr>
                    <a:xfrm>
                      <a:off x="0" y="0"/>
                      <a:ext cx="4527614" cy="3234082"/>
                    </a:xfrm>
                    <a:prstGeom prst="rect">
                      <a:avLst/>
                    </a:prstGeom>
                    <a:effectLst>
                      <a:outerShdw blurRad="50800" dist="38100" dir="2700000" algn="tl" rotWithShape="0">
                        <a:prstClr val="black">
                          <a:alpha val="40000"/>
                        </a:prstClr>
                      </a:outerShdw>
                    </a:effectLst>
                  </pic:spPr>
                </pic:pic>
              </a:graphicData>
            </a:graphic>
          </wp:inline>
        </w:drawing>
      </w:r>
    </w:p>
    <w:p w14:paraId="76FE6E69" w14:textId="13A597F9" w:rsidR="00CE369B" w:rsidRPr="002A60BD" w:rsidRDefault="00CE369B" w:rsidP="00CE369B">
      <w:pPr>
        <w:pStyle w:val="Caption"/>
        <w:rPr>
          <w:lang w:val="sr-Latn-ME"/>
        </w:rPr>
      </w:pPr>
      <w:bookmarkStart w:id="83" w:name="_Ref371164860"/>
      <w:r w:rsidRPr="002A60BD">
        <w:rPr>
          <w:b/>
          <w:lang w:val="sr-Latn-ME"/>
        </w:rPr>
        <w:t>Slika</w:t>
      </w:r>
      <w:bookmarkEnd w:id="83"/>
      <w:r w:rsidR="00A43197" w:rsidRPr="002A60BD">
        <w:rPr>
          <w:b/>
          <w:lang w:val="sr-Latn-ME"/>
        </w:rPr>
        <w:t xml:space="preserve"> 65</w:t>
      </w:r>
      <w:r w:rsidRPr="002A60BD">
        <w:rPr>
          <w:b/>
          <w:lang w:val="sr-Latn-ME"/>
        </w:rPr>
        <w:t>:</w:t>
      </w:r>
      <w:r w:rsidRPr="002A60BD">
        <w:rPr>
          <w:lang w:val="sr-Latn-ME"/>
        </w:rPr>
        <w:t xml:space="preserve"> Unos podataka u formi</w:t>
      </w:r>
    </w:p>
    <w:p w14:paraId="748688F7" w14:textId="77777777" w:rsidR="00916CD2" w:rsidRPr="002A60BD" w:rsidRDefault="00916CD2" w:rsidP="00916CD2">
      <w:pPr>
        <w:rPr>
          <w:lang w:val="sr-Latn-ME"/>
        </w:rPr>
      </w:pPr>
    </w:p>
    <w:p w14:paraId="185887E5" w14:textId="788D11CD" w:rsidR="00361CA2" w:rsidRPr="002A60BD" w:rsidRDefault="00D77200" w:rsidP="00916CD2">
      <w:pPr>
        <w:pStyle w:val="Heading5"/>
        <w:rPr>
          <w:lang w:val="sr-Latn-ME"/>
        </w:rPr>
      </w:pPr>
      <w:r w:rsidRPr="002A60BD">
        <w:rPr>
          <w:lang w:val="sr-Latn-ME"/>
        </w:rPr>
        <w:lastRenderedPageBreak/>
        <w:t>Rad sa elementima (Features)</w:t>
      </w:r>
    </w:p>
    <w:p w14:paraId="4B829562" w14:textId="45194CC7" w:rsidR="006824DB" w:rsidRPr="002A60BD" w:rsidRDefault="009605AF" w:rsidP="006824DB">
      <w:pPr>
        <w:rPr>
          <w:lang w:val="sr-Latn-ME"/>
        </w:rPr>
      </w:pPr>
      <w:r w:rsidRPr="002A60BD">
        <w:rPr>
          <w:lang w:val="sr-Latn-ME"/>
        </w:rPr>
        <w:t>Prilikom rada sa elementima</w:t>
      </w:r>
      <w:r w:rsidRPr="002A60BD">
        <w:rPr>
          <w:b/>
          <w:lang w:val="sr-Latn-ME"/>
        </w:rPr>
        <w:t xml:space="preserve"> </w:t>
      </w:r>
      <w:r w:rsidRPr="002A60BD">
        <w:rPr>
          <w:lang w:val="sr-Latn-ME"/>
        </w:rPr>
        <w:t>(</w:t>
      </w:r>
      <w:r w:rsidRPr="002A60BD">
        <w:rPr>
          <w:b/>
          <w:lang w:val="sr-Latn-ME"/>
        </w:rPr>
        <w:t>Features</w:t>
      </w:r>
      <w:r w:rsidRPr="002A60BD">
        <w:rPr>
          <w:lang w:val="sr-Latn-ME"/>
        </w:rPr>
        <w:t xml:space="preserve">), potrebno je obratiti pažnju na nekoliko situacija. Ukoliko smo već nacrtali </w:t>
      </w:r>
      <w:r w:rsidR="006824DB" w:rsidRPr="002A60BD">
        <w:rPr>
          <w:lang w:val="sr-Latn-ME"/>
        </w:rPr>
        <w:t xml:space="preserve">element (Feature) </w:t>
      </w:r>
      <w:r w:rsidRPr="002A60BD">
        <w:rPr>
          <w:lang w:val="sr-Latn-ME"/>
        </w:rPr>
        <w:t>i želimo da g</w:t>
      </w:r>
      <w:r w:rsidR="00296D19" w:rsidRPr="002A60BD">
        <w:rPr>
          <w:lang w:val="sr-Latn-ME"/>
        </w:rPr>
        <w:t xml:space="preserve">a promijenimo, nećemo moći to </w:t>
      </w:r>
      <w:r w:rsidRPr="002A60BD">
        <w:rPr>
          <w:lang w:val="sr-Latn-ME"/>
        </w:rPr>
        <w:t xml:space="preserve"> </w:t>
      </w:r>
      <w:r w:rsidR="001834C6" w:rsidRPr="002A60BD">
        <w:rPr>
          <w:lang w:val="sr-Latn-ME"/>
        </w:rPr>
        <w:t>direktno</w:t>
      </w:r>
      <w:r w:rsidR="00296D19" w:rsidRPr="002A60BD">
        <w:rPr>
          <w:lang w:val="sr-Latn-ME"/>
        </w:rPr>
        <w:t xml:space="preserve"> da</w:t>
      </w:r>
      <w:r w:rsidR="001834C6" w:rsidRPr="002A60BD">
        <w:rPr>
          <w:lang w:val="sr-Latn-ME"/>
        </w:rPr>
        <w:t xml:space="preserve"> </w:t>
      </w:r>
      <w:r w:rsidRPr="002A60BD">
        <w:rPr>
          <w:lang w:val="sr-Latn-ME"/>
        </w:rPr>
        <w:t>uradimo</w:t>
      </w:r>
      <w:r w:rsidR="00296D19" w:rsidRPr="002A60BD">
        <w:rPr>
          <w:lang w:val="sr-Latn-ME"/>
        </w:rPr>
        <w:t xml:space="preserve">, </w:t>
      </w:r>
      <w:r w:rsidRPr="002A60BD">
        <w:rPr>
          <w:lang w:val="sr-Latn-ME"/>
        </w:rPr>
        <w:t xml:space="preserve">kao što </w:t>
      </w:r>
      <w:r w:rsidR="006824DB" w:rsidRPr="002A60BD">
        <w:rPr>
          <w:lang w:val="sr-Latn-ME"/>
        </w:rPr>
        <w:t>je primjer sa geometrijskim elementima (Drawing Geometry).</w:t>
      </w:r>
    </w:p>
    <w:p w14:paraId="6335A199" w14:textId="2C114989" w:rsidR="006824DB" w:rsidRPr="002A60BD" w:rsidRDefault="009605AF" w:rsidP="006824DB">
      <w:pPr>
        <w:rPr>
          <w:lang w:val="sr-Latn-ME"/>
        </w:rPr>
      </w:pPr>
      <w:r w:rsidRPr="002A60BD">
        <w:rPr>
          <w:lang w:val="sr-Latn-ME"/>
        </w:rPr>
        <w:t xml:space="preserve">Da bi mogli </w:t>
      </w:r>
      <w:r w:rsidR="006824DB" w:rsidRPr="002A60BD">
        <w:rPr>
          <w:lang w:val="sr-Latn-ME"/>
        </w:rPr>
        <w:t xml:space="preserve">mijenjati elemente (Features), potrebno je najprije odraditi u meni </w:t>
      </w:r>
      <w:r w:rsidR="006824DB" w:rsidRPr="002A60BD">
        <w:rPr>
          <w:b/>
          <w:lang w:val="sr-Latn-ME"/>
        </w:rPr>
        <w:t>Modify</w:t>
      </w:r>
      <w:r w:rsidR="006824DB" w:rsidRPr="002A60BD">
        <w:rPr>
          <w:lang w:val="sr-Latn-ME"/>
        </w:rPr>
        <w:t xml:space="preserve"> pod tab </w:t>
      </w:r>
      <w:r w:rsidR="006824DB" w:rsidRPr="002A60BD">
        <w:rPr>
          <w:b/>
          <w:lang w:val="sr-Latn-ME"/>
        </w:rPr>
        <w:t xml:space="preserve">Edit </w:t>
      </w:r>
      <w:r w:rsidR="009879C6" w:rsidRPr="002A60BD">
        <w:rPr>
          <w:b/>
          <w:lang w:val="sr-Latn-ME"/>
        </w:rPr>
        <w:t>S</w:t>
      </w:r>
      <w:r w:rsidR="006824DB" w:rsidRPr="002A60BD">
        <w:rPr>
          <w:b/>
          <w:lang w:val="sr-Latn-ME"/>
        </w:rPr>
        <w:t>et</w:t>
      </w:r>
      <w:r w:rsidR="006824DB" w:rsidRPr="002A60BD">
        <w:rPr>
          <w:lang w:val="sr-Latn-ME"/>
        </w:rPr>
        <w:t xml:space="preserve"> funkciju </w:t>
      </w:r>
      <w:r w:rsidR="002D11D9" w:rsidRPr="002A60BD">
        <w:rPr>
          <w:b/>
          <w:lang w:val="sr-Latn-ME"/>
        </w:rPr>
        <w:t>Check O</w:t>
      </w:r>
      <w:r w:rsidRPr="002A60BD">
        <w:rPr>
          <w:b/>
          <w:lang w:val="sr-Latn-ME"/>
        </w:rPr>
        <w:t>ut</w:t>
      </w:r>
      <w:r w:rsidR="002A7F2D" w:rsidRPr="002A60BD">
        <w:rPr>
          <w:lang w:val="sr-Latn-ME"/>
        </w:rPr>
        <w:t xml:space="preserve"> </w:t>
      </w:r>
      <w:r w:rsidR="008B4BA3" w:rsidRPr="002A60BD">
        <w:rPr>
          <w:lang w:val="sr-Latn-ME"/>
        </w:rPr>
        <w:t>(</w:t>
      </w:r>
      <w:r w:rsidR="00AE36CE" w:rsidRPr="002A60BD">
        <w:rPr>
          <w:lang w:val="sr-Latn-ME"/>
        </w:rPr>
        <w:t>Slika 66</w:t>
      </w:r>
      <w:r w:rsidR="008B4BA3" w:rsidRPr="002A60BD">
        <w:rPr>
          <w:lang w:val="sr-Latn-ME"/>
        </w:rPr>
        <w:t xml:space="preserve">) </w:t>
      </w:r>
      <w:r w:rsidR="00E05660" w:rsidRPr="002A60BD">
        <w:rPr>
          <w:lang w:val="sr-Latn-ME"/>
        </w:rPr>
        <w:t>a</w:t>
      </w:r>
      <w:r w:rsidR="002A7F2D" w:rsidRPr="002A60BD">
        <w:rPr>
          <w:lang w:val="sr-Latn-ME"/>
        </w:rPr>
        <w:t xml:space="preserve"> </w:t>
      </w:r>
      <w:r w:rsidR="00E05660" w:rsidRPr="002A60BD">
        <w:rPr>
          <w:lang w:val="sr-Latn-ME"/>
        </w:rPr>
        <w:t xml:space="preserve">zatim je potrebno lijevim klikom miša </w:t>
      </w:r>
      <w:r w:rsidR="00E05660" w:rsidRPr="002A60BD">
        <w:rPr>
          <w:noProof/>
          <w:lang w:val="en-US" w:eastAsia="en-US"/>
        </w:rPr>
        <w:drawing>
          <wp:inline distT="0" distB="0" distL="0" distR="0" wp14:anchorId="68A39F81" wp14:editId="3CB44898">
            <wp:extent cx="170877" cy="216000"/>
            <wp:effectExtent l="0" t="0" r="635"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right-click-icon.png"/>
                    <pic:cNvPicPr/>
                  </pic:nvPicPr>
                  <pic:blipFill rotWithShape="1">
                    <a:blip r:embed="rId80">
                      <a:extLst>
                        <a:ext uri="{28A0092B-C50C-407E-A947-70E740481C1C}">
                          <a14:useLocalDpi xmlns:a14="http://schemas.microsoft.com/office/drawing/2010/main" val="0"/>
                        </a:ext>
                      </a:extLst>
                    </a:blip>
                    <a:srcRect l="15904" t="8915" r="15662" b="4578"/>
                    <a:stretch/>
                  </pic:blipFill>
                  <pic:spPr bwMode="auto">
                    <a:xfrm flipH="1">
                      <a:off x="0" y="0"/>
                      <a:ext cx="170877" cy="216000"/>
                    </a:xfrm>
                    <a:prstGeom prst="rect">
                      <a:avLst/>
                    </a:prstGeom>
                    <a:ln>
                      <a:noFill/>
                    </a:ln>
                    <a:extLst>
                      <a:ext uri="{53640926-AAD7-44D8-BBD7-CCE9431645EC}">
                        <a14:shadowObscured xmlns:a14="http://schemas.microsoft.com/office/drawing/2010/main"/>
                      </a:ext>
                    </a:extLst>
                  </pic:spPr>
                </pic:pic>
              </a:graphicData>
            </a:graphic>
          </wp:inline>
        </w:drawing>
      </w:r>
      <w:r w:rsidR="00E05660" w:rsidRPr="002A60BD">
        <w:rPr>
          <w:lang w:val="sr-Latn-ME"/>
        </w:rPr>
        <w:t xml:space="preserve"> </w:t>
      </w:r>
      <w:r w:rsidR="002A7F2D" w:rsidRPr="002A60BD">
        <w:rPr>
          <w:lang w:val="sr-Latn-ME"/>
        </w:rPr>
        <w:t xml:space="preserve">selektovati elemente (Features) koje želite </w:t>
      </w:r>
      <w:r w:rsidR="0046754C" w:rsidRPr="002A60BD">
        <w:rPr>
          <w:lang w:val="sr-Latn-ME"/>
        </w:rPr>
        <w:t xml:space="preserve">mijenjati. Poslije selektovanja željenih elemenata pritisnuti jednom </w:t>
      </w:r>
      <w:r w:rsidR="0046754C" w:rsidRPr="002A60BD">
        <w:rPr>
          <w:b/>
          <w:lang w:val="sr-Latn-ME"/>
        </w:rPr>
        <w:t>&lt;ENTER&gt;</w:t>
      </w:r>
      <w:r w:rsidR="0046754C" w:rsidRPr="002A60BD">
        <w:rPr>
          <w:lang w:val="sr-Latn-ME"/>
        </w:rPr>
        <w:t xml:space="preserve"> kako bi se potvrdila funkcija </w:t>
      </w:r>
      <w:r w:rsidR="0046754C" w:rsidRPr="002A60BD">
        <w:rPr>
          <w:b/>
          <w:lang w:val="sr-Latn-ME"/>
        </w:rPr>
        <w:t xml:space="preserve">Check </w:t>
      </w:r>
      <w:r w:rsidR="002D11D9" w:rsidRPr="002A60BD">
        <w:rPr>
          <w:b/>
          <w:lang w:val="sr-Latn-ME"/>
        </w:rPr>
        <w:t>O</w:t>
      </w:r>
      <w:r w:rsidR="0046754C" w:rsidRPr="002A60BD">
        <w:rPr>
          <w:b/>
          <w:lang w:val="sr-Latn-ME"/>
        </w:rPr>
        <w:t>ut</w:t>
      </w:r>
      <w:r w:rsidR="008B4BA3" w:rsidRPr="002A60BD">
        <w:rPr>
          <w:lang w:val="sr-Latn-ME"/>
        </w:rPr>
        <w:t>.</w:t>
      </w:r>
    </w:p>
    <w:p w14:paraId="1E451888" w14:textId="77777777" w:rsidR="008B4BA3" w:rsidRPr="002A60BD" w:rsidRDefault="008B4BA3" w:rsidP="008B4BA3">
      <w:pPr>
        <w:pStyle w:val="Slike"/>
        <w:keepNext/>
      </w:pPr>
      <w:r w:rsidRPr="002A60BD">
        <w:rPr>
          <w:lang w:val="en-US"/>
        </w:rPr>
        <w:drawing>
          <wp:inline distT="0" distB="0" distL="0" distR="0" wp14:anchorId="407544C6" wp14:editId="6B51CB61">
            <wp:extent cx="5732145" cy="1138652"/>
            <wp:effectExtent l="0" t="0" r="1905" b="444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ACAD 24.jpg"/>
                    <pic:cNvPicPr/>
                  </pic:nvPicPr>
                  <pic:blipFill>
                    <a:blip r:embed="rId96">
                      <a:extLst>
                        <a:ext uri="{28A0092B-C50C-407E-A947-70E740481C1C}">
                          <a14:useLocalDpi xmlns:a14="http://schemas.microsoft.com/office/drawing/2010/main" val="0"/>
                        </a:ext>
                      </a:extLst>
                    </a:blip>
                    <a:stretch>
                      <a:fillRect/>
                    </a:stretch>
                  </pic:blipFill>
                  <pic:spPr>
                    <a:xfrm>
                      <a:off x="0" y="0"/>
                      <a:ext cx="5732145" cy="1138652"/>
                    </a:xfrm>
                    <a:prstGeom prst="rect">
                      <a:avLst/>
                    </a:prstGeom>
                  </pic:spPr>
                </pic:pic>
              </a:graphicData>
            </a:graphic>
          </wp:inline>
        </w:drawing>
      </w:r>
    </w:p>
    <w:p w14:paraId="71540BEA" w14:textId="3CDA0F16" w:rsidR="008B4BA3" w:rsidRPr="002A60BD" w:rsidRDefault="008B4BA3" w:rsidP="008B4BA3">
      <w:pPr>
        <w:pStyle w:val="Caption"/>
        <w:rPr>
          <w:lang w:val="sr-Latn-ME"/>
        </w:rPr>
      </w:pPr>
      <w:bookmarkStart w:id="84" w:name="_Ref371165912"/>
      <w:r w:rsidRPr="002A60BD">
        <w:rPr>
          <w:b/>
          <w:lang w:val="sr-Latn-ME"/>
        </w:rPr>
        <w:t>Slika</w:t>
      </w:r>
      <w:bookmarkEnd w:id="84"/>
      <w:r w:rsidR="00AE36CE" w:rsidRPr="002A60BD">
        <w:rPr>
          <w:b/>
          <w:lang w:val="sr-Latn-ME"/>
        </w:rPr>
        <w:t xml:space="preserve"> 66</w:t>
      </w:r>
      <w:r w:rsidRPr="002A60BD">
        <w:rPr>
          <w:b/>
          <w:lang w:val="sr-Latn-ME"/>
        </w:rPr>
        <w:t>:</w:t>
      </w:r>
      <w:r w:rsidRPr="002A60BD">
        <w:rPr>
          <w:lang w:val="sr-Latn-ME"/>
        </w:rPr>
        <w:t xml:space="preserve"> Pozivanje </w:t>
      </w:r>
      <w:r w:rsidR="000C500A" w:rsidRPr="002A60BD">
        <w:rPr>
          <w:lang w:val="sr-Latn-ME"/>
        </w:rPr>
        <w:t>funkcije</w:t>
      </w:r>
      <w:r w:rsidRPr="002A60BD">
        <w:rPr>
          <w:lang w:val="sr-Latn-ME"/>
        </w:rPr>
        <w:t xml:space="preserve"> Check </w:t>
      </w:r>
      <w:r w:rsidR="002D11D9" w:rsidRPr="002A60BD">
        <w:rPr>
          <w:lang w:val="sr-Latn-ME"/>
        </w:rPr>
        <w:t>O</w:t>
      </w:r>
      <w:r w:rsidRPr="002A60BD">
        <w:rPr>
          <w:lang w:val="sr-Latn-ME"/>
        </w:rPr>
        <w:t>ut</w:t>
      </w:r>
    </w:p>
    <w:p w14:paraId="5812C0B2" w14:textId="7E576FFD" w:rsidR="00361CA2" w:rsidRPr="002A60BD" w:rsidRDefault="00E05660" w:rsidP="006824DB">
      <w:pPr>
        <w:rPr>
          <w:lang w:val="sr-Latn-ME"/>
        </w:rPr>
      </w:pPr>
      <w:r w:rsidRPr="002A60BD">
        <w:rPr>
          <w:lang w:val="sr-Latn-ME"/>
        </w:rPr>
        <w:t>Ukoliko je sve dobro odrađeno, elementi (Featurea) će biti selektovani, što će se moći da se prepoznaje po plavim tačkama (</w:t>
      </w:r>
      <w:r w:rsidRPr="002A60BD">
        <w:rPr>
          <w:b/>
          <w:lang w:val="sr-Latn-ME"/>
        </w:rPr>
        <w:t>Vertex</w:t>
      </w:r>
      <w:r w:rsidRPr="002A60BD">
        <w:rPr>
          <w:lang w:val="sr-Latn-ME"/>
        </w:rPr>
        <w:t>) koje će se pojaviti</w:t>
      </w:r>
      <w:r w:rsidR="0050374C" w:rsidRPr="002A60BD">
        <w:rPr>
          <w:lang w:val="sr-Latn-ME"/>
        </w:rPr>
        <w:t xml:space="preserve"> (</w:t>
      </w:r>
      <w:r w:rsidR="00AE36CE" w:rsidRPr="002A60BD">
        <w:rPr>
          <w:lang w:val="sr-Latn-ME"/>
        </w:rPr>
        <w:t>Slika 67</w:t>
      </w:r>
      <w:r w:rsidR="0050374C" w:rsidRPr="002A60BD">
        <w:rPr>
          <w:lang w:val="sr-Latn-ME"/>
        </w:rPr>
        <w:t>)</w:t>
      </w:r>
      <w:r w:rsidRPr="002A60BD">
        <w:rPr>
          <w:lang w:val="sr-Latn-ME"/>
        </w:rPr>
        <w:t>.</w:t>
      </w:r>
    </w:p>
    <w:p w14:paraId="18EC1D9E" w14:textId="77777777" w:rsidR="00E61765" w:rsidRPr="002A60BD" w:rsidRDefault="00A942B7" w:rsidP="00E61765">
      <w:pPr>
        <w:pStyle w:val="Slike"/>
        <w:keepNext/>
      </w:pPr>
      <w:r w:rsidRPr="002A60BD">
        <w:rPr>
          <w:lang w:val="en-US"/>
        </w:rPr>
        <w:drawing>
          <wp:inline distT="0" distB="0" distL="0" distR="0" wp14:anchorId="0E68981E" wp14:editId="3BF4321D">
            <wp:extent cx="5732145" cy="3420110"/>
            <wp:effectExtent l="38100" t="38100" r="97155" b="10414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ACAD 25.jpg"/>
                    <pic:cNvPicPr/>
                  </pic:nvPicPr>
                  <pic:blipFill>
                    <a:blip r:embed="rId97">
                      <a:extLst>
                        <a:ext uri="{28A0092B-C50C-407E-A947-70E740481C1C}">
                          <a14:useLocalDpi xmlns:a14="http://schemas.microsoft.com/office/drawing/2010/main" val="0"/>
                        </a:ext>
                      </a:extLst>
                    </a:blip>
                    <a:stretch>
                      <a:fillRect/>
                    </a:stretch>
                  </pic:blipFill>
                  <pic:spPr>
                    <a:xfrm>
                      <a:off x="0" y="0"/>
                      <a:ext cx="5732145" cy="3420110"/>
                    </a:xfrm>
                    <a:prstGeom prst="rect">
                      <a:avLst/>
                    </a:prstGeom>
                    <a:effectLst>
                      <a:outerShdw blurRad="50800" dist="38100" dir="2700000" algn="tl" rotWithShape="0">
                        <a:prstClr val="black">
                          <a:alpha val="40000"/>
                        </a:prstClr>
                      </a:outerShdw>
                    </a:effectLst>
                  </pic:spPr>
                </pic:pic>
              </a:graphicData>
            </a:graphic>
          </wp:inline>
        </w:drawing>
      </w:r>
    </w:p>
    <w:p w14:paraId="4BCFC6CF" w14:textId="1B24BBE0" w:rsidR="009605AF" w:rsidRPr="002A60BD" w:rsidRDefault="00E61765" w:rsidP="00E61765">
      <w:pPr>
        <w:pStyle w:val="Caption"/>
        <w:rPr>
          <w:lang w:val="sr-Latn-ME"/>
        </w:rPr>
      </w:pPr>
      <w:bookmarkStart w:id="85" w:name="_Ref371167290"/>
      <w:r w:rsidRPr="002A60BD">
        <w:rPr>
          <w:b/>
          <w:lang w:val="sr-Latn-ME"/>
        </w:rPr>
        <w:t>Slika</w:t>
      </w:r>
      <w:bookmarkEnd w:id="85"/>
      <w:r w:rsidR="00AE36CE" w:rsidRPr="002A60BD">
        <w:rPr>
          <w:b/>
          <w:lang w:val="sr-Latn-ME"/>
        </w:rPr>
        <w:t xml:space="preserve"> 67</w:t>
      </w:r>
      <w:r w:rsidRPr="002A60BD">
        <w:rPr>
          <w:b/>
          <w:lang w:val="sr-Latn-ME"/>
        </w:rPr>
        <w:t>:</w:t>
      </w:r>
      <w:r w:rsidRPr="002A60BD">
        <w:rPr>
          <w:lang w:val="sr-Latn-ME"/>
        </w:rPr>
        <w:t xml:space="preserve"> Selektovani element (Feature)</w:t>
      </w:r>
    </w:p>
    <w:p w14:paraId="7D0ACB16" w14:textId="6B24C952" w:rsidR="009605AF" w:rsidRPr="002A60BD" w:rsidRDefault="00CD491B" w:rsidP="00E605F6">
      <w:pPr>
        <w:rPr>
          <w:lang w:val="sr-Latn-ME"/>
        </w:rPr>
      </w:pPr>
      <w:r w:rsidRPr="002A60BD">
        <w:rPr>
          <w:lang w:val="sr-Latn-ME"/>
        </w:rPr>
        <w:t>Sada je moguće mijenjati, brisati ili pomijerati element (Feature), kao da se radi o geometrijskom elementu (Drawing Geometry).</w:t>
      </w:r>
    </w:p>
    <w:p w14:paraId="53627AE6" w14:textId="2BDAEAB1" w:rsidR="00B1069E" w:rsidRPr="002A60BD" w:rsidRDefault="00B1069E" w:rsidP="00E605F6">
      <w:pPr>
        <w:rPr>
          <w:lang w:val="sr-Latn-ME"/>
        </w:rPr>
      </w:pPr>
      <w:r w:rsidRPr="002A60BD">
        <w:rPr>
          <w:lang w:val="sr-Latn-ME"/>
        </w:rPr>
        <w:t xml:space="preserve">Nakon obavljenih izmjena, potrebno je kliknuti jednom na </w:t>
      </w:r>
      <w:r w:rsidR="005001F2" w:rsidRPr="002A60BD">
        <w:rPr>
          <w:lang w:val="sr-Latn-ME"/>
        </w:rPr>
        <w:t xml:space="preserve">funkciju </w:t>
      </w:r>
      <w:r w:rsidR="002D11D9" w:rsidRPr="002A60BD">
        <w:rPr>
          <w:b/>
          <w:lang w:val="sr-Latn-ME"/>
        </w:rPr>
        <w:t>Check I</w:t>
      </w:r>
      <w:r w:rsidRPr="002A60BD">
        <w:rPr>
          <w:b/>
          <w:lang w:val="sr-Latn-ME"/>
        </w:rPr>
        <w:t>n</w:t>
      </w:r>
      <w:r w:rsidR="005001F2" w:rsidRPr="002A60BD">
        <w:rPr>
          <w:b/>
          <w:lang w:val="sr-Latn-ME"/>
        </w:rPr>
        <w:t xml:space="preserve"> </w:t>
      </w:r>
      <w:r w:rsidR="005001F2" w:rsidRPr="002A60BD">
        <w:rPr>
          <w:lang w:val="sr-Latn-ME"/>
        </w:rPr>
        <w:t>koja se nalazi pod tab</w:t>
      </w:r>
      <w:r w:rsidR="005001F2" w:rsidRPr="002A60BD">
        <w:rPr>
          <w:b/>
          <w:lang w:val="sr-Latn-ME"/>
        </w:rPr>
        <w:t xml:space="preserve"> Edit Set </w:t>
      </w:r>
      <w:r w:rsidR="005001F2" w:rsidRPr="002A60BD">
        <w:rPr>
          <w:lang w:val="sr-Latn-ME"/>
        </w:rPr>
        <w:t>u meni</w:t>
      </w:r>
      <w:r w:rsidR="005001F2" w:rsidRPr="002A60BD">
        <w:rPr>
          <w:b/>
          <w:lang w:val="sr-Latn-ME"/>
        </w:rPr>
        <w:t xml:space="preserve"> Modify,</w:t>
      </w:r>
      <w:r w:rsidRPr="002A60BD">
        <w:rPr>
          <w:lang w:val="sr-Latn-ME"/>
        </w:rPr>
        <w:t xml:space="preserve"> kako bi sve promijene bile unijete u bazu podataka</w:t>
      </w:r>
      <w:r w:rsidR="00E73891" w:rsidRPr="002A60BD">
        <w:rPr>
          <w:lang w:val="sr-Latn-ME"/>
        </w:rPr>
        <w:t xml:space="preserve"> (</w:t>
      </w:r>
      <w:r w:rsidR="00AE36CE" w:rsidRPr="002A60BD">
        <w:rPr>
          <w:lang w:val="sr-Latn-ME"/>
        </w:rPr>
        <w:t>Slika 68</w:t>
      </w:r>
      <w:r w:rsidR="00E73891" w:rsidRPr="002A60BD">
        <w:rPr>
          <w:lang w:val="sr-Latn-ME"/>
        </w:rPr>
        <w:t>).</w:t>
      </w:r>
    </w:p>
    <w:p w14:paraId="28A17B83" w14:textId="77777777" w:rsidR="0093376A" w:rsidRPr="002A60BD" w:rsidRDefault="0093376A" w:rsidP="00E605F6">
      <w:pPr>
        <w:rPr>
          <w:lang w:val="sr-Latn-ME"/>
        </w:rPr>
      </w:pPr>
    </w:p>
    <w:p w14:paraId="59EA0B88" w14:textId="77777777" w:rsidR="003E38D5" w:rsidRPr="002A60BD" w:rsidRDefault="00752B66" w:rsidP="003E38D5">
      <w:pPr>
        <w:pStyle w:val="Slike"/>
        <w:keepNext/>
      </w:pPr>
      <w:r w:rsidRPr="002A60BD">
        <w:rPr>
          <w:lang w:val="en-US"/>
        </w:rPr>
        <w:lastRenderedPageBreak/>
        <w:drawing>
          <wp:inline distT="0" distB="0" distL="0" distR="0" wp14:anchorId="4320583C" wp14:editId="22334F57">
            <wp:extent cx="5732145" cy="1138555"/>
            <wp:effectExtent l="0" t="0" r="1905" b="444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ACAD 26.jpg"/>
                    <pic:cNvPicPr/>
                  </pic:nvPicPr>
                  <pic:blipFill>
                    <a:blip r:embed="rId98">
                      <a:extLst>
                        <a:ext uri="{28A0092B-C50C-407E-A947-70E740481C1C}">
                          <a14:useLocalDpi xmlns:a14="http://schemas.microsoft.com/office/drawing/2010/main" val="0"/>
                        </a:ext>
                      </a:extLst>
                    </a:blip>
                    <a:stretch>
                      <a:fillRect/>
                    </a:stretch>
                  </pic:blipFill>
                  <pic:spPr>
                    <a:xfrm>
                      <a:off x="0" y="0"/>
                      <a:ext cx="5732145" cy="1138555"/>
                    </a:xfrm>
                    <a:prstGeom prst="rect">
                      <a:avLst/>
                    </a:prstGeom>
                  </pic:spPr>
                </pic:pic>
              </a:graphicData>
            </a:graphic>
          </wp:inline>
        </w:drawing>
      </w:r>
    </w:p>
    <w:p w14:paraId="4B93C650" w14:textId="7440F0E0" w:rsidR="005001F2" w:rsidRPr="002A60BD" w:rsidRDefault="003E38D5" w:rsidP="003E38D5">
      <w:pPr>
        <w:pStyle w:val="Caption"/>
        <w:rPr>
          <w:lang w:val="sr-Latn-ME"/>
        </w:rPr>
      </w:pPr>
      <w:bookmarkStart w:id="86" w:name="_Ref371168265"/>
      <w:r w:rsidRPr="002A60BD">
        <w:rPr>
          <w:b/>
          <w:lang w:val="sr-Latn-ME"/>
        </w:rPr>
        <w:t>Slika</w:t>
      </w:r>
      <w:bookmarkEnd w:id="86"/>
      <w:r w:rsidR="006070DE" w:rsidRPr="002A60BD">
        <w:rPr>
          <w:b/>
          <w:lang w:val="sr-Latn-ME"/>
        </w:rPr>
        <w:t xml:space="preserve"> 6</w:t>
      </w:r>
      <w:r w:rsidR="00AE36CE" w:rsidRPr="002A60BD">
        <w:rPr>
          <w:b/>
          <w:lang w:val="sr-Latn-ME"/>
        </w:rPr>
        <w:t>8</w:t>
      </w:r>
      <w:r w:rsidRPr="002A60BD">
        <w:rPr>
          <w:b/>
          <w:lang w:val="sr-Latn-ME"/>
        </w:rPr>
        <w:t>:</w:t>
      </w:r>
      <w:r w:rsidRPr="002A60BD">
        <w:rPr>
          <w:lang w:val="sr-Latn-ME"/>
        </w:rPr>
        <w:t xml:space="preserve"> Pozivanje </w:t>
      </w:r>
      <w:r w:rsidR="000C500A" w:rsidRPr="002A60BD">
        <w:rPr>
          <w:lang w:val="sr-Latn-ME"/>
        </w:rPr>
        <w:t>funkcije</w:t>
      </w:r>
      <w:r w:rsidR="001F2C0B" w:rsidRPr="002A60BD">
        <w:rPr>
          <w:lang w:val="sr-Latn-ME"/>
        </w:rPr>
        <w:t xml:space="preserve"> Check In</w:t>
      </w:r>
    </w:p>
    <w:p w14:paraId="560C1D8A" w14:textId="77777777" w:rsidR="0093376A" w:rsidRPr="002A60BD" w:rsidRDefault="0093376A" w:rsidP="0093376A">
      <w:pPr>
        <w:rPr>
          <w:lang w:val="sr-Latn-ME"/>
        </w:rPr>
      </w:pPr>
    </w:p>
    <w:tbl>
      <w:tblPr>
        <w:tblStyle w:val="TipTable"/>
        <w:tblW w:w="4929" w:type="pct"/>
        <w:shd w:val="clear" w:color="auto" w:fill="E4E3E2" w:themeFill="background2"/>
        <w:tblCellMar>
          <w:top w:w="0" w:type="dxa"/>
        </w:tblCellMar>
        <w:tblLook w:val="04A0" w:firstRow="1" w:lastRow="0" w:firstColumn="1" w:lastColumn="0" w:noHBand="0" w:noVBand="1"/>
      </w:tblPr>
      <w:tblGrid>
        <w:gridCol w:w="612"/>
        <w:gridCol w:w="8287"/>
      </w:tblGrid>
      <w:tr w:rsidR="00C01060" w:rsidRPr="002A60BD" w14:paraId="008FFDD2" w14:textId="77777777" w:rsidTr="00086548">
        <w:trPr>
          <w:trHeight w:val="788"/>
        </w:trPr>
        <w:tc>
          <w:tcPr>
            <w:cnfStyle w:val="001000000000" w:firstRow="0" w:lastRow="0" w:firstColumn="1" w:lastColumn="0" w:oddVBand="0" w:evenVBand="0" w:oddHBand="0" w:evenHBand="0" w:firstRowFirstColumn="0" w:firstRowLastColumn="0" w:lastRowFirstColumn="0" w:lastRowLastColumn="0"/>
            <w:tcW w:w="344" w:type="pct"/>
            <w:shd w:val="clear" w:color="auto" w:fill="E4E3E2" w:themeFill="background2"/>
          </w:tcPr>
          <w:p w14:paraId="0ED9169B" w14:textId="77777777" w:rsidR="00C01060" w:rsidRPr="002A60BD" w:rsidRDefault="00C01060" w:rsidP="000204D0">
            <w:pPr>
              <w:pStyle w:val="Icon"/>
              <w:ind w:firstLine="0"/>
              <w:rPr>
                <w:u w:val="double"/>
                <w:lang w:val="sr-Latn-ME"/>
              </w:rPr>
            </w:pPr>
            <w:r w:rsidRPr="002A60BD">
              <w:rPr>
                <w:noProof/>
                <w:lang w:val="en-US" w:eastAsia="en-US"/>
              </w:rPr>
              <mc:AlternateContent>
                <mc:Choice Requires="wpg">
                  <w:drawing>
                    <wp:inline distT="0" distB="0" distL="0" distR="0" wp14:anchorId="2F09185D" wp14:editId="2577770D">
                      <wp:extent cx="228600" cy="228600"/>
                      <wp:effectExtent l="0" t="0" r="0" b="0"/>
                      <wp:docPr id="246"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247" name="Oval 247"/>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248" name="Freeform 248"/>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FB122C9"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">
                      <v:oval id="Oval 247"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xuqcMA&#10;AADcAAAADwAAAGRycy9kb3ducmV2LnhtbESP0YrCMBRE3wX/IVzBF9F0i65SjSLFFR9d9QOuzbUp&#10;NjelyWr37zcLgo/DzJxhVpvO1uJBra8cK/iYJCCIC6crLhVczl/jBQgfkDXWjknBL3nYrPu9FWba&#10;PfmbHqdQighhn6ECE0KTSekLQxb9xDXE0bu51mKIsi2lbvEZ4baWaZJ8SosVxwWDDeWGivvpxyoY&#10;pTuZH2fpbHQz+dFer/vzdLFXajjotksQgbrwDr/aB60gnc7h/0w8An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xuqcMAAADcAAAADwAAAAAAAAAAAAAAAACYAgAAZHJzL2Rv&#10;d25yZXYueG1sUEsFBgAAAAAEAAQA9QAAAIgDAAAAAA==&#10;" fillcolor="#0070c0" stroked="f" strokeweight="0">
                        <v:stroke joinstyle="miter"/>
                        <o:lock v:ext="edit" aspectratio="t"/>
                      </v:oval>
                      <v:shape id="Freeform 248"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VOh8MA&#10;AADcAAAADwAAAGRycy9kb3ducmV2LnhtbERPW2vCMBR+F/wP4Qh703QyhnRGkcGkbKh4mb4emmNT&#10;15yUJrP135sHwceP7z6dd7YSV2p86VjB6ygBQZw7XXKh4LD/Gk5A+ICssXJMCm7kYT7r96aYatfy&#10;lq67UIgYwj5FBSaEOpXS54Ys+pGriSN3do3FEGFTSN1gG8NtJcdJ8i4tlhwbDNb0aSj/2/1bBZcs&#10;Wy+WK3Na/Xyf98nvsdgsj61SL4Nu8QEiUBee4oc70wrGb3FtPBOPgJ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EVOh8MAAADcAAAADwAAAAAAAAAAAAAAAACYAgAAZHJzL2Rv&#10;d25yZXYueG1sUEsFBgAAAAAEAAQA9QAAAIgDAAAAAA==&#10;" path="m3915,38279r23491,l27406,127000r-23491,l3915,38279xm15661,v8649,,15661,7012,15661,15661c31322,24310,24310,31322,15661,31322,7012,31322,,24310,,15661,,7012,7012,,15661,xe" fillcolor="window"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6" w:type="pct"/>
            <w:shd w:val="clear" w:color="auto" w:fill="E4E3E2" w:themeFill="background2"/>
          </w:tcPr>
          <w:p w14:paraId="1A0302D2" w14:textId="0ED4A0C3" w:rsidR="00C01060" w:rsidRPr="002A60BD" w:rsidRDefault="000204D0" w:rsidP="00C01060">
            <w:pPr>
              <w:pStyle w:val="TipText"/>
              <w:ind w:firstLine="0"/>
              <w:cnfStyle w:val="000000000000" w:firstRow="0" w:lastRow="0" w:firstColumn="0" w:lastColumn="0" w:oddVBand="0" w:evenVBand="0" w:oddHBand="0" w:evenHBand="0" w:firstRowFirstColumn="0" w:firstRowLastColumn="0" w:lastRowFirstColumn="0" w:lastRowLastColumn="0"/>
              <w:rPr>
                <w:sz w:val="18"/>
                <w:lang w:val="sr-Latn-ME"/>
              </w:rPr>
            </w:pPr>
            <w:r w:rsidRPr="002A60BD">
              <w:rPr>
                <w:sz w:val="18"/>
                <w:lang w:val="sr-Latn-ME"/>
              </w:rPr>
              <w:t>Preporučuje</w:t>
            </w:r>
            <w:r w:rsidR="00C01060" w:rsidRPr="002A60BD">
              <w:rPr>
                <w:sz w:val="18"/>
                <w:lang w:val="sr-Latn-ME"/>
              </w:rPr>
              <w:t xml:space="preserve"> da</w:t>
            </w:r>
            <w:r w:rsidRPr="002A60BD">
              <w:rPr>
                <w:sz w:val="18"/>
                <w:lang w:val="sr-Latn-ME"/>
              </w:rPr>
              <w:t xml:space="preserve"> se</w:t>
            </w:r>
            <w:r w:rsidR="00AA299C" w:rsidRPr="002A60BD">
              <w:rPr>
                <w:sz w:val="18"/>
                <w:lang w:val="sr-Latn-ME"/>
              </w:rPr>
              <w:t xml:space="preserve"> složen</w:t>
            </w:r>
            <w:r w:rsidR="005E62AE" w:rsidRPr="002A60BD">
              <w:rPr>
                <w:sz w:val="18"/>
                <w:lang w:val="sr-Latn-ME"/>
              </w:rPr>
              <w:t>i objekti prvo nacrtaju kao geometrijski elementi (</w:t>
            </w:r>
            <w:r w:rsidR="005E62AE" w:rsidRPr="002A60BD">
              <w:rPr>
                <w:b/>
                <w:sz w:val="18"/>
                <w:lang w:val="sr-Latn-ME"/>
              </w:rPr>
              <w:t>Drawing Geometry</w:t>
            </w:r>
            <w:r w:rsidR="005E62AE" w:rsidRPr="002A60BD">
              <w:rPr>
                <w:sz w:val="18"/>
                <w:lang w:val="sr-Latn-ME"/>
              </w:rPr>
              <w:t>)</w:t>
            </w:r>
            <w:r w:rsidR="005664C8" w:rsidRPr="002A60BD">
              <w:rPr>
                <w:sz w:val="18"/>
                <w:lang w:val="sr-Latn-ME"/>
              </w:rPr>
              <w:t xml:space="preserve"> nakon toga ih kreirati kao </w:t>
            </w:r>
            <w:r w:rsidR="005664C8" w:rsidRPr="002A60BD">
              <w:rPr>
                <w:b/>
                <w:sz w:val="18"/>
                <w:lang w:val="sr-Latn-ME"/>
              </w:rPr>
              <w:t>Feature</w:t>
            </w:r>
            <w:r w:rsidR="00E7713A" w:rsidRPr="002A60BD">
              <w:rPr>
                <w:sz w:val="18"/>
                <w:lang w:val="sr-Latn-ME"/>
              </w:rPr>
              <w:t xml:space="preserve"> elementi!</w:t>
            </w:r>
          </w:p>
        </w:tc>
      </w:tr>
    </w:tbl>
    <w:p w14:paraId="3986FA87" w14:textId="77777777" w:rsidR="000204D0" w:rsidRPr="002A60BD" w:rsidRDefault="000204D0" w:rsidP="00601697">
      <w:pPr>
        <w:rPr>
          <w:lang w:val="sr-Latn-ME"/>
        </w:rPr>
      </w:pPr>
    </w:p>
    <w:p w14:paraId="609D6A22" w14:textId="21A614D0" w:rsidR="006F79C7" w:rsidRPr="002A60BD" w:rsidRDefault="006F79C7" w:rsidP="00916CD2">
      <w:pPr>
        <w:pStyle w:val="Heading5"/>
        <w:rPr>
          <w:lang w:val="sr-Latn-ME"/>
        </w:rPr>
      </w:pPr>
      <w:bookmarkStart w:id="87" w:name="_Ref371583828"/>
      <w:r w:rsidRPr="002A60BD">
        <w:rPr>
          <w:lang w:val="sr-Latn-ME"/>
        </w:rPr>
        <w:t>Prikaz tabele objektnih podataka</w:t>
      </w:r>
      <w:bookmarkEnd w:id="87"/>
    </w:p>
    <w:p w14:paraId="2AF7E95E" w14:textId="6B589373" w:rsidR="003A23ED" w:rsidRPr="002A60BD" w:rsidRDefault="001D4571" w:rsidP="00601697">
      <w:pPr>
        <w:rPr>
          <w:lang w:val="sr-Latn-ME"/>
        </w:rPr>
      </w:pPr>
      <w:r w:rsidRPr="002A60BD">
        <w:rPr>
          <w:noProof/>
          <w:lang w:val="en-US" w:eastAsia="en-US"/>
        </w:rPr>
        <w:drawing>
          <wp:anchor distT="0" distB="0" distL="114300" distR="114300" simplePos="0" relativeHeight="251671552" behindDoc="0" locked="0" layoutInCell="1" allowOverlap="1" wp14:anchorId="3A26E6AB" wp14:editId="79F8E734">
            <wp:simplePos x="0" y="0"/>
            <wp:positionH relativeFrom="margin">
              <wp:posOffset>2639695</wp:posOffset>
            </wp:positionH>
            <wp:positionV relativeFrom="paragraph">
              <wp:posOffset>34620</wp:posOffset>
            </wp:positionV>
            <wp:extent cx="3190846" cy="3852000"/>
            <wp:effectExtent l="0" t="0" r="0" b="0"/>
            <wp:wrapSquare wrapText="bothSides"/>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ACAD 33.jpg"/>
                    <pic:cNvPicPr/>
                  </pic:nvPicPr>
                  <pic:blipFill>
                    <a:blip r:embed="rId99">
                      <a:extLst>
                        <a:ext uri="{28A0092B-C50C-407E-A947-70E740481C1C}">
                          <a14:useLocalDpi xmlns:a14="http://schemas.microsoft.com/office/drawing/2010/main" val="0"/>
                        </a:ext>
                      </a:extLst>
                    </a:blip>
                    <a:stretch>
                      <a:fillRect/>
                    </a:stretch>
                  </pic:blipFill>
                  <pic:spPr>
                    <a:xfrm>
                      <a:off x="0" y="0"/>
                      <a:ext cx="3190846" cy="3852000"/>
                    </a:xfrm>
                    <a:prstGeom prst="rect">
                      <a:avLst/>
                    </a:prstGeom>
                  </pic:spPr>
                </pic:pic>
              </a:graphicData>
            </a:graphic>
            <wp14:sizeRelH relativeFrom="page">
              <wp14:pctWidth>0</wp14:pctWidth>
            </wp14:sizeRelH>
            <wp14:sizeRelV relativeFrom="page">
              <wp14:pctHeight>0</wp14:pctHeight>
            </wp14:sizeRelV>
          </wp:anchor>
        </w:drawing>
      </w:r>
      <w:r w:rsidR="009341BF" w:rsidRPr="002A60BD">
        <w:rPr>
          <w:lang w:val="sr-Latn-ME"/>
        </w:rPr>
        <w:t>Za prikaz</w:t>
      </w:r>
      <w:r w:rsidR="003A23ED" w:rsidRPr="002A60BD">
        <w:rPr>
          <w:lang w:val="sr-Latn-ME"/>
        </w:rPr>
        <w:t>ivanje</w:t>
      </w:r>
      <w:r w:rsidR="009341BF" w:rsidRPr="002A60BD">
        <w:rPr>
          <w:lang w:val="sr-Latn-ME"/>
        </w:rPr>
        <w:t xml:space="preserve"> </w:t>
      </w:r>
      <w:r w:rsidR="003A23ED" w:rsidRPr="002A60BD">
        <w:rPr>
          <w:lang w:val="sr-Latn-ME"/>
        </w:rPr>
        <w:t xml:space="preserve">tabele sa </w:t>
      </w:r>
      <w:r w:rsidR="009341BF" w:rsidRPr="002A60BD">
        <w:rPr>
          <w:lang w:val="sr-Latn-ME"/>
        </w:rPr>
        <w:t>objektni</w:t>
      </w:r>
      <w:r w:rsidR="003A23ED" w:rsidRPr="002A60BD">
        <w:rPr>
          <w:lang w:val="sr-Latn-ME"/>
        </w:rPr>
        <w:t>m</w:t>
      </w:r>
      <w:r w:rsidR="009341BF" w:rsidRPr="002A60BD">
        <w:rPr>
          <w:lang w:val="sr-Latn-ME"/>
        </w:rPr>
        <w:t xml:space="preserve"> poda</w:t>
      </w:r>
      <w:r w:rsidR="003A23ED" w:rsidRPr="002A60BD">
        <w:rPr>
          <w:lang w:val="sr-Latn-ME"/>
        </w:rPr>
        <w:t>cima</w:t>
      </w:r>
      <w:r w:rsidR="009341BF" w:rsidRPr="002A60BD">
        <w:rPr>
          <w:lang w:val="sr-Latn-ME"/>
        </w:rPr>
        <w:t xml:space="preserve"> jednog </w:t>
      </w:r>
      <w:r w:rsidR="003A23ED" w:rsidRPr="002A60BD">
        <w:rPr>
          <w:lang w:val="sr-Latn-ME"/>
        </w:rPr>
        <w:t xml:space="preserve">ili više </w:t>
      </w:r>
      <w:r w:rsidR="009341BF" w:rsidRPr="002A60BD">
        <w:rPr>
          <w:lang w:val="sr-Latn-ME"/>
        </w:rPr>
        <w:t>elementa (Feature)</w:t>
      </w:r>
      <w:r w:rsidR="003A23ED" w:rsidRPr="002A60BD">
        <w:rPr>
          <w:lang w:val="sr-Latn-ME"/>
        </w:rPr>
        <w:t xml:space="preserve"> moguće je na </w:t>
      </w:r>
      <w:r w:rsidR="009A3335" w:rsidRPr="002A60BD">
        <w:rPr>
          <w:lang w:val="sr-Latn-ME"/>
        </w:rPr>
        <w:t>tri</w:t>
      </w:r>
      <w:r w:rsidR="003A23ED" w:rsidRPr="002A60BD">
        <w:rPr>
          <w:lang w:val="sr-Latn-ME"/>
        </w:rPr>
        <w:t xml:space="preserve"> načina.</w:t>
      </w:r>
    </w:p>
    <w:p w14:paraId="59F1AB36" w14:textId="7C8A12CA" w:rsidR="002F23F4" w:rsidRPr="002A60BD" w:rsidRDefault="003A23ED" w:rsidP="00235061">
      <w:pPr>
        <w:rPr>
          <w:lang w:val="sr-Latn-ME"/>
        </w:rPr>
      </w:pPr>
      <w:r w:rsidRPr="002A60BD">
        <w:rPr>
          <w:lang w:val="sr-Latn-ME"/>
        </w:rPr>
        <w:t xml:space="preserve">Jedan od načina jeste direktno preko </w:t>
      </w:r>
      <w:r w:rsidRPr="002A60BD">
        <w:rPr>
          <w:b/>
          <w:lang w:val="sr-Latn-ME"/>
        </w:rPr>
        <w:t>Industry Model Explorer</w:t>
      </w:r>
      <w:r w:rsidRPr="002A60BD">
        <w:rPr>
          <w:lang w:val="sr-Latn-ME"/>
        </w:rPr>
        <w:t>, tako što</w:t>
      </w:r>
      <w:r w:rsidR="00235061" w:rsidRPr="002A60BD">
        <w:rPr>
          <w:lang w:val="sr-Latn-ME"/>
        </w:rPr>
        <w:t xml:space="preserve"> prvo treba</w:t>
      </w:r>
      <w:r w:rsidR="002F23F4" w:rsidRPr="002A60BD">
        <w:rPr>
          <w:lang w:val="sr-Latn-ME"/>
        </w:rPr>
        <w:t xml:space="preserve"> izabrati element (Feature) za koji želimo pogledati objektne podatke i kliknemo desnim tasterom miša </w:t>
      </w:r>
      <w:r w:rsidR="005F74ED" w:rsidRPr="002A60BD">
        <w:rPr>
          <w:noProof/>
          <w:lang w:val="en-US" w:eastAsia="en-US"/>
        </w:rPr>
        <w:drawing>
          <wp:inline distT="0" distB="0" distL="0" distR="0" wp14:anchorId="0D274592" wp14:editId="711AF704">
            <wp:extent cx="170877" cy="216000"/>
            <wp:effectExtent l="0" t="0" r="635"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right-click-icon.png"/>
                    <pic:cNvPicPr/>
                  </pic:nvPicPr>
                  <pic:blipFill rotWithShape="1">
                    <a:blip r:embed="rId80">
                      <a:extLst>
                        <a:ext uri="{28A0092B-C50C-407E-A947-70E740481C1C}">
                          <a14:useLocalDpi xmlns:a14="http://schemas.microsoft.com/office/drawing/2010/main" val="0"/>
                        </a:ext>
                      </a:extLst>
                    </a:blip>
                    <a:srcRect l="15904" t="8915" r="15662" b="4578"/>
                    <a:stretch/>
                  </pic:blipFill>
                  <pic:spPr bwMode="auto">
                    <a:xfrm>
                      <a:off x="0" y="0"/>
                      <a:ext cx="170877" cy="216000"/>
                    </a:xfrm>
                    <a:prstGeom prst="rect">
                      <a:avLst/>
                    </a:prstGeom>
                    <a:ln>
                      <a:noFill/>
                    </a:ln>
                    <a:extLst>
                      <a:ext uri="{53640926-AAD7-44D8-BBD7-CCE9431645EC}">
                        <a14:shadowObscured xmlns:a14="http://schemas.microsoft.com/office/drawing/2010/main"/>
                      </a:ext>
                    </a:extLst>
                  </pic:spPr>
                </pic:pic>
              </a:graphicData>
            </a:graphic>
          </wp:inline>
        </w:drawing>
      </w:r>
      <w:r w:rsidR="005F74ED" w:rsidRPr="002A60BD">
        <w:rPr>
          <w:lang w:val="sr-Latn-ME"/>
        </w:rPr>
        <w:t xml:space="preserve"> </w:t>
      </w:r>
      <w:r w:rsidR="002F23F4" w:rsidRPr="002A60BD">
        <w:rPr>
          <w:lang w:val="sr-Latn-ME"/>
        </w:rPr>
        <w:t xml:space="preserve">i izaberemo stavku </w:t>
      </w:r>
      <w:r w:rsidR="002F23F4" w:rsidRPr="002A60BD">
        <w:rPr>
          <w:b/>
          <w:lang w:val="sr-Latn-ME"/>
        </w:rPr>
        <w:t>Show Form</w:t>
      </w:r>
      <w:r w:rsidR="002F23F4" w:rsidRPr="002A60BD">
        <w:rPr>
          <w:lang w:val="sr-Latn-ME"/>
        </w:rPr>
        <w:t xml:space="preserve"> (</w:t>
      </w:r>
      <w:r w:rsidR="00AE36CE" w:rsidRPr="002A60BD">
        <w:rPr>
          <w:lang w:val="sr-Latn-ME"/>
        </w:rPr>
        <w:t>Slika 69</w:t>
      </w:r>
      <w:r w:rsidR="002F23F4" w:rsidRPr="002A60BD">
        <w:rPr>
          <w:lang w:val="sr-Latn-ME"/>
        </w:rPr>
        <w:t>).</w:t>
      </w:r>
    </w:p>
    <w:p w14:paraId="79D4B847" w14:textId="15AE34C6" w:rsidR="001D4571" w:rsidRPr="002A60BD" w:rsidRDefault="001D4571" w:rsidP="00475A4A">
      <w:pPr>
        <w:pStyle w:val="ListParagraph"/>
        <w:numPr>
          <w:ilvl w:val="0"/>
          <w:numId w:val="25"/>
        </w:numPr>
        <w:ind w:left="709"/>
        <w:rPr>
          <w:lang w:val="sr-Latn-ME"/>
        </w:rPr>
      </w:pPr>
      <w:r w:rsidRPr="002A60BD">
        <w:rPr>
          <w:lang w:val="sr-Latn-ME"/>
        </w:rPr>
        <w:t>Odabir grupe objekata,</w:t>
      </w:r>
    </w:p>
    <w:p w14:paraId="70AE7CAB" w14:textId="6091FF5F" w:rsidR="001D4571" w:rsidRPr="002A60BD" w:rsidRDefault="001D4571" w:rsidP="00475A4A">
      <w:pPr>
        <w:pStyle w:val="ListParagraph"/>
        <w:numPr>
          <w:ilvl w:val="0"/>
          <w:numId w:val="25"/>
        </w:numPr>
        <w:ind w:left="709"/>
        <w:rPr>
          <w:lang w:val="sr-Latn-ME"/>
        </w:rPr>
      </w:pPr>
      <w:r w:rsidRPr="002A60BD">
        <w:rPr>
          <w:lang w:val="sr-Latn-ME"/>
        </w:rPr>
        <w:t xml:space="preserve">Odabir konkretnog elementa (Feature) i kliknemo desnim tasterom miša </w:t>
      </w:r>
      <w:r w:rsidRPr="002A60BD">
        <w:rPr>
          <w:noProof/>
          <w:lang w:val="en-US" w:eastAsia="en-US"/>
        </w:rPr>
        <w:drawing>
          <wp:inline distT="0" distB="0" distL="0" distR="0" wp14:anchorId="7F19E42D" wp14:editId="32833FE7">
            <wp:extent cx="170877" cy="216000"/>
            <wp:effectExtent l="0" t="0" r="635"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right-click-icon.png"/>
                    <pic:cNvPicPr/>
                  </pic:nvPicPr>
                  <pic:blipFill rotWithShape="1">
                    <a:blip r:embed="rId80">
                      <a:extLst>
                        <a:ext uri="{28A0092B-C50C-407E-A947-70E740481C1C}">
                          <a14:useLocalDpi xmlns:a14="http://schemas.microsoft.com/office/drawing/2010/main" val="0"/>
                        </a:ext>
                      </a:extLst>
                    </a:blip>
                    <a:srcRect l="15904" t="8915" r="15662" b="4578"/>
                    <a:stretch/>
                  </pic:blipFill>
                  <pic:spPr bwMode="auto">
                    <a:xfrm>
                      <a:off x="0" y="0"/>
                      <a:ext cx="170877" cy="216000"/>
                    </a:xfrm>
                    <a:prstGeom prst="rect">
                      <a:avLst/>
                    </a:prstGeom>
                    <a:ln>
                      <a:noFill/>
                    </a:ln>
                    <a:extLst>
                      <a:ext uri="{53640926-AAD7-44D8-BBD7-CCE9431645EC}">
                        <a14:shadowObscured xmlns:a14="http://schemas.microsoft.com/office/drawing/2010/main"/>
                      </a:ext>
                    </a:extLst>
                  </pic:spPr>
                </pic:pic>
              </a:graphicData>
            </a:graphic>
          </wp:inline>
        </w:drawing>
      </w:r>
      <w:r w:rsidRPr="002A60BD">
        <w:rPr>
          <w:lang w:val="sr-Latn-ME"/>
        </w:rPr>
        <w:t>,</w:t>
      </w:r>
    </w:p>
    <w:p w14:paraId="70F19624" w14:textId="56402220" w:rsidR="001D4571" w:rsidRPr="002A60BD" w:rsidRDefault="001D4571" w:rsidP="00475A4A">
      <w:pPr>
        <w:pStyle w:val="ListParagraph"/>
        <w:numPr>
          <w:ilvl w:val="0"/>
          <w:numId w:val="25"/>
        </w:numPr>
        <w:ind w:left="709"/>
        <w:rPr>
          <w:lang w:val="sr-Latn-ME"/>
        </w:rPr>
      </w:pPr>
      <w:r w:rsidRPr="002A60BD">
        <w:rPr>
          <w:lang w:val="sr-Latn-ME"/>
        </w:rPr>
        <w:t xml:space="preserve">Izaberemo stavku </w:t>
      </w:r>
      <w:r w:rsidRPr="002A60BD">
        <w:rPr>
          <w:b/>
          <w:lang w:val="sr-Latn-ME"/>
        </w:rPr>
        <w:t>Show Form</w:t>
      </w:r>
      <w:r w:rsidRPr="002A60BD">
        <w:rPr>
          <w:lang w:val="sr-Latn-ME"/>
        </w:rPr>
        <w:t>.</w:t>
      </w:r>
    </w:p>
    <w:p w14:paraId="39F5A563" w14:textId="04A3B82F" w:rsidR="009341BF" w:rsidRPr="002A60BD" w:rsidRDefault="009341BF" w:rsidP="00601697">
      <w:pPr>
        <w:rPr>
          <w:lang w:val="sr-Latn-ME"/>
        </w:rPr>
      </w:pPr>
    </w:p>
    <w:p w14:paraId="63BD231E" w14:textId="77777777" w:rsidR="001D4571" w:rsidRPr="002A60BD" w:rsidRDefault="001D4571" w:rsidP="00DE48A4">
      <w:pPr>
        <w:spacing w:after="0"/>
        <w:rPr>
          <w:lang w:val="sr-Latn-ME"/>
        </w:rPr>
      </w:pPr>
    </w:p>
    <w:p w14:paraId="21C22B49" w14:textId="2A9F8D83" w:rsidR="003D434A" w:rsidRPr="002A60BD" w:rsidRDefault="00EB12EF" w:rsidP="003D434A">
      <w:pPr>
        <w:spacing w:after="0"/>
        <w:rPr>
          <w:lang w:val="sr-Latn-ME"/>
        </w:rPr>
      </w:pPr>
      <w:r w:rsidRPr="002A60BD">
        <w:rPr>
          <w:noProof/>
          <w:lang w:val="en-US" w:eastAsia="en-US"/>
        </w:rPr>
        <mc:AlternateContent>
          <mc:Choice Requires="wps">
            <w:drawing>
              <wp:anchor distT="0" distB="0" distL="114300" distR="114300" simplePos="0" relativeHeight="251673600" behindDoc="0" locked="0" layoutInCell="1" allowOverlap="1" wp14:anchorId="5C237493" wp14:editId="45CD1DAD">
                <wp:simplePos x="0" y="0"/>
                <wp:positionH relativeFrom="column">
                  <wp:posOffset>2640330</wp:posOffset>
                </wp:positionH>
                <wp:positionV relativeFrom="paragraph">
                  <wp:posOffset>181305</wp:posOffset>
                </wp:positionV>
                <wp:extent cx="3190240" cy="167640"/>
                <wp:effectExtent l="0" t="0" r="0" b="3810"/>
                <wp:wrapSquare wrapText="bothSides"/>
                <wp:docPr id="262" name="Text Box 262"/>
                <wp:cNvGraphicFramePr/>
                <a:graphic xmlns:a="http://schemas.openxmlformats.org/drawingml/2006/main">
                  <a:graphicData uri="http://schemas.microsoft.com/office/word/2010/wordprocessingShape">
                    <wps:wsp>
                      <wps:cNvSpPr txBox="1"/>
                      <wps:spPr>
                        <a:xfrm>
                          <a:off x="0" y="0"/>
                          <a:ext cx="3190240" cy="167640"/>
                        </a:xfrm>
                        <a:prstGeom prst="rect">
                          <a:avLst/>
                        </a:prstGeom>
                        <a:solidFill>
                          <a:prstClr val="white"/>
                        </a:solidFill>
                        <a:ln>
                          <a:noFill/>
                        </a:ln>
                        <a:effectLst/>
                      </wps:spPr>
                      <wps:txbx>
                        <w:txbxContent>
                          <w:p w14:paraId="5CEAB8AC" w14:textId="0DD987A7" w:rsidR="00D31BA3" w:rsidRPr="00DC143D" w:rsidRDefault="00D31BA3" w:rsidP="00DC143D">
                            <w:pPr>
                              <w:pStyle w:val="Caption"/>
                              <w:rPr>
                                <w:noProof/>
                                <w:szCs w:val="20"/>
                                <w:lang w:val="sr-Latn-ME"/>
                              </w:rPr>
                            </w:pPr>
                            <w:bookmarkStart w:id="88" w:name="_Ref371408273"/>
                            <w:r w:rsidRPr="00DC143D">
                              <w:rPr>
                                <w:b/>
                                <w:lang w:val="sr-Latn-ME"/>
                              </w:rPr>
                              <w:t>Slika</w:t>
                            </w:r>
                            <w:bookmarkEnd w:id="88"/>
                            <w:r>
                              <w:rPr>
                                <w:b/>
                                <w:lang w:val="sr-Latn-ME"/>
                              </w:rPr>
                              <w:t xml:space="preserve"> 69</w:t>
                            </w:r>
                            <w:r w:rsidRPr="00DC143D">
                              <w:rPr>
                                <w:b/>
                                <w:lang w:val="sr-Latn-ME"/>
                              </w:rPr>
                              <w:t>:</w:t>
                            </w:r>
                            <w:r w:rsidRPr="00DC143D">
                              <w:rPr>
                                <w:lang w:val="sr-Latn-ME"/>
                              </w:rPr>
                              <w:t xml:space="preserve"> Otvaranje tabele objektnih podataka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C237493" id="Text Box 262" o:spid="_x0000_s1031" type="#_x0000_t202" style="position:absolute;left:0;text-align:left;margin-left:207.9pt;margin-top:14.3pt;width:251.2pt;height:13.2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" stroked="f">
                <v:textbox inset="0,0,0,0">
                  <w:txbxContent>
                    <w:p w14:paraId="5CEAB8AC" w14:textId="0DD987A7" w:rsidR="00D31BA3" w:rsidRPr="00DC143D" w:rsidRDefault="00D31BA3" w:rsidP="00DC143D">
                      <w:pPr>
                        <w:pStyle w:val="Caption"/>
                        <w:rPr>
                          <w:noProof/>
                          <w:szCs w:val="20"/>
                          <w:lang w:val="sr-Latn-ME"/>
                        </w:rPr>
                      </w:pPr>
                      <w:bookmarkStart w:id="89" w:name="_Ref371408273"/>
                      <w:r w:rsidRPr="00DC143D">
                        <w:rPr>
                          <w:b/>
                          <w:lang w:val="sr-Latn-ME"/>
                        </w:rPr>
                        <w:t>Slika</w:t>
                      </w:r>
                      <w:bookmarkEnd w:id="89"/>
                      <w:r>
                        <w:rPr>
                          <w:b/>
                          <w:lang w:val="sr-Latn-ME"/>
                        </w:rPr>
                        <w:t xml:space="preserve"> 69</w:t>
                      </w:r>
                      <w:r w:rsidRPr="00DC143D">
                        <w:rPr>
                          <w:b/>
                          <w:lang w:val="sr-Latn-ME"/>
                        </w:rPr>
                        <w:t>:</w:t>
                      </w:r>
                      <w:r w:rsidRPr="00DC143D">
                        <w:rPr>
                          <w:lang w:val="sr-Latn-ME"/>
                        </w:rPr>
                        <w:t xml:space="preserve"> Otvaranje tabele objektnih podataka</w:t>
                      </w:r>
                    </w:p>
                  </w:txbxContent>
                </v:textbox>
                <w10:wrap type="square"/>
              </v:shape>
            </w:pict>
          </mc:Fallback>
        </mc:AlternateContent>
      </w:r>
    </w:p>
    <w:p w14:paraId="3BEA15EC" w14:textId="77777777" w:rsidR="003A23ED" w:rsidRPr="002A60BD" w:rsidRDefault="003A23ED" w:rsidP="00EB12EF">
      <w:pPr>
        <w:spacing w:after="0"/>
        <w:rPr>
          <w:lang w:val="sr-Latn-ME"/>
        </w:rPr>
      </w:pPr>
    </w:p>
    <w:p w14:paraId="7FE25EA5" w14:textId="1E4E0267" w:rsidR="004965EF" w:rsidRPr="002A60BD" w:rsidRDefault="003A23ED" w:rsidP="00ED75F5">
      <w:pPr>
        <w:rPr>
          <w:lang w:val="sr-Latn-ME"/>
        </w:rPr>
      </w:pPr>
      <w:r w:rsidRPr="002A60BD">
        <w:rPr>
          <w:lang w:val="sr-Latn-ME"/>
        </w:rPr>
        <w:t xml:space="preserve">Dugi način za prikazivanje tabele objektnih podataka </w:t>
      </w:r>
      <w:r w:rsidR="004965EF" w:rsidRPr="002A60BD">
        <w:rPr>
          <w:lang w:val="sr-Latn-ME"/>
        </w:rPr>
        <w:t>jeste dupli</w:t>
      </w:r>
      <w:r w:rsidR="003232B7" w:rsidRPr="002A60BD">
        <w:rPr>
          <w:lang w:val="sr-Latn-ME"/>
        </w:rPr>
        <w:t xml:space="preserve"> klik</w:t>
      </w:r>
      <w:r w:rsidR="00031417" w:rsidRPr="002A60BD">
        <w:rPr>
          <w:lang w:val="sr-Latn-ME"/>
        </w:rPr>
        <w:t xml:space="preserve"> lijevim</w:t>
      </w:r>
      <w:r w:rsidR="004965EF" w:rsidRPr="002A60BD">
        <w:rPr>
          <w:lang w:val="sr-Latn-ME"/>
        </w:rPr>
        <w:t xml:space="preserve"> taster</w:t>
      </w:r>
      <w:r w:rsidR="00031417" w:rsidRPr="002A60BD">
        <w:rPr>
          <w:lang w:val="sr-Latn-ME"/>
        </w:rPr>
        <w:t>om</w:t>
      </w:r>
      <w:r w:rsidR="004965EF" w:rsidRPr="002A60BD">
        <w:rPr>
          <w:lang w:val="sr-Latn-ME"/>
        </w:rPr>
        <w:t xml:space="preserve"> miša (operacija </w:t>
      </w:r>
      <w:r w:rsidR="004965EF" w:rsidRPr="002A60BD">
        <w:rPr>
          <w:b/>
          <w:lang w:val="sr-Latn-ME"/>
        </w:rPr>
        <w:t>Double Click</w:t>
      </w:r>
      <w:r w:rsidR="004965EF" w:rsidRPr="002A60BD">
        <w:rPr>
          <w:lang w:val="sr-Latn-ME"/>
        </w:rPr>
        <w:t>) na željeni element (Feature).</w:t>
      </w:r>
    </w:p>
    <w:p w14:paraId="4FE74B66" w14:textId="7604B72A" w:rsidR="00031417" w:rsidRPr="002A60BD" w:rsidRDefault="00031417" w:rsidP="00ED75F5">
      <w:pPr>
        <w:rPr>
          <w:lang w:val="sr-Latn-ME"/>
        </w:rPr>
      </w:pPr>
      <w:r w:rsidRPr="002A60BD">
        <w:rPr>
          <w:lang w:val="sr-Latn-ME"/>
        </w:rPr>
        <w:t xml:space="preserve">Treći način jeste pomoću funkcije </w:t>
      </w:r>
      <w:r w:rsidRPr="002A60BD">
        <w:rPr>
          <w:b/>
          <w:lang w:val="sr-Latn-ME"/>
        </w:rPr>
        <w:t>Attributes</w:t>
      </w:r>
      <w:r w:rsidRPr="002A60BD">
        <w:rPr>
          <w:lang w:val="sr-Latn-ME"/>
        </w:rPr>
        <w:t xml:space="preserve">, </w:t>
      </w:r>
      <w:r w:rsidR="000D475A" w:rsidRPr="002A60BD">
        <w:rPr>
          <w:lang w:val="sr-Latn-ME"/>
        </w:rPr>
        <w:t xml:space="preserve">odnosno </w:t>
      </w:r>
      <w:r w:rsidR="00A84432" w:rsidRPr="002A60BD">
        <w:rPr>
          <w:lang w:val="sr-Latn-ME"/>
        </w:rPr>
        <w:t xml:space="preserve">prvo </w:t>
      </w:r>
      <w:r w:rsidR="000D475A" w:rsidRPr="002A60BD">
        <w:rPr>
          <w:lang w:val="sr-Latn-ME"/>
        </w:rPr>
        <w:t xml:space="preserve">klikom na dugme </w:t>
      </w:r>
      <w:r w:rsidR="00A84432" w:rsidRPr="002A60BD">
        <w:rPr>
          <w:noProof/>
          <w:lang w:val="en-US" w:eastAsia="en-US"/>
        </w:rPr>
        <w:drawing>
          <wp:inline distT="0" distB="0" distL="0" distR="0" wp14:anchorId="4A8CAAA5" wp14:editId="2B0BCD7B">
            <wp:extent cx="343814" cy="337885"/>
            <wp:effectExtent l="0" t="0" r="0" b="508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58676" cy="352491"/>
                    </a:xfrm>
                    <a:prstGeom prst="rect">
                      <a:avLst/>
                    </a:prstGeom>
                  </pic:spPr>
                </pic:pic>
              </a:graphicData>
            </a:graphic>
          </wp:inline>
        </w:drawing>
      </w:r>
      <w:r w:rsidR="00A84432" w:rsidRPr="002A60BD">
        <w:rPr>
          <w:b/>
          <w:lang w:val="sr-Latn-ME"/>
        </w:rPr>
        <w:t xml:space="preserve"> </w:t>
      </w:r>
      <w:r w:rsidR="000D475A" w:rsidRPr="002A60BD">
        <w:rPr>
          <w:b/>
          <w:lang w:val="sr-Latn-ME"/>
        </w:rPr>
        <w:t>Attributes</w:t>
      </w:r>
      <w:r w:rsidR="000D475A" w:rsidRPr="002A60BD">
        <w:rPr>
          <w:lang w:val="sr-Latn-ME"/>
        </w:rPr>
        <w:t xml:space="preserve"> </w:t>
      </w:r>
      <w:r w:rsidR="00A84432" w:rsidRPr="002A60BD">
        <w:rPr>
          <w:lang w:val="sr-Latn-ME"/>
        </w:rPr>
        <w:t>a zatim izabrati element (Feature) za koji želimo otvarati tabelu sa objektnim podacima (</w:t>
      </w:r>
      <w:r w:rsidR="00AE36CE" w:rsidRPr="002A60BD">
        <w:rPr>
          <w:lang w:val="sr-Latn-ME"/>
        </w:rPr>
        <w:t>Slika 70</w:t>
      </w:r>
      <w:r w:rsidR="00A84432" w:rsidRPr="002A60BD">
        <w:rPr>
          <w:lang w:val="sr-Latn-ME"/>
        </w:rPr>
        <w:t>).</w:t>
      </w:r>
    </w:p>
    <w:p w14:paraId="6C246FC3" w14:textId="77777777" w:rsidR="00EB12EF" w:rsidRPr="002A60BD" w:rsidRDefault="00EB12EF" w:rsidP="00EB12EF">
      <w:pPr>
        <w:pStyle w:val="Slike"/>
        <w:keepNext/>
      </w:pPr>
      <w:r w:rsidRPr="002A60BD">
        <w:rPr>
          <w:lang w:val="en-US"/>
        </w:rPr>
        <w:lastRenderedPageBreak/>
        <w:drawing>
          <wp:inline distT="0" distB="0" distL="0" distR="0" wp14:anchorId="549101D3" wp14:editId="147ACAEB">
            <wp:extent cx="5732145" cy="1069340"/>
            <wp:effectExtent l="0" t="0" r="1905"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ACAD 44.jpg"/>
                    <pic:cNvPicPr/>
                  </pic:nvPicPr>
                  <pic:blipFill>
                    <a:blip r:embed="rId101">
                      <a:extLst>
                        <a:ext uri="{28A0092B-C50C-407E-A947-70E740481C1C}">
                          <a14:useLocalDpi xmlns:a14="http://schemas.microsoft.com/office/drawing/2010/main" val="0"/>
                        </a:ext>
                      </a:extLst>
                    </a:blip>
                    <a:stretch>
                      <a:fillRect/>
                    </a:stretch>
                  </pic:blipFill>
                  <pic:spPr>
                    <a:xfrm>
                      <a:off x="0" y="0"/>
                      <a:ext cx="5732145" cy="1069340"/>
                    </a:xfrm>
                    <a:prstGeom prst="rect">
                      <a:avLst/>
                    </a:prstGeom>
                  </pic:spPr>
                </pic:pic>
              </a:graphicData>
            </a:graphic>
          </wp:inline>
        </w:drawing>
      </w:r>
    </w:p>
    <w:p w14:paraId="0BB026FE" w14:textId="784E79DC" w:rsidR="00EB12EF" w:rsidRPr="002A60BD" w:rsidRDefault="00EB12EF" w:rsidP="00EB12EF">
      <w:pPr>
        <w:pStyle w:val="Caption"/>
        <w:rPr>
          <w:lang w:val="sr-Latn-ME"/>
        </w:rPr>
      </w:pPr>
      <w:bookmarkStart w:id="90" w:name="_Ref371533008"/>
      <w:r w:rsidRPr="002A60BD">
        <w:rPr>
          <w:b/>
          <w:lang w:val="sr-Latn-ME"/>
        </w:rPr>
        <w:t>Slika</w:t>
      </w:r>
      <w:bookmarkEnd w:id="90"/>
      <w:r w:rsidR="00AE36CE" w:rsidRPr="002A60BD">
        <w:rPr>
          <w:b/>
          <w:lang w:val="sr-Latn-ME"/>
        </w:rPr>
        <w:t xml:space="preserve"> 70</w:t>
      </w:r>
      <w:r w:rsidRPr="002A60BD">
        <w:rPr>
          <w:b/>
          <w:lang w:val="sr-Latn-ME"/>
        </w:rPr>
        <w:t>:</w:t>
      </w:r>
      <w:r w:rsidRPr="002A60BD">
        <w:rPr>
          <w:lang w:val="sr-Latn-ME"/>
        </w:rPr>
        <w:t xml:space="preserve"> Funkcija Attributes za otvaranje tabele sa objektnim podacima za određeni element (Feature)</w:t>
      </w:r>
    </w:p>
    <w:p w14:paraId="19F57D4D" w14:textId="79615820" w:rsidR="001D4571" w:rsidRPr="002A60BD" w:rsidRDefault="00D720BF" w:rsidP="00601697">
      <w:pPr>
        <w:rPr>
          <w:lang w:val="sr-Latn-ME"/>
        </w:rPr>
      </w:pPr>
      <w:r w:rsidRPr="002A60BD">
        <w:rPr>
          <w:lang w:val="sr-Latn-ME"/>
        </w:rPr>
        <w:t xml:space="preserve">Objekti podaci se mogu biti predstavljeni u obliku </w:t>
      </w:r>
      <w:r w:rsidRPr="002A60BD">
        <w:rPr>
          <w:b/>
          <w:lang w:val="sr-Latn-ME"/>
        </w:rPr>
        <w:t>Forme</w:t>
      </w:r>
      <w:r w:rsidRPr="002A60BD">
        <w:rPr>
          <w:lang w:val="sr-Latn-ME"/>
        </w:rPr>
        <w:t xml:space="preserve"> ili </w:t>
      </w:r>
      <w:r w:rsidRPr="002A60BD">
        <w:rPr>
          <w:b/>
          <w:lang w:val="sr-Latn-ME"/>
        </w:rPr>
        <w:t>Tabele</w:t>
      </w:r>
      <w:r w:rsidR="00D709C0" w:rsidRPr="002A60BD">
        <w:rPr>
          <w:lang w:val="sr-Latn-ME"/>
        </w:rPr>
        <w:t xml:space="preserve"> (</w:t>
      </w:r>
      <w:r w:rsidR="00AE36CE" w:rsidRPr="002A60BD">
        <w:rPr>
          <w:lang w:val="sr-Latn-ME"/>
        </w:rPr>
        <w:t>Slika 71</w:t>
      </w:r>
      <w:r w:rsidR="00D709C0" w:rsidRPr="002A60BD">
        <w:rPr>
          <w:lang w:val="sr-Latn-ME"/>
        </w:rPr>
        <w:t>)</w:t>
      </w:r>
      <w:r w:rsidRPr="002A60BD">
        <w:rPr>
          <w:lang w:val="sr-Latn-ME"/>
        </w:rPr>
        <w:t>.</w:t>
      </w:r>
    </w:p>
    <w:p w14:paraId="7AC130ED" w14:textId="77777777" w:rsidR="00D709C0" w:rsidRPr="002A60BD" w:rsidRDefault="00D709C0" w:rsidP="00D709C0">
      <w:pPr>
        <w:pStyle w:val="Slike"/>
        <w:keepNext/>
      </w:pPr>
      <w:r w:rsidRPr="002A60BD">
        <w:rPr>
          <w:lang w:val="en-US"/>
        </w:rPr>
        <mc:AlternateContent>
          <mc:Choice Requires="wpg">
            <w:drawing>
              <wp:inline distT="0" distB="0" distL="0" distR="0" wp14:anchorId="35484352" wp14:editId="703746AC">
                <wp:extent cx="5246287" cy="3511357"/>
                <wp:effectExtent l="38100" t="38100" r="88265" b="89535"/>
                <wp:docPr id="265" name="Group 265"/>
                <wp:cNvGraphicFramePr/>
                <a:graphic xmlns:a="http://schemas.openxmlformats.org/drawingml/2006/main">
                  <a:graphicData uri="http://schemas.microsoft.com/office/word/2010/wordprocessingGroup">
                    <wpg:wgp>
                      <wpg:cNvGrpSpPr/>
                      <wpg:grpSpPr>
                        <a:xfrm>
                          <a:off x="0" y="0"/>
                          <a:ext cx="5246287" cy="3511357"/>
                          <a:chOff x="0" y="0"/>
                          <a:chExt cx="5246287" cy="3511357"/>
                        </a:xfrm>
                      </wpg:grpSpPr>
                      <pic:pic xmlns:pic="http://schemas.openxmlformats.org/drawingml/2006/picture">
                        <pic:nvPicPr>
                          <pic:cNvPr id="263" name="Picture 263"/>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0" y="0"/>
                            <a:ext cx="3744595" cy="2159635"/>
                          </a:xfrm>
                          <a:prstGeom prst="rect">
                            <a:avLst/>
                          </a:prstGeom>
                          <a:effectLst>
                            <a:outerShdw blurRad="50800" dist="38100" dir="2700000" algn="tl" rotWithShape="0">
                              <a:prstClr val="black">
                                <a:alpha val="40000"/>
                              </a:prstClr>
                            </a:outerShdw>
                          </a:effectLst>
                        </pic:spPr>
                      </pic:pic>
                      <pic:pic xmlns:pic="http://schemas.openxmlformats.org/drawingml/2006/picture">
                        <pic:nvPicPr>
                          <pic:cNvPr id="264" name="Picture 26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1598212" y="1351722"/>
                            <a:ext cx="3648075" cy="2159635"/>
                          </a:xfrm>
                          <a:prstGeom prst="rect">
                            <a:avLst/>
                          </a:prstGeom>
                          <a:effectLst>
                            <a:outerShdw blurRad="50800" dist="38100" dir="2700000" algn="tl" rotWithShape="0">
                              <a:prstClr val="black">
                                <a:alpha val="40000"/>
                              </a:prstClr>
                            </a:outerShdw>
                          </a:effectLst>
                        </pic:spPr>
                      </pic:pic>
                    </wpg:wgp>
                  </a:graphicData>
                </a:graphic>
              </wp:inline>
            </w:drawing>
          </mc:Choice>
          <mc:Fallback>
            <w:pict>
              <v:group w14:anchorId="5D334D52" id="Group 265" o:spid="_x0000_s1026" style="width:413.1pt;height:276.5pt;mso-position-horizontal-relative:char;mso-position-vertical-relative:line" coordsize="52462,3511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">
                <v:shape id="Picture 263" o:spid="_x0000_s1027" type="#_x0000_t75" style="position:absolute;width:37445;height:215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SAjnDAAAA3AAAAA8AAABkcnMvZG93bnJldi54bWxEj81qwzAQhO+FvoPYQm+N7BSS4EQJJRDo&#10;qaX5Oy/W1jKxVkbaxG6fvioUehxm5htmtRl9p24UUxvYQDkpQBHXwbbcGDgedk8LUEmQLXaBycAX&#10;Jdis7+9WWNkw8Afd9tKoDOFUoQEn0ldap9qRxzQJPXH2PkP0KFnGRtuIQ4b7Tk+LYqY9tpwXHPa0&#10;dVRf9ldv4DviWU7vb6f5ZXGYD9aVLNfSmMeH8WUJSmiU//Bf+9UamM6e4fdMPgJ6/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9ICOcMAAADcAAAADwAAAAAAAAAAAAAAAACf&#10;AgAAZHJzL2Rvd25yZXYueG1sUEsFBgAAAAAEAAQA9wAAAI8DAAAAAA==&#10;">
                  <v:imagedata r:id="rId105" o:title=""/>
                  <v:shadow on="t" color="black" opacity="26214f" origin="-.5,-.5" offset=".74836mm,.74836mm"/>
                  <v:path arrowok="t"/>
                </v:shape>
                <v:shape id="Picture 264" o:spid="_x0000_s1028" type="#_x0000_t75" style="position:absolute;left:15982;top:13517;width:36480;height:215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4fQhXFAAAA3AAAAA8AAABkcnMvZG93bnJldi54bWxEj0FrwkAUhO+F/oflFXqrm4qEEl2lFRXF&#10;S6Jie3xkX5Ng9m3Y3Wr8925B8DjMzDfMZNabVpzJ+caygvdBAoK4tLrhSsFhv3z7AOEDssbWMim4&#10;kofZ9Plpgpm2Fy7ovAuViBD2GSqoQ+gyKX1Zk0E/sB1x9H6tMxiidJXUDi8Rblo5TJJUGmw4LtTY&#10;0bym8rT7MwrSwp6uX8Vx4fNV/rOxi+13kzulXl/6zzGIQH14hO/ttVYwTEfwfyYeATm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H0IVxQAAANwAAAAPAAAAAAAAAAAAAAAA&#10;AJ8CAABkcnMvZG93bnJldi54bWxQSwUGAAAAAAQABAD3AAAAkQMAAAAA&#10;">
                  <v:imagedata r:id="rId106" o:title=""/>
                  <v:shadow on="t" color="black" opacity="26214f" origin="-.5,-.5" offset=".74836mm,.74836mm"/>
                  <v:path arrowok="t"/>
                </v:shape>
                <w10:anchorlock/>
              </v:group>
            </w:pict>
          </mc:Fallback>
        </mc:AlternateContent>
      </w:r>
    </w:p>
    <w:p w14:paraId="282CA9D4" w14:textId="66BB7E50" w:rsidR="00D709C0" w:rsidRPr="002A60BD" w:rsidRDefault="00D709C0" w:rsidP="00D709C0">
      <w:pPr>
        <w:pStyle w:val="Caption"/>
        <w:rPr>
          <w:lang w:val="sr-Latn-ME"/>
        </w:rPr>
      </w:pPr>
      <w:bookmarkStart w:id="91" w:name="_Ref371409230"/>
      <w:r w:rsidRPr="002A60BD">
        <w:rPr>
          <w:b/>
          <w:lang w:val="sr-Latn-ME"/>
        </w:rPr>
        <w:t>Slika</w:t>
      </w:r>
      <w:bookmarkEnd w:id="91"/>
      <w:r w:rsidR="00AE36CE" w:rsidRPr="002A60BD">
        <w:rPr>
          <w:b/>
          <w:lang w:val="sr-Latn-ME"/>
        </w:rPr>
        <w:t xml:space="preserve"> 71</w:t>
      </w:r>
      <w:r w:rsidRPr="002A60BD">
        <w:rPr>
          <w:b/>
          <w:lang w:val="sr-Latn-ME"/>
        </w:rPr>
        <w:t>:</w:t>
      </w:r>
      <w:r w:rsidRPr="002A60BD">
        <w:rPr>
          <w:lang w:val="sr-Latn-ME"/>
        </w:rPr>
        <w:t xml:space="preserve"> Prikaz tabele objektnih podataka</w:t>
      </w:r>
    </w:p>
    <w:p w14:paraId="2F5FF746" w14:textId="3F7EFEAD" w:rsidR="00D709C0" w:rsidRPr="002A60BD" w:rsidRDefault="00105C99" w:rsidP="00D709C0">
      <w:pPr>
        <w:rPr>
          <w:lang w:val="sr-Latn-ME"/>
        </w:rPr>
      </w:pPr>
      <w:r w:rsidRPr="002A60BD">
        <w:rPr>
          <w:lang w:val="sr-Latn-ME"/>
        </w:rPr>
        <w:t>Na donjem dijelu</w:t>
      </w:r>
      <w:r w:rsidR="004923BF" w:rsidRPr="002A60BD">
        <w:rPr>
          <w:lang w:val="sr-Latn-ME"/>
        </w:rPr>
        <w:t xml:space="preserve"> prozora se nalaze funkcije za upravljanje sa elementima (Feature) ili objeknim podacima elementa (Feature)</w:t>
      </w:r>
      <w:r w:rsidR="00665F54" w:rsidRPr="002A60BD">
        <w:rPr>
          <w:lang w:val="sr-Latn-ME"/>
        </w:rPr>
        <w:t xml:space="preserve"> (</w:t>
      </w:r>
      <w:r w:rsidR="00AE36CE" w:rsidRPr="002A60BD">
        <w:rPr>
          <w:lang w:val="sr-Latn-ME"/>
        </w:rPr>
        <w:t>Slika 72</w:t>
      </w:r>
      <w:r w:rsidR="00665F54" w:rsidRPr="002A60BD">
        <w:rPr>
          <w:lang w:val="sr-Latn-ME"/>
        </w:rPr>
        <w:t>)</w:t>
      </w:r>
      <w:r w:rsidR="004923BF" w:rsidRPr="002A60BD">
        <w:rPr>
          <w:lang w:val="sr-Latn-ME"/>
        </w:rPr>
        <w:t>.</w:t>
      </w:r>
    </w:p>
    <w:p w14:paraId="4AFA6B74" w14:textId="77777777" w:rsidR="004372EE" w:rsidRPr="002A60BD" w:rsidRDefault="004372EE" w:rsidP="004372EE">
      <w:pPr>
        <w:pStyle w:val="Slike"/>
        <w:keepNext/>
      </w:pPr>
      <w:r w:rsidRPr="002A60BD">
        <w:rPr>
          <w:lang w:val="en-US"/>
        </w:rPr>
        <w:drawing>
          <wp:inline distT="0" distB="0" distL="0" distR="0" wp14:anchorId="3DBFCC28" wp14:editId="139F38D0">
            <wp:extent cx="4364521" cy="642567"/>
            <wp:effectExtent l="0" t="0" r="0" b="571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ACAD 36.jpg"/>
                    <pic:cNvPicPr/>
                  </pic:nvPicPr>
                  <pic:blipFill>
                    <a:blip r:embed="rId107">
                      <a:extLst>
                        <a:ext uri="{28A0092B-C50C-407E-A947-70E740481C1C}">
                          <a14:useLocalDpi xmlns:a14="http://schemas.microsoft.com/office/drawing/2010/main" val="0"/>
                        </a:ext>
                      </a:extLst>
                    </a:blip>
                    <a:stretch>
                      <a:fillRect/>
                    </a:stretch>
                  </pic:blipFill>
                  <pic:spPr>
                    <a:xfrm>
                      <a:off x="0" y="0"/>
                      <a:ext cx="4519567" cy="665394"/>
                    </a:xfrm>
                    <a:prstGeom prst="rect">
                      <a:avLst/>
                    </a:prstGeom>
                  </pic:spPr>
                </pic:pic>
              </a:graphicData>
            </a:graphic>
          </wp:inline>
        </w:drawing>
      </w:r>
    </w:p>
    <w:p w14:paraId="444A247D" w14:textId="317D7D05" w:rsidR="002A60BD" w:rsidRDefault="004372EE" w:rsidP="004372EE">
      <w:pPr>
        <w:pStyle w:val="Caption"/>
        <w:rPr>
          <w:lang w:val="sr-Latn-ME"/>
        </w:rPr>
      </w:pPr>
      <w:bookmarkStart w:id="92" w:name="_Ref371409621"/>
      <w:r w:rsidRPr="002A60BD">
        <w:rPr>
          <w:b/>
          <w:lang w:val="sr-Latn-ME"/>
        </w:rPr>
        <w:t>Slika</w:t>
      </w:r>
      <w:bookmarkEnd w:id="92"/>
      <w:r w:rsidR="00AE36CE" w:rsidRPr="002A60BD">
        <w:rPr>
          <w:b/>
          <w:lang w:val="sr-Latn-ME"/>
        </w:rPr>
        <w:t xml:space="preserve"> 72</w:t>
      </w:r>
      <w:r w:rsidRPr="002A60BD">
        <w:rPr>
          <w:b/>
          <w:lang w:val="sr-Latn-ME"/>
        </w:rPr>
        <w:t>:</w:t>
      </w:r>
      <w:r w:rsidRPr="002A60BD">
        <w:rPr>
          <w:lang w:val="sr-Latn-ME"/>
        </w:rPr>
        <w:t xml:space="preserve"> Funkcije za upravljanje</w:t>
      </w:r>
    </w:p>
    <w:p w14:paraId="363204E7" w14:textId="77777777" w:rsidR="002A60BD" w:rsidRDefault="002A60BD">
      <w:pPr>
        <w:spacing w:after="320"/>
        <w:ind w:firstLine="0"/>
        <w:jc w:val="left"/>
        <w:rPr>
          <w:iCs/>
          <w:sz w:val="20"/>
          <w:szCs w:val="18"/>
          <w:lang w:val="sr-Latn-ME"/>
        </w:rPr>
      </w:pPr>
      <w:r>
        <w:rPr>
          <w:lang w:val="sr-Latn-ME"/>
        </w:rPr>
        <w:br w:type="page"/>
      </w:r>
    </w:p>
    <w:p w14:paraId="23DEB2C9" w14:textId="77777777" w:rsidR="004372EE" w:rsidRPr="002A60BD" w:rsidRDefault="004372EE" w:rsidP="004372EE">
      <w:pPr>
        <w:pStyle w:val="Caption"/>
        <w:rPr>
          <w:lang w:val="sr-Latn-ME"/>
        </w:rPr>
      </w:pPr>
    </w:p>
    <w:p w14:paraId="5469D6F5" w14:textId="2031071C" w:rsidR="004372EE" w:rsidRPr="002A60BD" w:rsidRDefault="00BD782F" w:rsidP="00D709C0">
      <w:pPr>
        <w:rPr>
          <w:lang w:val="sr-Latn-ME"/>
        </w:rPr>
      </w:pPr>
      <w:r w:rsidRPr="002A60BD">
        <w:rPr>
          <w:noProof/>
          <w:lang w:val="en-US" w:eastAsia="en-US"/>
        </w:rPr>
        <mc:AlternateContent>
          <mc:Choice Requires="wpg">
            <w:drawing>
              <wp:anchor distT="0" distB="0" distL="114300" distR="114300" simplePos="0" relativeHeight="251685888" behindDoc="0" locked="0" layoutInCell="1" allowOverlap="1" wp14:anchorId="13EA8CE6" wp14:editId="197057D4">
                <wp:simplePos x="0" y="0"/>
                <wp:positionH relativeFrom="column">
                  <wp:posOffset>2235</wp:posOffset>
                </wp:positionH>
                <wp:positionV relativeFrom="paragraph">
                  <wp:posOffset>500380</wp:posOffset>
                </wp:positionV>
                <wp:extent cx="792582" cy="2769286"/>
                <wp:effectExtent l="38100" t="38100" r="102870" b="88265"/>
                <wp:wrapNone/>
                <wp:docPr id="280" name="Group 280"/>
                <wp:cNvGraphicFramePr/>
                <a:graphic xmlns:a="http://schemas.openxmlformats.org/drawingml/2006/main">
                  <a:graphicData uri="http://schemas.microsoft.com/office/word/2010/wordprocessingGroup">
                    <wpg:wgp>
                      <wpg:cNvGrpSpPr/>
                      <wpg:grpSpPr>
                        <a:xfrm>
                          <a:off x="0" y="0"/>
                          <a:ext cx="792582" cy="2769286"/>
                          <a:chOff x="0" y="0"/>
                          <a:chExt cx="792582" cy="2769286"/>
                        </a:xfrm>
                      </wpg:grpSpPr>
                      <pic:pic xmlns:pic="http://schemas.openxmlformats.org/drawingml/2006/picture">
                        <pic:nvPicPr>
                          <pic:cNvPr id="267" name="Picture 267"/>
                          <pic:cNvPicPr>
                            <a:picLocks noChangeAspect="1"/>
                          </pic:cNvPicPr>
                        </pic:nvPicPr>
                        <pic:blipFill>
                          <a:blip r:embed="rId108">
                            <a:extLst>
                              <a:ext uri="{28A0092B-C50C-407E-A947-70E740481C1C}">
                                <a14:useLocalDpi xmlns:a14="http://schemas.microsoft.com/office/drawing/2010/main" val="0"/>
                              </a:ext>
                            </a:extLst>
                          </a:blip>
                          <a:stretch>
                            <a:fillRect/>
                          </a:stretch>
                        </pic:blipFill>
                        <pic:spPr>
                          <a:xfrm>
                            <a:off x="0" y="0"/>
                            <a:ext cx="787400" cy="179705"/>
                          </a:xfrm>
                          <a:prstGeom prst="rect">
                            <a:avLst/>
                          </a:prstGeom>
                          <a:effectLst>
                            <a:outerShdw blurRad="50800" dist="38100" dir="2700000" algn="tl" rotWithShape="0">
                              <a:prstClr val="black">
                                <a:alpha val="40000"/>
                              </a:prstClr>
                            </a:outerShdw>
                          </a:effectLst>
                        </pic:spPr>
                      </pic:pic>
                      <pic:pic xmlns:pic="http://schemas.openxmlformats.org/drawingml/2006/picture">
                        <pic:nvPicPr>
                          <pic:cNvPr id="269" name="Picture 269"/>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02336" y="314554"/>
                            <a:ext cx="384175" cy="179705"/>
                          </a:xfrm>
                          <a:prstGeom prst="rect">
                            <a:avLst/>
                          </a:prstGeom>
                          <a:effectLst>
                            <a:outerShdw blurRad="50800" dist="38100" dir="2700000" algn="tl" rotWithShape="0">
                              <a:prstClr val="black">
                                <a:alpha val="40000"/>
                              </a:prstClr>
                            </a:outerShdw>
                          </a:effectLst>
                        </pic:spPr>
                      </pic:pic>
                      <pic:pic xmlns:pic="http://schemas.openxmlformats.org/drawingml/2006/picture">
                        <pic:nvPicPr>
                          <pic:cNvPr id="270" name="Picture 270"/>
                          <pic:cNvPicPr>
                            <a:picLocks noChangeAspect="1"/>
                          </pic:cNvPicPr>
                        </pic:nvPicPr>
                        <pic:blipFill>
                          <a:blip r:embed="rId110">
                            <a:extLst>
                              <a:ext uri="{28A0092B-C50C-407E-A947-70E740481C1C}">
                                <a14:useLocalDpi xmlns:a14="http://schemas.microsoft.com/office/drawing/2010/main" val="0"/>
                              </a:ext>
                            </a:extLst>
                          </a:blip>
                          <a:stretch>
                            <a:fillRect/>
                          </a:stretch>
                        </pic:blipFill>
                        <pic:spPr>
                          <a:xfrm>
                            <a:off x="563271" y="643738"/>
                            <a:ext cx="220980" cy="179705"/>
                          </a:xfrm>
                          <a:prstGeom prst="rect">
                            <a:avLst/>
                          </a:prstGeom>
                          <a:effectLst>
                            <a:outerShdw blurRad="50800" dist="38100" dir="2700000" algn="tl" rotWithShape="0">
                              <a:prstClr val="black">
                                <a:alpha val="40000"/>
                              </a:prstClr>
                            </a:outerShdw>
                          </a:effectLst>
                        </pic:spPr>
                      </pic:pic>
                      <pic:pic xmlns:pic="http://schemas.openxmlformats.org/drawingml/2006/picture">
                        <pic:nvPicPr>
                          <pic:cNvPr id="271" name="Picture 271"/>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577901" y="965606"/>
                            <a:ext cx="204470" cy="179705"/>
                          </a:xfrm>
                          <a:prstGeom prst="rect">
                            <a:avLst/>
                          </a:prstGeom>
                          <a:effectLst>
                            <a:outerShdw blurRad="50800" dist="38100" dir="2700000" algn="tl" rotWithShape="0">
                              <a:prstClr val="black">
                                <a:alpha val="40000"/>
                              </a:prstClr>
                            </a:outerShdw>
                          </a:effectLst>
                        </pic:spPr>
                      </pic:pic>
                      <pic:pic xmlns:pic="http://schemas.openxmlformats.org/drawingml/2006/picture">
                        <pic:nvPicPr>
                          <pic:cNvPr id="272" name="Picture 272"/>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585216" y="2589581"/>
                            <a:ext cx="196215" cy="179705"/>
                          </a:xfrm>
                          <a:prstGeom prst="rect">
                            <a:avLst/>
                          </a:prstGeom>
                          <a:effectLst>
                            <a:outerShdw blurRad="50800" dist="38100" dir="2700000" algn="tl" rotWithShape="0">
                              <a:prstClr val="black">
                                <a:alpha val="40000"/>
                              </a:prstClr>
                            </a:outerShdw>
                          </a:effectLst>
                        </pic:spPr>
                      </pic:pic>
                      <pic:pic xmlns:pic="http://schemas.openxmlformats.org/drawingml/2006/picture">
                        <pic:nvPicPr>
                          <pic:cNvPr id="273" name="Picture 273" descr="C:\Users\Tahir\AppData\Local\Temp\SNAGHTML191cfb5.PNG"/>
                          <pic:cNvPicPr>
                            <a:picLocks noChangeAspect="1"/>
                          </pic:cNvPicPr>
                        </pic:nvPicPr>
                        <pic:blipFill>
                          <a:blip r:embed="rId113">
                            <a:extLst>
                              <a:ext uri="{28A0092B-C50C-407E-A947-70E740481C1C}">
                                <a14:useLocalDpi xmlns:a14="http://schemas.microsoft.com/office/drawing/2010/main" val="0"/>
                              </a:ext>
                            </a:extLst>
                          </a:blip>
                          <a:srcRect/>
                          <a:stretch>
                            <a:fillRect/>
                          </a:stretch>
                        </pic:blipFill>
                        <pic:spPr bwMode="auto">
                          <a:xfrm>
                            <a:off x="607162" y="1294790"/>
                            <a:ext cx="185420" cy="179705"/>
                          </a:xfrm>
                          <a:prstGeom prst="rect">
                            <a:avLst/>
                          </a:prstGeom>
                          <a:noFill/>
                          <a:ln>
                            <a:noFill/>
                          </a:ln>
                          <a:effectLst>
                            <a:outerShdw blurRad="50800" dist="38100" dir="2700000" algn="tl" rotWithShape="0">
                              <a:prstClr val="black">
                                <a:alpha val="40000"/>
                              </a:prstClr>
                            </a:outerShdw>
                          </a:effectLst>
                        </pic:spPr>
                      </pic:pic>
                      <pic:pic xmlns:pic="http://schemas.openxmlformats.org/drawingml/2006/picture">
                        <pic:nvPicPr>
                          <pic:cNvPr id="274" name="Picture 27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585216" y="1623974"/>
                            <a:ext cx="196215" cy="179705"/>
                          </a:xfrm>
                          <a:prstGeom prst="rect">
                            <a:avLst/>
                          </a:prstGeom>
                          <a:effectLst>
                            <a:outerShdw blurRad="50800" dist="38100" dir="2700000" algn="tl" rotWithShape="0">
                              <a:prstClr val="black">
                                <a:alpha val="40000"/>
                              </a:prstClr>
                            </a:outerShdw>
                          </a:effectLst>
                        </pic:spPr>
                      </pic:pic>
                      <pic:pic xmlns:pic="http://schemas.openxmlformats.org/drawingml/2006/picture">
                        <pic:nvPicPr>
                          <pic:cNvPr id="275" name="Picture 275"/>
                          <pic:cNvPicPr>
                            <a:picLocks noChangeAspect="1"/>
                          </pic:cNvPicPr>
                        </pic:nvPicPr>
                        <pic:blipFill>
                          <a:blip r:embed="rId115">
                            <a:extLst>
                              <a:ext uri="{28A0092B-C50C-407E-A947-70E740481C1C}">
                                <a14:useLocalDpi xmlns:a14="http://schemas.microsoft.com/office/drawing/2010/main" val="0"/>
                              </a:ext>
                            </a:extLst>
                          </a:blip>
                          <a:stretch>
                            <a:fillRect/>
                          </a:stretch>
                        </pic:blipFill>
                        <pic:spPr>
                          <a:xfrm>
                            <a:off x="577901" y="1945843"/>
                            <a:ext cx="204470" cy="179705"/>
                          </a:xfrm>
                          <a:prstGeom prst="rect">
                            <a:avLst/>
                          </a:prstGeom>
                          <a:effectLst>
                            <a:outerShdw blurRad="50800" dist="38100" dir="2700000" algn="tl" rotWithShape="0">
                              <a:prstClr val="black">
                                <a:alpha val="40000"/>
                              </a:prstClr>
                            </a:outerShdw>
                          </a:effectLst>
                        </pic:spPr>
                      </pic:pic>
                      <pic:pic xmlns:pic="http://schemas.openxmlformats.org/drawingml/2006/picture">
                        <pic:nvPicPr>
                          <pic:cNvPr id="279" name="Picture 279"/>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577901" y="2267712"/>
                            <a:ext cx="196215" cy="179705"/>
                          </a:xfrm>
                          <a:prstGeom prst="rect">
                            <a:avLst/>
                          </a:prstGeom>
                          <a:effectLst>
                            <a:outerShdw blurRad="50800" dist="38100" dir="2700000" algn="tl" rotWithShape="0">
                              <a:prstClr val="black">
                                <a:alpha val="40000"/>
                              </a:prstClr>
                            </a:outerShdw>
                          </a:effectLst>
                        </pic:spPr>
                      </pic:pic>
                    </wpg:wgp>
                  </a:graphicData>
                </a:graphic>
              </wp:anchor>
            </w:drawing>
          </mc:Choice>
          <mc:Fallback>
            <w:pict>
              <v:group w14:anchorId="6BECCE8B" id="Group 280" o:spid="_x0000_s1026" style="position:absolute;margin-left:.2pt;margin-top:39.4pt;width:62.4pt;height:218.05pt;z-index:251685888" coordsize="7925,276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">
                <v:shape id="Picture 267" o:spid="_x0000_s1027" type="#_x0000_t75" style="position:absolute;width:7874;height:17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oDxTHAAAA3AAAAA8AAABkcnMvZG93bnJldi54bWxEj0FrwkAUhO+F/oflFbxI3RgkLWk2UipS&#10;9SJqsddH9jUJzb6N2Y2m/94VhB6HmfmGyeaDacSZOldbVjCdRCCIC6trLhV8HZbPryCcR9bYWCYF&#10;f+Rgnj8+ZJhqe+Ednfe+FAHCLkUFlfdtKqUrKjLoJrYlDt6P7Qz6ILtS6g4vAW4aGUdRIg3WHBYq&#10;bOmjouJ33xsF/bScHU/jz3WRbGYLeVgdv/ttrNToaXh/A+Fp8P/he3ulFcTJC9zOhCMg8y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RoDxTHAAAA3AAAAA8AAAAAAAAAAAAA&#10;AAAAnwIAAGRycy9kb3ducmV2LnhtbFBLBQYAAAAABAAEAPcAAACTAwAAAAA=&#10;">
                  <v:imagedata r:id="rId117" o:title=""/>
                  <v:shadow on="t" color="black" opacity="26214f" origin="-.5,-.5" offset=".74836mm,.74836mm"/>
                  <v:path arrowok="t"/>
                </v:shape>
                <v:shape id="Picture 269" o:spid="_x0000_s1028" type="#_x0000_t75" style="position:absolute;left:4023;top:3145;width:3842;height:17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2V7TFAAAA3AAAAA8AAABkcnMvZG93bnJldi54bWxEj0FrwkAUhO+C/2F5BW+6MQepqWuogsWD&#10;LTb2Bzyyr9mQ7Nuwu9W0v75bKHgcZuYbZlOOthdX8qF1rGC5yEAQ10633Cj4uBzmjyBCRNbYOyYF&#10;3xSg3E4nGyy0u/E7XavYiAThUKACE+NQSBlqQxbDwg3Eyft03mJM0jdSe7wluO1lnmUrabHltGBw&#10;oL2huqu+rILz61sIlTb7bn36WfpLvhtfTjulZg/j8xOISGO8h//bR60gX63h70w6AnL7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a9le0xQAAANwAAAAPAAAAAAAAAAAAAAAA&#10;AJ8CAABkcnMvZG93bnJldi54bWxQSwUGAAAAAAQABAD3AAAAkQMAAAAA&#10;">
                  <v:imagedata r:id="rId118" o:title=""/>
                  <v:shadow on="t" color="black" opacity="26214f" origin="-.5,-.5" offset=".74836mm,.74836mm"/>
                  <v:path arrowok="t"/>
                </v:shape>
                <v:shape id="Picture 270" o:spid="_x0000_s1029" type="#_x0000_t75" style="position:absolute;left:5632;top:6437;width:2210;height:17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DBR/AAAAA3AAAAA8AAABkcnMvZG93bnJldi54bWxET8uKwjAU3Qv+Q7jC7MZ0RKytRhFFmAcu&#10;fK4vzZ222NyUJqPx781iwOXhvOfLYBpxo87VlhV8DBMQxIXVNZcKTsft+xSE88gaG8uk4EEOlot+&#10;b465tnfe0+3gSxFD2OWooPK+zaV0RUUG3dC2xJH7tZ1BH2FXSt3hPYabRo6SZCIN1hwbKmxpXVFx&#10;PfwZBdmG0+zafsvsKzzGm7P5uYRdqtTbIKxmIDwF/xL/uz+1glEa58cz8QjIxR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gMFH8AAAADcAAAADwAAAAAAAAAAAAAAAACfAgAA&#10;ZHJzL2Rvd25yZXYueG1sUEsFBgAAAAAEAAQA9wAAAIwDAAAAAA==&#10;">
                  <v:imagedata r:id="rId119" o:title=""/>
                  <v:shadow on="t" color="black" opacity="26214f" origin="-.5,-.5" offset=".74836mm,.74836mm"/>
                  <v:path arrowok="t"/>
                </v:shape>
                <v:shape id="Picture 271" o:spid="_x0000_s1030" type="#_x0000_t75" style="position:absolute;left:5779;top:9656;width:2044;height:17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0TAlTFAAAA3AAAAA8AAABkcnMvZG93bnJldi54bWxEj0FLw0AUhO+C/2F5ghdpNwkYJc2mVMGi&#10;Bw/W/oBH9jWbmn0bss82/feuIHgcZuYbpl7PflAnmmIf2EC+zEARt8H23BnYf74sHkFFQbY4BCYD&#10;F4qwbq6vaqxsOPMHnXbSqQThWKEBJzJWWsfWkce4DCNx8g5h8ihJTp22E54T3A+6yLJSe+w5LTgc&#10;6dlR+7X79gZI4p1zx+KyvS+3Zf62Ebd/ejfm9mberEAJzfIf/mu/WgPFQw6/Z9IR0M0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EwJUxQAAANwAAAAPAAAAAAAAAAAAAAAA&#10;AJ8CAABkcnMvZG93bnJldi54bWxQSwUGAAAAAAQABAD3AAAAkQMAAAAA&#10;">
                  <v:imagedata r:id="rId120" o:title=""/>
                  <v:shadow on="t" color="black" opacity="26214f" origin="-.5,-.5" offset=".74836mm,.74836mm"/>
                  <v:path arrowok="t"/>
                </v:shape>
                <v:shape id="Picture 272" o:spid="_x0000_s1031" type="#_x0000_t75" style="position:absolute;left:5852;top:25895;width:1962;height:17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TsoHEAAAA3AAAAA8AAABkcnMvZG93bnJldi54bWxEj9FqwkAURN8L/sNyhb7VjYHWGl1FDAH7&#10;UGisH3DJ3mSD2bshu5r4991CoY/DzJxhtvvJduJOg28dK1guEhDEldMtNwou38XLOwgfkDV2jknB&#10;gzzsd7OnLWbajVzS/RwaESHsM1RgQugzKX1lyKJfuJ44erUbLIYoh0bqAccIt51Mk+RNWmw5Lhjs&#10;6Wioup5vVkGejGX9VZr19bNevWL+UZhbXij1PJ8OGxCBpvAf/muftIJ0lcLvmXgE5O4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yTsoHEAAAA3AAAAA8AAAAAAAAAAAAAAAAA&#10;nwIAAGRycy9kb3ducmV2LnhtbFBLBQYAAAAABAAEAPcAAACQAwAAAAA=&#10;">
                  <v:imagedata r:id="rId121" o:title=""/>
                  <v:shadow on="t" color="black" opacity="26214f" origin="-.5,-.5" offset=".74836mm,.74836mm"/>
                  <v:path arrowok="t"/>
                </v:shape>
                <v:shape id="Picture 273" o:spid="_x0000_s1032" type="#_x0000_t75" style="position:absolute;left:6071;top:12947;width:1854;height:17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7glvGAAAA3AAAAA8AAABkcnMvZG93bnJldi54bWxEj0FrwkAUhO8F/8PyhF6KboxUJboGKSn0&#10;JFRb2uMj+9xEs29Ddqupv94tCD0OM/MNs8p724gzdb52rGAyTkAQl07XbBR87F9HCxA+IGtsHJOC&#10;X/KQrwcPK8y0u/A7nXfBiAhhn6GCKoQ2k9KXFVn0Y9cSR+/gOoshys5I3eElwm0j0ySZSYs1x4UK&#10;W3qpqDztfqyCQ3GaLo6fJWH6/Sy/TLF9MtetUo/DfrMEEagP/+F7+00rSOdT+DsTj4Bc3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7uCW8YAAADcAAAADwAAAAAAAAAAAAAA&#10;AACfAgAAZHJzL2Rvd25yZXYueG1sUEsFBgAAAAAEAAQA9wAAAJIDAAAAAA==&#10;">
                  <v:imagedata r:id="rId122" o:title="SNAGHTML191cfb5"/>
                  <v:shadow on="t" color="black" opacity="26214f" origin="-.5,-.5" offset=".74836mm,.74836mm"/>
                  <v:path arrowok="t"/>
                </v:shape>
                <v:shape id="Picture 274" o:spid="_x0000_s1033" type="#_x0000_t75" style="position:absolute;left:5852;top:16239;width:1962;height:17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Uxp/FAAAA3AAAAA8AAABkcnMvZG93bnJldi54bWxEj0FrAjEUhO8F/0N4gpdSk0pRWY0iFrF6&#10;ENRSenwkz93Fzcuyiev675tCocdhZr5h5svOVaKlJpSeNbwOFQhi423JuYbP8+ZlCiJEZIuVZ9Lw&#10;oADLRe9pjpn1dz5Se4q5SBAOGWooYqwzKYMpyGEY+po4eRffOIxJNrm0Dd4T3FVypNRYOiw5LRRY&#10;07ogcz3dnIZdu1IUvr7N3rzvHodyq/xzpbQe9LvVDESkLv6H/9ofVsNo8ga/Z9IRkI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4lMafxQAAANwAAAAPAAAAAAAAAAAAAAAA&#10;AJ8CAABkcnMvZG93bnJldi54bWxQSwUGAAAAAAQABAD3AAAAkQMAAAAA&#10;">
                  <v:imagedata r:id="rId123" o:title=""/>
                  <v:shadow on="t" color="black" opacity="26214f" origin="-.5,-.5" offset=".74836mm,.74836mm"/>
                  <v:path arrowok="t"/>
                </v:shape>
                <v:shape id="Picture 275" o:spid="_x0000_s1034" type="#_x0000_t75" style="position:absolute;left:5779;top:19458;width:2044;height:17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gArXEAAAA3AAAAA8AAABkcnMvZG93bnJldi54bWxEj09rwkAUxO8Fv8PyBG/NRkGt0VW0VOyl&#10;h0bx/Mi+/MHs25hdTfLtu4VCj8PM/IbZ7HpTiye1rrKsYBrFIIgzqysuFFzOx9c3EM4ja6wtk4KB&#10;HOy2o5cNJtp2/E3P1BciQNglqKD0vkmkdFlJBl1kG+Lg5bY16INsC6lb7ALc1HIWxwtpsOKwUGJD&#10;7yVlt/RhFBT7Q5z70x0Hml6/Ph7LVXpirdRk3O/XIDz1/j/81/7UCmbLOfyeCUdAb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lgArXEAAAA3AAAAA8AAAAAAAAAAAAAAAAA&#10;nwIAAGRycy9kb3ducmV2LnhtbFBLBQYAAAAABAAEAPcAAACQAwAAAAA=&#10;">
                  <v:imagedata r:id="rId124" o:title=""/>
                  <v:shadow on="t" color="black" opacity="26214f" origin="-.5,-.5" offset=".74836mm,.74836mm"/>
                  <v:path arrowok="t"/>
                </v:shape>
                <v:shape id="Picture 279" o:spid="_x0000_s1035" type="#_x0000_t75" style="position:absolute;left:5779;top:22677;width:1962;height:17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ljq3HAAAA3AAAAA8AAABkcnMvZG93bnJldi54bWxEj1trwkAUhN8L/oflFPpWNwr1El1F7c0X&#10;RaMgeTtmT5Ng9mzIbjX9912h0MdhZr5hpvPWVOJKjSstK+h1IxDEmdUl5wqOh/fnEQjnkTVWlknB&#10;DzmYzzoPU4y1vfGeronPRYCwi1FB4X0dS+myggy6rq2Jg/dlG4M+yCaXusFbgJtK9qNoIA2WHBYK&#10;rGlVUHZJvo2C9OPluF1+Upme9DkZbN4Wr710p9TTY7uYgPDU+v/wX3utFfSHY7ifCUdAz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Nljq3HAAAA3AAAAA8AAAAAAAAAAAAA&#10;AAAAnwIAAGRycy9kb3ducmV2LnhtbFBLBQYAAAAABAAEAPcAAACTAwAAAAA=&#10;">
                  <v:imagedata r:id="rId125" o:title=""/>
                  <v:shadow on="t" color="black" opacity="26214f" origin="-.5,-.5" offset=".74836mm,.74836mm"/>
                  <v:path arrowok="t"/>
                </v:shape>
              </v:group>
            </w:pict>
          </mc:Fallback>
        </mc:AlternateContent>
      </w:r>
      <w:r w:rsidR="00DB6719" w:rsidRPr="002A60BD">
        <w:rPr>
          <w:lang w:val="sr-Latn-ME"/>
        </w:rPr>
        <w:t>Kratak opis osnovnih funkcija za upravljanje sa elementima (Feature) ili objeknim podacima elementa (Feature)</w:t>
      </w:r>
      <w:r w:rsidR="00C239D6" w:rsidRPr="002A60BD">
        <w:rPr>
          <w:lang w:val="sr-Latn-ME"/>
        </w:rPr>
        <w:t>:</w:t>
      </w:r>
    </w:p>
    <w:p w14:paraId="3BDE744C" w14:textId="5B949FCA" w:rsidR="00C239D6" w:rsidRPr="002A60BD" w:rsidRDefault="00D53A36" w:rsidP="00AE3532">
      <w:pPr>
        <w:tabs>
          <w:tab w:val="left" w:pos="1358"/>
        </w:tabs>
        <w:rPr>
          <w:lang w:val="sr-Latn-ME"/>
        </w:rPr>
      </w:pPr>
      <w:r w:rsidRPr="002A60BD">
        <w:rPr>
          <w:lang w:val="sr-Latn-ME"/>
        </w:rPr>
        <w:t xml:space="preserve"> </w:t>
      </w:r>
      <w:r w:rsidRPr="002A60BD">
        <w:rPr>
          <w:lang w:val="sr-Latn-ME"/>
        </w:rPr>
        <w:tab/>
      </w:r>
      <w:r w:rsidR="00272FE0" w:rsidRPr="002A60BD">
        <w:rPr>
          <w:lang w:val="sr-Latn-ME"/>
        </w:rPr>
        <w:t>–</w:t>
      </w:r>
      <w:r w:rsidR="005A79AA" w:rsidRPr="002A60BD">
        <w:rPr>
          <w:lang w:val="sr-Latn-ME"/>
        </w:rPr>
        <w:t xml:space="preserve"> </w:t>
      </w:r>
      <w:r w:rsidR="005A79AA" w:rsidRPr="002A60BD">
        <w:rPr>
          <w:b/>
          <w:lang w:val="sr-Latn-ME"/>
        </w:rPr>
        <w:t>Strelice</w:t>
      </w:r>
      <w:r w:rsidR="005A79AA" w:rsidRPr="002A60BD">
        <w:rPr>
          <w:lang w:val="sr-Latn-ME"/>
        </w:rPr>
        <w:t xml:space="preserve"> za navigaciju kroz elemente (Feature)</w:t>
      </w:r>
    </w:p>
    <w:p w14:paraId="7015392D" w14:textId="30BB6B0C" w:rsidR="007E5866" w:rsidRPr="002A60BD" w:rsidRDefault="007E5866" w:rsidP="00AE3532">
      <w:pPr>
        <w:tabs>
          <w:tab w:val="left" w:pos="1358"/>
        </w:tabs>
        <w:rPr>
          <w:lang w:val="sr-Latn-ME"/>
        </w:rPr>
      </w:pPr>
      <w:r w:rsidRPr="002A60BD">
        <w:rPr>
          <w:lang w:val="sr-Latn-ME"/>
        </w:rPr>
        <w:t xml:space="preserve"> </w:t>
      </w:r>
      <w:r w:rsidRPr="002A60BD">
        <w:rPr>
          <w:lang w:val="sr-Latn-ME"/>
        </w:rPr>
        <w:tab/>
        <w:t xml:space="preserve">– </w:t>
      </w:r>
      <w:r w:rsidRPr="002A60BD">
        <w:rPr>
          <w:b/>
          <w:lang w:val="sr-Latn-ME"/>
        </w:rPr>
        <w:t>Filter</w:t>
      </w:r>
      <w:r w:rsidRPr="002A60BD">
        <w:rPr>
          <w:lang w:val="sr-Latn-ME"/>
        </w:rPr>
        <w:t xml:space="preserve"> </w:t>
      </w:r>
      <w:r w:rsidR="00AC356D" w:rsidRPr="002A60BD">
        <w:rPr>
          <w:lang w:val="sr-Latn-ME"/>
        </w:rPr>
        <w:t xml:space="preserve">za </w:t>
      </w:r>
      <w:r w:rsidRPr="002A60BD">
        <w:rPr>
          <w:lang w:val="sr-Latn-ME"/>
        </w:rPr>
        <w:t>elemente (Feature)</w:t>
      </w:r>
    </w:p>
    <w:p w14:paraId="592B22E1" w14:textId="0CD2D510" w:rsidR="004D3C2D" w:rsidRPr="002A60BD" w:rsidRDefault="00467146" w:rsidP="00AE3532">
      <w:pPr>
        <w:tabs>
          <w:tab w:val="left" w:pos="1358"/>
        </w:tabs>
        <w:rPr>
          <w:lang w:val="sr-Latn-ME"/>
        </w:rPr>
      </w:pPr>
      <w:r w:rsidRPr="002A60BD">
        <w:rPr>
          <w:lang w:val="sr-Latn-ME"/>
        </w:rPr>
        <w:t xml:space="preserve"> </w:t>
      </w:r>
      <w:r w:rsidR="004D3C2D" w:rsidRPr="002A60BD">
        <w:rPr>
          <w:lang w:val="sr-Latn-ME"/>
        </w:rPr>
        <w:tab/>
        <w:t xml:space="preserve">– </w:t>
      </w:r>
      <w:r w:rsidR="00724924" w:rsidRPr="002A60BD">
        <w:rPr>
          <w:b/>
          <w:lang w:val="sr-Latn-ME"/>
        </w:rPr>
        <w:t xml:space="preserve">Izmjene </w:t>
      </w:r>
      <w:r w:rsidR="00724924" w:rsidRPr="002A60BD">
        <w:rPr>
          <w:lang w:val="sr-Latn-ME"/>
        </w:rPr>
        <w:t>(</w:t>
      </w:r>
      <w:r w:rsidR="00724924" w:rsidRPr="002A60BD">
        <w:rPr>
          <w:b/>
          <w:lang w:val="sr-Latn-ME"/>
        </w:rPr>
        <w:t>Edit</w:t>
      </w:r>
      <w:r w:rsidR="00724924" w:rsidRPr="002A60BD">
        <w:rPr>
          <w:lang w:val="sr-Latn-ME"/>
        </w:rPr>
        <w:t>)</w:t>
      </w:r>
      <w:r w:rsidR="004D3C2D" w:rsidRPr="002A60BD">
        <w:rPr>
          <w:lang w:val="sr-Latn-ME"/>
        </w:rPr>
        <w:t xml:space="preserve"> </w:t>
      </w:r>
      <w:r w:rsidR="00724924" w:rsidRPr="002A60BD">
        <w:rPr>
          <w:lang w:val="sr-Latn-ME"/>
        </w:rPr>
        <w:t>objektnih podataka elementa (Feature)</w:t>
      </w:r>
    </w:p>
    <w:p w14:paraId="54BCFCC8" w14:textId="7A707D6B" w:rsidR="00A15186" w:rsidRPr="002A60BD" w:rsidRDefault="00A15186" w:rsidP="00AE3532">
      <w:pPr>
        <w:tabs>
          <w:tab w:val="left" w:pos="1358"/>
        </w:tabs>
        <w:rPr>
          <w:lang w:val="sr-Latn-ME"/>
        </w:rPr>
      </w:pPr>
      <w:r w:rsidRPr="002A60BD">
        <w:rPr>
          <w:lang w:val="sr-Latn-ME"/>
        </w:rPr>
        <w:tab/>
        <w:t xml:space="preserve">– </w:t>
      </w:r>
      <w:r w:rsidRPr="002A60BD">
        <w:rPr>
          <w:b/>
          <w:lang w:val="sr-Latn-ME"/>
        </w:rPr>
        <w:t xml:space="preserve">Refresh </w:t>
      </w:r>
      <w:r w:rsidRPr="002A60BD">
        <w:rPr>
          <w:lang w:val="sr-Latn-ME"/>
        </w:rPr>
        <w:t>(</w:t>
      </w:r>
      <w:r w:rsidRPr="002A60BD">
        <w:rPr>
          <w:b/>
          <w:lang w:val="sr-Latn-ME"/>
        </w:rPr>
        <w:t>Edit</w:t>
      </w:r>
      <w:r w:rsidRPr="002A60BD">
        <w:rPr>
          <w:lang w:val="sr-Latn-ME"/>
        </w:rPr>
        <w:t>) osvježavanje objektnih podataka elementa (Feature)</w:t>
      </w:r>
    </w:p>
    <w:p w14:paraId="5B61EA16" w14:textId="607F1C14" w:rsidR="009866F9" w:rsidRPr="002A60BD" w:rsidRDefault="009866F9" w:rsidP="00AE3532">
      <w:pPr>
        <w:tabs>
          <w:tab w:val="left" w:pos="1358"/>
        </w:tabs>
        <w:rPr>
          <w:lang w:val="sr-Latn-ME"/>
        </w:rPr>
      </w:pPr>
      <w:r w:rsidRPr="002A60BD">
        <w:rPr>
          <w:lang w:val="sr-Latn-ME"/>
        </w:rPr>
        <w:tab/>
        <w:t xml:space="preserve">– </w:t>
      </w:r>
      <w:r w:rsidRPr="002A60BD">
        <w:rPr>
          <w:b/>
          <w:lang w:val="sr-Latn-ME"/>
        </w:rPr>
        <w:t>Brisanje</w:t>
      </w:r>
      <w:r w:rsidRPr="002A60BD">
        <w:rPr>
          <w:lang w:val="sr-Latn-ME"/>
        </w:rPr>
        <w:t xml:space="preserve"> elementa (Feature)</w:t>
      </w:r>
    </w:p>
    <w:p w14:paraId="22FF6B17" w14:textId="5BF64433" w:rsidR="000C5BD5" w:rsidRPr="002A60BD" w:rsidRDefault="000C5BD5" w:rsidP="00AE3532">
      <w:pPr>
        <w:tabs>
          <w:tab w:val="left" w:pos="1358"/>
        </w:tabs>
        <w:rPr>
          <w:lang w:val="sr-Latn-ME"/>
        </w:rPr>
      </w:pPr>
      <w:r w:rsidRPr="002A60BD">
        <w:rPr>
          <w:lang w:val="sr-Latn-ME"/>
        </w:rPr>
        <w:tab/>
        <w:t xml:space="preserve">– </w:t>
      </w:r>
      <w:r w:rsidRPr="002A60BD">
        <w:rPr>
          <w:b/>
          <w:lang w:val="sr-Latn-ME"/>
        </w:rPr>
        <w:t>Selektovanje</w:t>
      </w:r>
      <w:r w:rsidRPr="002A60BD">
        <w:rPr>
          <w:lang w:val="sr-Latn-ME"/>
        </w:rPr>
        <w:t xml:space="preserve"> elemen</w:t>
      </w:r>
      <w:r w:rsidR="00AB1452" w:rsidRPr="002A60BD">
        <w:rPr>
          <w:lang w:val="sr-Latn-ME"/>
        </w:rPr>
        <w:t>a</w:t>
      </w:r>
      <w:r w:rsidRPr="002A60BD">
        <w:rPr>
          <w:lang w:val="sr-Latn-ME"/>
        </w:rPr>
        <w:t>ta (Feature)</w:t>
      </w:r>
    </w:p>
    <w:p w14:paraId="10223BBE" w14:textId="71F73A22" w:rsidR="000C5BD5" w:rsidRPr="002A60BD" w:rsidRDefault="000C5BD5" w:rsidP="00AE3532">
      <w:pPr>
        <w:tabs>
          <w:tab w:val="left" w:pos="1358"/>
        </w:tabs>
        <w:rPr>
          <w:lang w:val="sr-Latn-ME"/>
        </w:rPr>
      </w:pPr>
      <w:r w:rsidRPr="002A60BD">
        <w:rPr>
          <w:lang w:val="sr-Latn-ME"/>
        </w:rPr>
        <w:tab/>
        <w:t xml:space="preserve">– </w:t>
      </w:r>
      <w:r w:rsidRPr="002A60BD">
        <w:rPr>
          <w:b/>
          <w:lang w:val="sr-Latn-ME"/>
        </w:rPr>
        <w:t>Selektovanje</w:t>
      </w:r>
      <w:r w:rsidRPr="002A60BD">
        <w:rPr>
          <w:lang w:val="sr-Latn-ME"/>
        </w:rPr>
        <w:t xml:space="preserve"> </w:t>
      </w:r>
      <w:r w:rsidR="00AB1452" w:rsidRPr="002A60BD">
        <w:rPr>
          <w:lang w:val="sr-Latn-ME"/>
        </w:rPr>
        <w:t>sve</w:t>
      </w:r>
      <w:r w:rsidRPr="002A60BD">
        <w:rPr>
          <w:lang w:val="sr-Latn-ME"/>
        </w:rPr>
        <w:t xml:space="preserve"> </w:t>
      </w:r>
      <w:r w:rsidR="00AB1452" w:rsidRPr="002A60BD">
        <w:rPr>
          <w:lang w:val="sr-Latn-ME"/>
        </w:rPr>
        <w:t>elemente</w:t>
      </w:r>
      <w:r w:rsidRPr="002A60BD">
        <w:rPr>
          <w:lang w:val="sr-Latn-ME"/>
        </w:rPr>
        <w:t xml:space="preserve"> (Feature) koji su pod </w:t>
      </w:r>
      <w:r w:rsidR="00DD7612" w:rsidRPr="002A60BD">
        <w:rPr>
          <w:lang w:val="sr-Latn-ME"/>
        </w:rPr>
        <w:t xml:space="preserve">aktivni </w:t>
      </w:r>
      <w:r w:rsidRPr="002A60BD">
        <w:rPr>
          <w:lang w:val="sr-Latn-ME"/>
        </w:rPr>
        <w:t>filter (Record 1 of n)</w:t>
      </w:r>
    </w:p>
    <w:p w14:paraId="41971FE1" w14:textId="24D8C480" w:rsidR="00D8648E" w:rsidRPr="002A60BD" w:rsidRDefault="00D8648E" w:rsidP="00AE3532">
      <w:pPr>
        <w:tabs>
          <w:tab w:val="left" w:pos="1358"/>
        </w:tabs>
        <w:rPr>
          <w:lang w:val="sr-Latn-ME"/>
        </w:rPr>
      </w:pPr>
      <w:r w:rsidRPr="002A60BD">
        <w:rPr>
          <w:lang w:val="sr-Latn-ME"/>
        </w:rPr>
        <w:tab/>
        <w:t>–</w:t>
      </w:r>
      <w:r w:rsidR="00BC705F" w:rsidRPr="002A60BD">
        <w:rPr>
          <w:lang w:val="sr-Latn-ME"/>
        </w:rPr>
        <w:t xml:space="preserve"> </w:t>
      </w:r>
      <w:r w:rsidR="00BC705F" w:rsidRPr="002A60BD">
        <w:rPr>
          <w:b/>
          <w:lang w:val="sr-Latn-ME"/>
        </w:rPr>
        <w:t>Deselektovanje</w:t>
      </w:r>
      <w:r w:rsidR="00BC705F" w:rsidRPr="002A60BD">
        <w:rPr>
          <w:lang w:val="sr-Latn-ME"/>
        </w:rPr>
        <w:t xml:space="preserve"> </w:t>
      </w:r>
      <w:r w:rsidRPr="002A60BD">
        <w:rPr>
          <w:lang w:val="sr-Latn-ME"/>
        </w:rPr>
        <w:t>svi</w:t>
      </w:r>
      <w:r w:rsidR="00AB1452" w:rsidRPr="002A60BD">
        <w:rPr>
          <w:lang w:val="sr-Latn-ME"/>
        </w:rPr>
        <w:t>h</w:t>
      </w:r>
      <w:r w:rsidRPr="002A60BD">
        <w:rPr>
          <w:lang w:val="sr-Latn-ME"/>
        </w:rPr>
        <w:t xml:space="preserve"> elementa (Feature)</w:t>
      </w:r>
    </w:p>
    <w:p w14:paraId="175F69B6" w14:textId="347E107B" w:rsidR="00467146" w:rsidRPr="002A60BD" w:rsidRDefault="00467146" w:rsidP="002A60BD">
      <w:pPr>
        <w:ind w:left="1418" w:hanging="142"/>
        <w:rPr>
          <w:lang w:val="sr-Latn-ME"/>
        </w:rPr>
      </w:pPr>
      <w:r w:rsidRPr="002A60BD">
        <w:rPr>
          <w:lang w:val="sr-Latn-ME"/>
        </w:rPr>
        <w:t xml:space="preserve"> </w:t>
      </w:r>
      <w:r w:rsidRPr="002A60BD">
        <w:rPr>
          <w:lang w:val="sr-Latn-ME"/>
        </w:rPr>
        <w:tab/>
        <w:t xml:space="preserve">– </w:t>
      </w:r>
      <w:r w:rsidRPr="002A60BD">
        <w:rPr>
          <w:b/>
          <w:lang w:val="sr-Latn-ME"/>
        </w:rPr>
        <w:t>Global Update</w:t>
      </w:r>
      <w:r w:rsidR="009866F9" w:rsidRPr="002A60BD">
        <w:rPr>
          <w:b/>
          <w:lang w:val="sr-Latn-ME"/>
        </w:rPr>
        <w:t xml:space="preserve"> </w:t>
      </w:r>
      <w:r w:rsidR="009866F9" w:rsidRPr="002A60BD">
        <w:rPr>
          <w:lang w:val="sr-Latn-ME"/>
        </w:rPr>
        <w:t>se koristi kada je potrebno da se ažurira</w:t>
      </w:r>
      <w:r w:rsidR="000F32EE" w:rsidRPr="002A60BD">
        <w:rPr>
          <w:lang w:val="sr-Latn-ME"/>
        </w:rPr>
        <w:t xml:space="preserve"> </w:t>
      </w:r>
      <w:r w:rsidR="00A76312" w:rsidRPr="002A60BD">
        <w:rPr>
          <w:lang w:val="sr-Latn-ME"/>
        </w:rPr>
        <w:t xml:space="preserve">jedan </w:t>
      </w:r>
      <w:r w:rsidR="008E60CA" w:rsidRPr="002A60BD">
        <w:rPr>
          <w:lang w:val="sr-Latn-ME"/>
        </w:rPr>
        <w:t xml:space="preserve">objektni </w:t>
      </w:r>
      <w:r w:rsidR="009866F9" w:rsidRPr="002A60BD">
        <w:rPr>
          <w:lang w:val="sr-Latn-ME"/>
        </w:rPr>
        <w:t>poda</w:t>
      </w:r>
      <w:r w:rsidR="000F32EE" w:rsidRPr="002A60BD">
        <w:rPr>
          <w:lang w:val="sr-Latn-ME"/>
        </w:rPr>
        <w:t>tak</w:t>
      </w:r>
      <w:r w:rsidR="009866F9" w:rsidRPr="002A60BD">
        <w:rPr>
          <w:lang w:val="sr-Latn-ME"/>
        </w:rPr>
        <w:t xml:space="preserve"> </w:t>
      </w:r>
      <w:r w:rsidR="00A76312" w:rsidRPr="002A60BD">
        <w:rPr>
          <w:lang w:val="sr-Latn-ME"/>
        </w:rPr>
        <w:t xml:space="preserve">na više </w:t>
      </w:r>
      <w:r w:rsidR="008E60CA" w:rsidRPr="002A60BD">
        <w:rPr>
          <w:lang w:val="sr-Latn-ME"/>
        </w:rPr>
        <w:t>element</w:t>
      </w:r>
      <w:r w:rsidR="00A76312" w:rsidRPr="002A60BD">
        <w:rPr>
          <w:lang w:val="sr-Latn-ME"/>
        </w:rPr>
        <w:t>e</w:t>
      </w:r>
      <w:r w:rsidR="008E60CA" w:rsidRPr="002A60BD">
        <w:rPr>
          <w:lang w:val="sr-Latn-ME"/>
        </w:rPr>
        <w:t xml:space="preserve"> (Feature)</w:t>
      </w:r>
      <w:r w:rsidR="00A76312" w:rsidRPr="002A60BD">
        <w:rPr>
          <w:lang w:val="sr-Latn-ME"/>
        </w:rPr>
        <w:t xml:space="preserve"> odnosno na elemente koji su pod </w:t>
      </w:r>
      <w:r w:rsidR="00DD7612" w:rsidRPr="002A60BD">
        <w:rPr>
          <w:lang w:val="sr-Latn-ME"/>
        </w:rPr>
        <w:t xml:space="preserve">aktivni </w:t>
      </w:r>
      <w:r w:rsidR="00A76312" w:rsidRPr="002A60BD">
        <w:rPr>
          <w:lang w:val="sr-Latn-ME"/>
        </w:rPr>
        <w:t>filter (Record 1 of n)</w:t>
      </w:r>
    </w:p>
    <w:p w14:paraId="3D77015C" w14:textId="4ACD3860" w:rsidR="00A15AED" w:rsidRPr="002A60BD" w:rsidRDefault="00D975AA" w:rsidP="00FB160C">
      <w:pPr>
        <w:pStyle w:val="Heading4"/>
      </w:pPr>
      <w:bookmarkStart w:id="93" w:name="_Toc383425132"/>
      <w:r w:rsidRPr="002A60BD">
        <w:t>Korišćenje displej model</w:t>
      </w:r>
      <w:r w:rsidR="009E393A" w:rsidRPr="002A60BD">
        <w:t>a</w:t>
      </w:r>
      <w:r w:rsidRPr="002A60BD">
        <w:t xml:space="preserve"> (Display Model) u AutoCAD</w:t>
      </w:r>
      <w:r w:rsidRPr="002A60BD">
        <w:rPr>
          <w:vertAlign w:val="superscript"/>
        </w:rPr>
        <w:t>®</w:t>
      </w:r>
      <w:r w:rsidRPr="002A60BD">
        <w:t xml:space="preserve"> Map 3D</w:t>
      </w:r>
      <w:bookmarkEnd w:id="93"/>
    </w:p>
    <w:p w14:paraId="4F99F0E5" w14:textId="21C553A5" w:rsidR="00A67957" w:rsidRPr="002A60BD" w:rsidRDefault="00A94D76">
      <w:pPr>
        <w:rPr>
          <w:lang w:val="sr-Latn-ME"/>
        </w:rPr>
      </w:pPr>
      <w:r w:rsidRPr="002A60BD">
        <w:rPr>
          <w:lang w:val="sr-Latn-ME"/>
        </w:rPr>
        <w:t>Displej model (</w:t>
      </w:r>
      <w:r w:rsidRPr="002A60BD">
        <w:rPr>
          <w:b/>
          <w:lang w:val="sr-Latn-ME"/>
        </w:rPr>
        <w:t>Display Model</w:t>
      </w:r>
      <w:r w:rsidRPr="002A60BD">
        <w:rPr>
          <w:lang w:val="sr-Latn-ME"/>
        </w:rPr>
        <w:t xml:space="preserve">) </w:t>
      </w:r>
      <w:r w:rsidR="00BD1F3D" w:rsidRPr="002A60BD">
        <w:rPr>
          <w:lang w:val="sr-Latn-ME"/>
        </w:rPr>
        <w:t xml:space="preserve">služi </w:t>
      </w:r>
      <w:r w:rsidRPr="002A60BD">
        <w:rPr>
          <w:lang w:val="sr-Latn-ME"/>
        </w:rPr>
        <w:t>za vizueln</w:t>
      </w:r>
      <w:r w:rsidR="007A67A1" w:rsidRPr="002A60BD">
        <w:rPr>
          <w:lang w:val="sr-Latn-ME"/>
        </w:rPr>
        <w:t>u</w:t>
      </w:r>
      <w:r w:rsidRPr="002A60BD">
        <w:rPr>
          <w:lang w:val="sr-Latn-ME"/>
        </w:rPr>
        <w:t xml:space="preserve"> prezentaciju grafičkih </w:t>
      </w:r>
      <w:r w:rsidR="00A67957" w:rsidRPr="002A60BD">
        <w:rPr>
          <w:lang w:val="sr-Latn-ME"/>
        </w:rPr>
        <w:t>objekata</w:t>
      </w:r>
      <w:r w:rsidRPr="002A60BD">
        <w:rPr>
          <w:lang w:val="sr-Latn-ME"/>
        </w:rPr>
        <w:t xml:space="preserve"> (tačka, centroid,</w:t>
      </w:r>
      <w:r w:rsidR="00A67957" w:rsidRPr="002A60BD">
        <w:rPr>
          <w:lang w:val="sr-Latn-ME"/>
        </w:rPr>
        <w:t xml:space="preserve"> polilinija i </w:t>
      </w:r>
      <w:r w:rsidRPr="002A60BD">
        <w:rPr>
          <w:lang w:val="sr-Latn-ME"/>
        </w:rPr>
        <w:t>poligon)</w:t>
      </w:r>
      <w:r w:rsidR="00A67957" w:rsidRPr="002A60BD">
        <w:rPr>
          <w:lang w:val="sr-Latn-ME"/>
        </w:rPr>
        <w:t>.</w:t>
      </w:r>
      <w:r w:rsidR="00130B09" w:rsidRPr="002A60BD">
        <w:rPr>
          <w:lang w:val="sr-Latn-ME"/>
        </w:rPr>
        <w:t xml:space="preserve"> </w:t>
      </w:r>
      <w:r w:rsidR="00A67957" w:rsidRPr="002A60BD">
        <w:rPr>
          <w:lang w:val="sr-Latn-ME"/>
        </w:rPr>
        <w:t>Nakon uspješno</w:t>
      </w:r>
      <w:r w:rsidR="005C6AB1" w:rsidRPr="002A60BD">
        <w:rPr>
          <w:lang w:val="sr-Latn-ME"/>
        </w:rPr>
        <w:t>g</w:t>
      </w:r>
      <w:r w:rsidR="00A67957" w:rsidRPr="002A60BD">
        <w:rPr>
          <w:lang w:val="sr-Latn-ME"/>
        </w:rPr>
        <w:t xml:space="preserve"> pozivanja željenog displej modela (Display Model) (</w:t>
      </w:r>
      <w:r w:rsidR="00A67957" w:rsidRPr="002A60BD">
        <w:rPr>
          <w:lang w:val="sr-Latn-ME"/>
        </w:rPr>
        <w:fldChar w:fldCharType="begin"/>
      </w:r>
      <w:r w:rsidR="00A67957" w:rsidRPr="002A60BD">
        <w:rPr>
          <w:lang w:val="sr-Latn-ME"/>
        </w:rPr>
        <w:instrText xml:space="preserve"> REF _Ref370822716 \h  \* MERGEFORMAT </w:instrText>
      </w:r>
      <w:r w:rsidR="00A67957" w:rsidRPr="002A60BD">
        <w:rPr>
          <w:lang w:val="sr-Latn-ME"/>
        </w:rPr>
      </w:r>
      <w:r w:rsidR="00A67957" w:rsidRPr="002A60BD">
        <w:rPr>
          <w:lang w:val="sr-Latn-ME"/>
        </w:rPr>
        <w:fldChar w:fldCharType="separate"/>
      </w:r>
      <w:r w:rsidR="005E400A" w:rsidRPr="002A60BD">
        <w:rPr>
          <w:lang w:val="sr-Latn-ME"/>
        </w:rPr>
        <w:t xml:space="preserve">Slika </w:t>
      </w:r>
      <w:r w:rsidR="005E400A" w:rsidRPr="002A60BD">
        <w:rPr>
          <w:noProof/>
          <w:lang w:val="sr-Latn-ME"/>
        </w:rPr>
        <w:t>40</w:t>
      </w:r>
      <w:r w:rsidR="00A67957" w:rsidRPr="002A60BD">
        <w:rPr>
          <w:lang w:val="sr-Latn-ME"/>
        </w:rPr>
        <w:fldChar w:fldCharType="end"/>
      </w:r>
      <w:r w:rsidR="00A67957" w:rsidRPr="002A60BD">
        <w:rPr>
          <w:lang w:val="sr-Latn-ME"/>
        </w:rPr>
        <w:t xml:space="preserve"> odnosno </w:t>
      </w:r>
      <w:r w:rsidR="00A67957" w:rsidRPr="002A60BD">
        <w:rPr>
          <w:lang w:val="sr-Latn-ME"/>
        </w:rPr>
        <w:fldChar w:fldCharType="begin"/>
      </w:r>
      <w:r w:rsidR="00A67957" w:rsidRPr="002A60BD">
        <w:rPr>
          <w:lang w:val="sr-Latn-ME"/>
        </w:rPr>
        <w:instrText xml:space="preserve"> REF _Ref370836072 \h  \* MERGEFORMAT </w:instrText>
      </w:r>
      <w:r w:rsidR="00A67957" w:rsidRPr="002A60BD">
        <w:rPr>
          <w:lang w:val="sr-Latn-ME"/>
        </w:rPr>
      </w:r>
      <w:r w:rsidR="00A67957" w:rsidRPr="002A60BD">
        <w:rPr>
          <w:lang w:val="sr-Latn-ME"/>
        </w:rPr>
        <w:fldChar w:fldCharType="separate"/>
      </w:r>
      <w:r w:rsidR="005E400A" w:rsidRPr="002A60BD">
        <w:rPr>
          <w:lang w:val="sr-Latn-ME"/>
        </w:rPr>
        <w:t xml:space="preserve">Slika </w:t>
      </w:r>
      <w:r w:rsidR="005E400A" w:rsidRPr="002A60BD">
        <w:rPr>
          <w:noProof/>
          <w:lang w:val="sr-Latn-ME"/>
        </w:rPr>
        <w:t>48</w:t>
      </w:r>
      <w:r w:rsidR="00A67957" w:rsidRPr="002A60BD">
        <w:rPr>
          <w:lang w:val="sr-Latn-ME"/>
        </w:rPr>
        <w:fldChar w:fldCharType="end"/>
      </w:r>
      <w:r w:rsidR="00A67957" w:rsidRPr="002A60BD">
        <w:rPr>
          <w:lang w:val="sr-Latn-ME"/>
        </w:rPr>
        <w:t>)</w:t>
      </w:r>
      <w:r w:rsidR="005C6AB1" w:rsidRPr="002A60BD">
        <w:rPr>
          <w:lang w:val="sr-Latn-ME"/>
        </w:rPr>
        <w:t>, on je spreman za korišćenje.</w:t>
      </w:r>
    </w:p>
    <w:p w14:paraId="49272DE5" w14:textId="7202F3CA" w:rsidR="005C6AB1" w:rsidRPr="002A60BD" w:rsidRDefault="005C6AB1">
      <w:pPr>
        <w:rPr>
          <w:lang w:val="sr-Latn-ME"/>
        </w:rPr>
      </w:pPr>
      <w:r w:rsidRPr="002A60BD">
        <w:rPr>
          <w:lang w:val="sr-Latn-ME"/>
        </w:rPr>
        <w:t>U displej model</w:t>
      </w:r>
      <w:r w:rsidR="00C80AFF" w:rsidRPr="002A60BD">
        <w:rPr>
          <w:lang w:val="sr-Latn-ME"/>
        </w:rPr>
        <w:t>u</w:t>
      </w:r>
      <w:r w:rsidRPr="002A60BD">
        <w:rPr>
          <w:lang w:val="sr-Latn-ME"/>
        </w:rPr>
        <w:t xml:space="preserve"> (Display Model) svi grafički simboli su podijeljeni u grupama, koji odgovaraju u potpunosti Pravilniku</w:t>
      </w:r>
      <w:r w:rsidR="00C80AFF" w:rsidRPr="002A60BD">
        <w:rPr>
          <w:lang w:val="sr-Latn-ME"/>
        </w:rPr>
        <w:t xml:space="preserve"> (</w:t>
      </w:r>
      <w:r w:rsidR="00AE36CE" w:rsidRPr="002A60BD">
        <w:rPr>
          <w:lang w:val="sr-Latn-ME"/>
        </w:rPr>
        <w:t>Slika 73</w:t>
      </w:r>
      <w:r w:rsidR="00C80AFF" w:rsidRPr="002A60BD">
        <w:rPr>
          <w:lang w:val="sr-Latn-ME"/>
        </w:rPr>
        <w:t>)</w:t>
      </w:r>
      <w:r w:rsidRPr="002A60BD">
        <w:rPr>
          <w:lang w:val="sr-Latn-ME"/>
        </w:rPr>
        <w:t>.</w:t>
      </w:r>
    </w:p>
    <w:p w14:paraId="0F1141FB" w14:textId="77777777" w:rsidR="003311FE" w:rsidRPr="002A60BD" w:rsidRDefault="003311FE" w:rsidP="003311FE">
      <w:pPr>
        <w:pStyle w:val="Slike"/>
        <w:keepNext/>
      </w:pPr>
      <w:r w:rsidRPr="002A60BD">
        <w:rPr>
          <w:lang w:val="en-US"/>
        </w:rPr>
        <w:lastRenderedPageBreak/>
        <w:drawing>
          <wp:inline distT="0" distB="0" distL="0" distR="0" wp14:anchorId="1AF147F1" wp14:editId="5E2B4F71">
            <wp:extent cx="2751151" cy="4307129"/>
            <wp:effectExtent l="38100" t="38100" r="87630" b="9398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ACAD 27.jpg"/>
                    <pic:cNvPicPr/>
                  </pic:nvPicPr>
                  <pic:blipFill>
                    <a:blip r:embed="rId126">
                      <a:extLst>
                        <a:ext uri="{28A0092B-C50C-407E-A947-70E740481C1C}">
                          <a14:useLocalDpi xmlns:a14="http://schemas.microsoft.com/office/drawing/2010/main" val="0"/>
                        </a:ext>
                      </a:extLst>
                    </a:blip>
                    <a:stretch>
                      <a:fillRect/>
                    </a:stretch>
                  </pic:blipFill>
                  <pic:spPr>
                    <a:xfrm>
                      <a:off x="0" y="0"/>
                      <a:ext cx="2770587" cy="4337558"/>
                    </a:xfrm>
                    <a:prstGeom prst="rect">
                      <a:avLst/>
                    </a:prstGeom>
                    <a:effectLst>
                      <a:outerShdw blurRad="50800" dist="38100" dir="2700000" algn="tl" rotWithShape="0">
                        <a:prstClr val="black">
                          <a:alpha val="40000"/>
                        </a:prstClr>
                      </a:outerShdw>
                    </a:effectLst>
                  </pic:spPr>
                </pic:pic>
              </a:graphicData>
            </a:graphic>
          </wp:inline>
        </w:drawing>
      </w:r>
    </w:p>
    <w:p w14:paraId="779D4034" w14:textId="65DC7C22" w:rsidR="003311FE" w:rsidRPr="002A60BD" w:rsidRDefault="003311FE" w:rsidP="003311FE">
      <w:pPr>
        <w:pStyle w:val="Caption"/>
        <w:rPr>
          <w:lang w:val="sr-Latn-ME"/>
        </w:rPr>
      </w:pPr>
      <w:bookmarkStart w:id="94" w:name="_Ref371335862"/>
      <w:r w:rsidRPr="002A60BD">
        <w:rPr>
          <w:b/>
          <w:lang w:val="sr-Latn-ME"/>
        </w:rPr>
        <w:t>Slika</w:t>
      </w:r>
      <w:bookmarkEnd w:id="94"/>
      <w:r w:rsidR="00AE36CE" w:rsidRPr="002A60BD">
        <w:rPr>
          <w:b/>
          <w:lang w:val="sr-Latn-ME"/>
        </w:rPr>
        <w:t xml:space="preserve"> 73</w:t>
      </w:r>
      <w:r w:rsidRPr="002A60BD">
        <w:rPr>
          <w:b/>
          <w:lang w:val="sr-Latn-ME"/>
        </w:rPr>
        <w:t>:</w:t>
      </w:r>
      <w:r w:rsidRPr="002A60BD">
        <w:rPr>
          <w:lang w:val="sr-Latn-ME"/>
        </w:rPr>
        <w:t xml:space="preserve"> Primjer grupisanih simbola u displej modelu (Display Model)</w:t>
      </w:r>
    </w:p>
    <w:p w14:paraId="6415C04F" w14:textId="79978F94" w:rsidR="00EE622D" w:rsidRPr="002A60BD" w:rsidRDefault="00EE622D" w:rsidP="00EE622D">
      <w:pPr>
        <w:ind w:firstLine="0"/>
        <w:rPr>
          <w:b/>
          <w:lang w:val="sr-Latn-ME"/>
        </w:rPr>
      </w:pPr>
      <w:r w:rsidRPr="002A60BD">
        <w:rPr>
          <w:b/>
          <w:lang w:val="sr-Latn-ME"/>
        </w:rPr>
        <w:t>Uključivanja ili isključivanje simbola ili grupu simbola</w:t>
      </w:r>
    </w:p>
    <w:p w14:paraId="2065DE38" w14:textId="65EE2D41" w:rsidR="00641ABB" w:rsidRPr="002A60BD" w:rsidRDefault="00980492">
      <w:pPr>
        <w:rPr>
          <w:lang w:val="sr-Latn-ME"/>
        </w:rPr>
      </w:pPr>
      <w:r w:rsidRPr="002A60BD">
        <w:rPr>
          <w:lang w:val="sr-Latn-ME"/>
        </w:rPr>
        <w:t xml:space="preserve">Za isključivanje ili uključivanje željenog simbola ili grupu simbola potrebno je samo kliknuti na </w:t>
      </w:r>
      <w:r w:rsidRPr="002A60BD">
        <w:rPr>
          <w:b/>
          <w:lang w:val="sr-Latn-ME"/>
        </w:rPr>
        <w:t>Check box</w:t>
      </w:r>
      <w:r w:rsidRPr="002A60BD">
        <w:rPr>
          <w:lang w:val="sr-Latn-ME"/>
        </w:rPr>
        <w:t xml:space="preserve"> </w:t>
      </w:r>
      <w:r w:rsidR="00FF6F18" w:rsidRPr="002A60BD">
        <w:rPr>
          <w:noProof/>
          <w:lang w:val="en-US" w:eastAsia="en-US"/>
        </w:rPr>
        <w:drawing>
          <wp:inline distT="0" distB="0" distL="0" distR="0" wp14:anchorId="7CA6568D" wp14:editId="14536B91">
            <wp:extent cx="123810" cy="12381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123810" cy="123810"/>
                    </a:xfrm>
                    <a:prstGeom prst="rect">
                      <a:avLst/>
                    </a:prstGeom>
                  </pic:spPr>
                </pic:pic>
              </a:graphicData>
            </a:graphic>
          </wp:inline>
        </w:drawing>
      </w:r>
      <w:r w:rsidR="00FF6F18" w:rsidRPr="002A60BD">
        <w:rPr>
          <w:lang w:val="sr-Latn-ME"/>
        </w:rPr>
        <w:t xml:space="preserve"> odnosno </w:t>
      </w:r>
      <w:r w:rsidR="00FF6F18" w:rsidRPr="002A60BD">
        <w:rPr>
          <w:noProof/>
          <w:lang w:val="en-US" w:eastAsia="en-US"/>
        </w:rPr>
        <w:drawing>
          <wp:inline distT="0" distB="0" distL="0" distR="0" wp14:anchorId="1DC6329F" wp14:editId="5790C52B">
            <wp:extent cx="123810" cy="12381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123810" cy="123810"/>
                    </a:xfrm>
                    <a:prstGeom prst="rect">
                      <a:avLst/>
                    </a:prstGeom>
                  </pic:spPr>
                </pic:pic>
              </a:graphicData>
            </a:graphic>
          </wp:inline>
        </w:drawing>
      </w:r>
      <w:r w:rsidR="00B84AF0" w:rsidRPr="002A60BD">
        <w:rPr>
          <w:lang w:val="sr-Latn-ME"/>
        </w:rPr>
        <w:t xml:space="preserve"> (</w:t>
      </w:r>
      <w:r w:rsidR="00AE36CE" w:rsidRPr="002A60BD">
        <w:rPr>
          <w:lang w:val="sr-Latn-ME"/>
        </w:rPr>
        <w:t>Slika 74</w:t>
      </w:r>
      <w:r w:rsidR="00B84AF0" w:rsidRPr="002A60BD">
        <w:rPr>
          <w:lang w:val="sr-Latn-ME"/>
        </w:rPr>
        <w:t>)</w:t>
      </w:r>
      <w:r w:rsidR="00FF6F18" w:rsidRPr="002A60BD">
        <w:rPr>
          <w:lang w:val="sr-Latn-ME"/>
        </w:rPr>
        <w:t>.</w:t>
      </w:r>
    </w:p>
    <w:p w14:paraId="327C66FB" w14:textId="77777777" w:rsidR="00B84AF0" w:rsidRPr="002A60BD" w:rsidRDefault="00B84AF0" w:rsidP="00B84AF0">
      <w:pPr>
        <w:pStyle w:val="Slike"/>
        <w:keepNext/>
      </w:pPr>
      <w:r w:rsidRPr="002A60BD">
        <w:rPr>
          <w:lang w:val="en-US"/>
        </w:rPr>
        <w:drawing>
          <wp:inline distT="0" distB="0" distL="0" distR="0" wp14:anchorId="5FEC5147" wp14:editId="5772FEC6">
            <wp:extent cx="2234317" cy="1646339"/>
            <wp:effectExtent l="38100" t="38100" r="90170" b="8763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ACAD 28.jpg"/>
                    <pic:cNvPicPr/>
                  </pic:nvPicPr>
                  <pic:blipFill>
                    <a:blip r:embed="rId129">
                      <a:extLst>
                        <a:ext uri="{28A0092B-C50C-407E-A947-70E740481C1C}">
                          <a14:useLocalDpi xmlns:a14="http://schemas.microsoft.com/office/drawing/2010/main" val="0"/>
                        </a:ext>
                      </a:extLst>
                    </a:blip>
                    <a:stretch>
                      <a:fillRect/>
                    </a:stretch>
                  </pic:blipFill>
                  <pic:spPr>
                    <a:xfrm>
                      <a:off x="0" y="0"/>
                      <a:ext cx="2246741" cy="1655493"/>
                    </a:xfrm>
                    <a:prstGeom prst="rect">
                      <a:avLst/>
                    </a:prstGeom>
                    <a:effectLst>
                      <a:outerShdw blurRad="50800" dist="38100" dir="2700000" algn="tl" rotWithShape="0">
                        <a:prstClr val="black">
                          <a:alpha val="40000"/>
                        </a:prstClr>
                      </a:outerShdw>
                    </a:effectLst>
                  </pic:spPr>
                </pic:pic>
              </a:graphicData>
            </a:graphic>
          </wp:inline>
        </w:drawing>
      </w:r>
    </w:p>
    <w:p w14:paraId="10193F6C" w14:textId="44A5E260" w:rsidR="00A67957" w:rsidRPr="002A60BD" w:rsidRDefault="00B84AF0" w:rsidP="00B84AF0">
      <w:pPr>
        <w:pStyle w:val="Caption"/>
        <w:rPr>
          <w:lang w:val="sr-Latn-ME"/>
        </w:rPr>
      </w:pPr>
      <w:bookmarkStart w:id="95" w:name="_Ref371336840"/>
      <w:r w:rsidRPr="002A60BD">
        <w:rPr>
          <w:b/>
          <w:lang w:val="sr-Latn-ME"/>
        </w:rPr>
        <w:t>Slika</w:t>
      </w:r>
      <w:bookmarkEnd w:id="95"/>
      <w:r w:rsidR="006070DE" w:rsidRPr="002A60BD">
        <w:rPr>
          <w:b/>
          <w:lang w:val="sr-Latn-ME"/>
        </w:rPr>
        <w:t xml:space="preserve"> 7</w:t>
      </w:r>
      <w:r w:rsidR="00AE36CE" w:rsidRPr="002A60BD">
        <w:rPr>
          <w:b/>
          <w:lang w:val="sr-Latn-ME"/>
        </w:rPr>
        <w:t>4</w:t>
      </w:r>
      <w:r w:rsidRPr="002A60BD">
        <w:rPr>
          <w:b/>
          <w:lang w:val="sr-Latn-ME"/>
        </w:rPr>
        <w:t>:</w:t>
      </w:r>
      <w:r w:rsidRPr="002A60BD">
        <w:rPr>
          <w:lang w:val="sr-Latn-ME"/>
        </w:rPr>
        <w:t xml:space="preserve"> Uključivanja ili isključivanje simbola ili grupu simbola</w:t>
      </w:r>
    </w:p>
    <w:p w14:paraId="5C462E25" w14:textId="126D67DC" w:rsidR="00A67957" w:rsidRPr="002A60BD" w:rsidRDefault="007467FE" w:rsidP="00C075A7">
      <w:pPr>
        <w:pStyle w:val="Heading5"/>
        <w:rPr>
          <w:lang w:val="sr-Latn-ME"/>
        </w:rPr>
      </w:pPr>
      <w:r w:rsidRPr="002A60BD">
        <w:rPr>
          <w:lang w:val="sr-Latn-ME"/>
        </w:rPr>
        <w:t xml:space="preserve">Prikaz tabele </w:t>
      </w:r>
      <w:r w:rsidR="00DE10F8" w:rsidRPr="002A60BD">
        <w:rPr>
          <w:lang w:val="sr-Latn-ME"/>
        </w:rPr>
        <w:t xml:space="preserve">objektnih </w:t>
      </w:r>
      <w:r w:rsidRPr="002A60BD">
        <w:rPr>
          <w:lang w:val="sr-Latn-ME"/>
        </w:rPr>
        <w:t>podataka preko displej model</w:t>
      </w:r>
      <w:r w:rsidR="00DE10F8" w:rsidRPr="002A60BD">
        <w:rPr>
          <w:lang w:val="sr-Latn-ME"/>
        </w:rPr>
        <w:t>a</w:t>
      </w:r>
      <w:r w:rsidRPr="002A60BD">
        <w:rPr>
          <w:lang w:val="sr-Latn-ME"/>
        </w:rPr>
        <w:t xml:space="preserve"> (Display Model)</w:t>
      </w:r>
    </w:p>
    <w:p w14:paraId="1E1B3DE7" w14:textId="78F11476" w:rsidR="00EE622D" w:rsidRPr="002A60BD" w:rsidRDefault="00DE10F8">
      <w:pPr>
        <w:rPr>
          <w:lang w:val="sr-Latn-ME"/>
        </w:rPr>
      </w:pPr>
      <w:r w:rsidRPr="002A60BD">
        <w:rPr>
          <w:lang w:val="sr-Latn-ME"/>
        </w:rPr>
        <w:t>Za prikaz objektnih podataka jednog elementa (Feature) preko displej modela (Display Model)</w:t>
      </w:r>
      <w:r w:rsidR="00092C7A" w:rsidRPr="002A60BD">
        <w:rPr>
          <w:lang w:val="sr-Latn-ME"/>
        </w:rPr>
        <w:t xml:space="preserve"> neophodno je prvo izabrati element (Feature) sa liste i nakon toga kliknuti na dugme </w:t>
      </w:r>
      <w:r w:rsidR="00092C7A" w:rsidRPr="002A60BD">
        <w:rPr>
          <w:noProof/>
          <w:lang w:val="en-US" w:eastAsia="en-US"/>
        </w:rPr>
        <w:drawing>
          <wp:inline distT="0" distB="0" distL="0" distR="0" wp14:anchorId="238964CE" wp14:editId="1A39491D">
            <wp:extent cx="243000" cy="324000"/>
            <wp:effectExtent l="0" t="0" r="508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243000" cy="324000"/>
                    </a:xfrm>
                    <a:prstGeom prst="rect">
                      <a:avLst/>
                    </a:prstGeom>
                  </pic:spPr>
                </pic:pic>
              </a:graphicData>
            </a:graphic>
          </wp:inline>
        </w:drawing>
      </w:r>
      <w:r w:rsidR="00092C7A" w:rsidRPr="002A60BD">
        <w:rPr>
          <w:lang w:val="sr-Latn-ME"/>
        </w:rPr>
        <w:t xml:space="preserve"> </w:t>
      </w:r>
      <w:r w:rsidR="00092C7A" w:rsidRPr="002A60BD">
        <w:rPr>
          <w:b/>
          <w:lang w:val="sr-Latn-ME"/>
        </w:rPr>
        <w:t>Show Data Table from selected layer</w:t>
      </w:r>
      <w:r w:rsidR="00092C7A" w:rsidRPr="002A60BD">
        <w:rPr>
          <w:lang w:val="sr-Latn-ME"/>
        </w:rPr>
        <w:t xml:space="preserve"> (</w:t>
      </w:r>
      <w:r w:rsidR="00AE36CE" w:rsidRPr="002A60BD">
        <w:rPr>
          <w:lang w:val="sr-Latn-ME"/>
        </w:rPr>
        <w:t>Slika 75</w:t>
      </w:r>
      <w:r w:rsidR="00092C7A" w:rsidRPr="002A60BD">
        <w:rPr>
          <w:lang w:val="sr-Latn-ME"/>
        </w:rPr>
        <w:t>)</w:t>
      </w:r>
      <w:r w:rsidR="0047124E" w:rsidRPr="002A60BD">
        <w:rPr>
          <w:lang w:val="sr-Latn-ME"/>
        </w:rPr>
        <w:t>.</w:t>
      </w:r>
    </w:p>
    <w:p w14:paraId="62332C00" w14:textId="77777777" w:rsidR="00874B76" w:rsidRPr="002A60BD" w:rsidRDefault="00092C7A" w:rsidP="00874B76">
      <w:pPr>
        <w:pStyle w:val="Slike"/>
        <w:keepNext/>
      </w:pPr>
      <w:r w:rsidRPr="002A60BD">
        <w:rPr>
          <w:lang w:val="en-US"/>
        </w:rPr>
        <w:lastRenderedPageBreak/>
        <w:drawing>
          <wp:inline distT="0" distB="0" distL="0" distR="0" wp14:anchorId="41CD53D7" wp14:editId="367D274E">
            <wp:extent cx="5732145" cy="3580090"/>
            <wp:effectExtent l="38100" t="38100" r="97155" b="9715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ACAD 30.jpg"/>
                    <pic:cNvPicPr/>
                  </pic:nvPicPr>
                  <pic:blipFill>
                    <a:blip r:embed="rId131">
                      <a:extLst>
                        <a:ext uri="{28A0092B-C50C-407E-A947-70E740481C1C}">
                          <a14:useLocalDpi xmlns:a14="http://schemas.microsoft.com/office/drawing/2010/main" val="0"/>
                        </a:ext>
                      </a:extLst>
                    </a:blip>
                    <a:stretch>
                      <a:fillRect/>
                    </a:stretch>
                  </pic:blipFill>
                  <pic:spPr>
                    <a:xfrm>
                      <a:off x="0" y="0"/>
                      <a:ext cx="5732145" cy="3580090"/>
                    </a:xfrm>
                    <a:prstGeom prst="rect">
                      <a:avLst/>
                    </a:prstGeom>
                    <a:effectLst>
                      <a:outerShdw blurRad="50800" dist="38100" dir="2700000" algn="tl" rotWithShape="0">
                        <a:prstClr val="black">
                          <a:alpha val="40000"/>
                        </a:prstClr>
                      </a:outerShdw>
                    </a:effectLst>
                  </pic:spPr>
                </pic:pic>
              </a:graphicData>
            </a:graphic>
          </wp:inline>
        </w:drawing>
      </w:r>
    </w:p>
    <w:p w14:paraId="1E5363C5" w14:textId="6149FF21" w:rsidR="00092C7A" w:rsidRPr="002A60BD" w:rsidRDefault="00874B76" w:rsidP="00874B76">
      <w:pPr>
        <w:pStyle w:val="Caption"/>
        <w:rPr>
          <w:lang w:val="sr-Latn-ME"/>
        </w:rPr>
      </w:pPr>
      <w:bookmarkStart w:id="96" w:name="_Ref371340140"/>
      <w:r w:rsidRPr="002A60BD">
        <w:rPr>
          <w:b/>
          <w:lang w:val="sr-Latn-ME"/>
        </w:rPr>
        <w:t>Slika</w:t>
      </w:r>
      <w:bookmarkEnd w:id="96"/>
      <w:r w:rsidR="00AE36CE" w:rsidRPr="002A60BD">
        <w:rPr>
          <w:b/>
          <w:lang w:val="sr-Latn-ME"/>
        </w:rPr>
        <w:t xml:space="preserve"> 75</w:t>
      </w:r>
      <w:r w:rsidRPr="002A60BD">
        <w:rPr>
          <w:b/>
          <w:lang w:val="sr-Latn-ME"/>
        </w:rPr>
        <w:t>:</w:t>
      </w:r>
      <w:r w:rsidRPr="002A60BD">
        <w:rPr>
          <w:lang w:val="sr-Latn-ME"/>
        </w:rPr>
        <w:t xml:space="preserve"> Otvaranje tabele sa objektnim podacima</w:t>
      </w:r>
    </w:p>
    <w:p w14:paraId="00272D0D" w14:textId="5A8BE7E7" w:rsidR="00092C7A" w:rsidRPr="002A60BD" w:rsidRDefault="00833DDB">
      <w:pPr>
        <w:rPr>
          <w:lang w:val="sr-Latn-ME"/>
        </w:rPr>
      </w:pPr>
      <w:r w:rsidRPr="002A60BD">
        <w:rPr>
          <w:lang w:val="sr-Latn-ME"/>
        </w:rPr>
        <w:t xml:space="preserve">Nakon gore navedenih koraka otvoriće se tabela </w:t>
      </w:r>
      <w:r w:rsidR="002942EF" w:rsidRPr="002A60BD">
        <w:rPr>
          <w:b/>
          <w:lang w:val="sr-Latn-ME"/>
        </w:rPr>
        <w:t>Data Table</w:t>
      </w:r>
      <w:r w:rsidR="002942EF" w:rsidRPr="002A60BD">
        <w:rPr>
          <w:lang w:val="sr-Latn-ME"/>
        </w:rPr>
        <w:t xml:space="preserve"> </w:t>
      </w:r>
      <w:r w:rsidRPr="002A60BD">
        <w:rPr>
          <w:lang w:val="sr-Latn-ME"/>
        </w:rPr>
        <w:t>sa svim objektim podacima selektovanog elementa (Feature) (</w:t>
      </w:r>
      <w:r w:rsidR="00AE36CE" w:rsidRPr="002A60BD">
        <w:rPr>
          <w:lang w:val="sr-Latn-ME"/>
        </w:rPr>
        <w:t>Slika 76</w:t>
      </w:r>
      <w:r w:rsidRPr="002A60BD">
        <w:rPr>
          <w:lang w:val="sr-Latn-ME"/>
        </w:rPr>
        <w:t>).</w:t>
      </w:r>
    </w:p>
    <w:p w14:paraId="682B445E" w14:textId="77777777" w:rsidR="0034483E" w:rsidRPr="002A60BD" w:rsidRDefault="00A85110" w:rsidP="0034483E">
      <w:pPr>
        <w:pStyle w:val="Slike"/>
        <w:keepNext/>
      </w:pPr>
      <w:r w:rsidRPr="002A60BD">
        <w:rPr>
          <w:lang w:val="en-US"/>
        </w:rPr>
        <w:drawing>
          <wp:inline distT="0" distB="0" distL="0" distR="0" wp14:anchorId="4CE13DD1" wp14:editId="5935A8F9">
            <wp:extent cx="5732145" cy="1179830"/>
            <wp:effectExtent l="38100" t="38100" r="97155" b="9652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ACAD 29.jpg"/>
                    <pic:cNvPicPr/>
                  </pic:nvPicPr>
                  <pic:blipFill>
                    <a:blip r:embed="rId132">
                      <a:extLst>
                        <a:ext uri="{28A0092B-C50C-407E-A947-70E740481C1C}">
                          <a14:useLocalDpi xmlns:a14="http://schemas.microsoft.com/office/drawing/2010/main" val="0"/>
                        </a:ext>
                      </a:extLst>
                    </a:blip>
                    <a:stretch>
                      <a:fillRect/>
                    </a:stretch>
                  </pic:blipFill>
                  <pic:spPr>
                    <a:xfrm>
                      <a:off x="0" y="0"/>
                      <a:ext cx="5732145" cy="1179830"/>
                    </a:xfrm>
                    <a:prstGeom prst="rect">
                      <a:avLst/>
                    </a:prstGeom>
                    <a:effectLst>
                      <a:outerShdw blurRad="50800" dist="38100" dir="2700000" algn="tl" rotWithShape="0">
                        <a:prstClr val="black">
                          <a:alpha val="40000"/>
                        </a:prstClr>
                      </a:outerShdw>
                    </a:effectLst>
                  </pic:spPr>
                </pic:pic>
              </a:graphicData>
            </a:graphic>
          </wp:inline>
        </w:drawing>
      </w:r>
    </w:p>
    <w:p w14:paraId="032CADD7" w14:textId="418C7D1D" w:rsidR="00EE622D" w:rsidRPr="002A60BD" w:rsidRDefault="0034483E" w:rsidP="0034483E">
      <w:pPr>
        <w:pStyle w:val="Caption"/>
        <w:rPr>
          <w:lang w:val="sr-Latn-ME"/>
        </w:rPr>
      </w:pPr>
      <w:bookmarkStart w:id="97" w:name="_Ref371340426"/>
      <w:r w:rsidRPr="002A60BD">
        <w:rPr>
          <w:b/>
          <w:lang w:val="sr-Latn-ME"/>
        </w:rPr>
        <w:t xml:space="preserve">Slika </w:t>
      </w:r>
      <w:bookmarkEnd w:id="97"/>
      <w:r w:rsidR="006070DE" w:rsidRPr="002A60BD">
        <w:rPr>
          <w:b/>
          <w:lang w:val="sr-Latn-ME"/>
        </w:rPr>
        <w:t>7</w:t>
      </w:r>
      <w:r w:rsidR="00AE36CE" w:rsidRPr="002A60BD">
        <w:rPr>
          <w:b/>
          <w:lang w:val="sr-Latn-ME"/>
        </w:rPr>
        <w:t>6</w:t>
      </w:r>
      <w:r w:rsidRPr="002A60BD">
        <w:rPr>
          <w:b/>
          <w:lang w:val="sr-Latn-ME"/>
        </w:rPr>
        <w:t>:</w:t>
      </w:r>
      <w:r w:rsidRPr="002A60BD">
        <w:rPr>
          <w:lang w:val="sr-Latn-ME"/>
        </w:rPr>
        <w:t xml:space="preserve"> </w:t>
      </w:r>
      <w:r w:rsidR="007133BE" w:rsidRPr="002A60BD">
        <w:rPr>
          <w:lang w:val="sr-Latn-ME"/>
        </w:rPr>
        <w:t>Tabela objektnih podataka preko displej modelu (Display Model)</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2942EF" w:rsidRPr="002A60BD" w14:paraId="5E9D9D30" w14:textId="77777777" w:rsidTr="003943DC">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70B22260" w14:textId="77777777" w:rsidR="002942EF" w:rsidRPr="002A60BD" w:rsidRDefault="002942EF" w:rsidP="003943DC">
            <w:pPr>
              <w:pStyle w:val="Icon"/>
              <w:ind w:firstLine="0"/>
              <w:rPr>
                <w:u w:val="double"/>
                <w:lang w:val="sr-Latn-ME"/>
              </w:rPr>
            </w:pPr>
            <w:r w:rsidRPr="002A60BD">
              <w:rPr>
                <w:noProof/>
                <w:lang w:val="en-US" w:eastAsia="en-US"/>
              </w:rPr>
              <mc:AlternateContent>
                <mc:Choice Requires="wpg">
                  <w:drawing>
                    <wp:inline distT="0" distB="0" distL="0" distR="0" wp14:anchorId="5FA42343" wp14:editId="36E99F9A">
                      <wp:extent cx="228600" cy="228600"/>
                      <wp:effectExtent l="0" t="0" r="0" b="0"/>
                      <wp:docPr id="254"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257" name="Oval 257"/>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258" name="Freeform 258"/>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1D0DC3E"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">
                      <v:oval id="Oval 257"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X4dMQA&#10;AADcAAAADwAAAGRycy9kb3ducmV2LnhtbESP3WrCQBSE7wu+w3IEb6RuDE0r0VUkVPHSnz7AMXvM&#10;BrNnQ3ar8e3dgtDLYWa+YRar3jbiRp2vHSuYThIQxKXTNVcKfk6b9xkIH5A1No5JwYM8rJaDtwXm&#10;2t35QLdjqESEsM9RgQmhzaX0pSGLfuJa4uhdXGcxRNlVUnd4j3DbyDRJPqXFmuOCwZYKQ+X1+GsV&#10;jNNvWeyzNBtfTLG35/P29DHbKjUa9us5iEB9+A+/2jutIM2+4O9MP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l+HTEAAAA3AAAAA8AAAAAAAAAAAAAAAAAmAIAAGRycy9k&#10;b3ducmV2LnhtbFBLBQYAAAAABAAEAPUAAACJAwAAAAA=&#10;" fillcolor="#0070c0" stroked="f" strokeweight="0">
                        <v:stroke joinstyle="miter"/>
                        <o:lock v:ext="edit" aspectratio="t"/>
                      </v:oval>
                      <v:shape id="Freeform 258"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zYWsMA&#10;AADcAAAADwAAAGRycy9kb3ducmV2LnhtbERPW2vCMBR+F/wP4Qh703TChnRGkcGkbKh4mb4emmNT&#10;15yUJrP135sHwceP7z6dd7YSV2p86VjB6ygBQZw7XXKh4LD/Gk5A+ICssXJMCm7kYT7r96aYatfy&#10;lq67UIgYwj5FBSaEOpXS54Ys+pGriSN3do3FEGFTSN1gG8NtJcdJ8i4tlhwbDNb0aSj/2/1bBZcs&#10;Wy+WK3Na/Xyf98nvsdgsj61SL4Nu8QEiUBee4oc70wrGb3FtPBOPgJ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ZzYWsMAAADcAAAADwAAAAAAAAAAAAAAAACYAgAAZHJzL2Rv&#10;d25yZXYueG1sUEsFBgAAAAAEAAQA9QAAAIgDAAAAAA==&#10;" path="m3915,38279r23491,l27406,127000r-23491,l3915,38279xm15661,v8649,,15661,7012,15661,15661c31322,24310,24310,31322,15661,31322,7012,31322,,24310,,15661,,7012,7012,,15661,xe" fillcolor="window"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5FD6FF38" w14:textId="77777777" w:rsidR="002942EF" w:rsidRPr="002A60BD" w:rsidRDefault="001A5D15" w:rsidP="00844E80">
            <w:pPr>
              <w:pStyle w:val="TipText"/>
              <w:ind w:firstLine="0"/>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szCs w:val="18"/>
                <w:lang w:val="sr-Latn-ME"/>
              </w:rPr>
              <w:t xml:space="preserve">Ako se vrše izmjene u tabeli </w:t>
            </w:r>
            <w:r w:rsidRPr="002A60BD">
              <w:rPr>
                <w:b/>
                <w:sz w:val="18"/>
                <w:szCs w:val="18"/>
                <w:lang w:val="sr-Latn-ME"/>
              </w:rPr>
              <w:t>Data Table</w:t>
            </w:r>
            <w:r w:rsidRPr="002A60BD">
              <w:rPr>
                <w:sz w:val="18"/>
                <w:szCs w:val="18"/>
                <w:lang w:val="sr-Latn-ME"/>
              </w:rPr>
              <w:t xml:space="preserve"> neophodno je </w:t>
            </w:r>
            <w:r w:rsidR="00C15F0F" w:rsidRPr="002A60BD">
              <w:rPr>
                <w:sz w:val="18"/>
                <w:szCs w:val="18"/>
                <w:lang w:val="sr-Latn-ME"/>
              </w:rPr>
              <w:t xml:space="preserve">kliknuti na dugme </w:t>
            </w:r>
            <w:r w:rsidR="00C15F0F" w:rsidRPr="002A60BD">
              <w:rPr>
                <w:b/>
                <w:sz w:val="18"/>
                <w:szCs w:val="18"/>
                <w:lang w:val="sr-Latn-ME"/>
              </w:rPr>
              <w:t xml:space="preserve">Check </w:t>
            </w:r>
            <w:r w:rsidR="00A06F1E" w:rsidRPr="002A60BD">
              <w:rPr>
                <w:b/>
                <w:sz w:val="18"/>
                <w:szCs w:val="18"/>
                <w:lang w:val="sr-Latn-ME"/>
              </w:rPr>
              <w:t>In</w:t>
            </w:r>
            <w:r w:rsidR="00C15F0F" w:rsidRPr="002A60BD">
              <w:rPr>
                <w:sz w:val="18"/>
                <w:szCs w:val="18"/>
                <w:lang w:val="sr-Latn-ME"/>
              </w:rPr>
              <w:t xml:space="preserve"> (</w:t>
            </w:r>
            <w:r w:rsidR="003069A0" w:rsidRPr="002A60BD">
              <w:rPr>
                <w:sz w:val="18"/>
                <w:szCs w:val="18"/>
                <w:lang w:val="sr-Latn-ME"/>
              </w:rPr>
              <w:fldChar w:fldCharType="begin"/>
            </w:r>
            <w:r w:rsidR="003069A0" w:rsidRPr="002A60BD">
              <w:rPr>
                <w:sz w:val="18"/>
                <w:szCs w:val="18"/>
                <w:lang w:val="sr-Latn-ME"/>
              </w:rPr>
              <w:instrText xml:space="preserve"> REF _Ref371168265 \h  \* MERGEFORMAT </w:instrText>
            </w:r>
            <w:r w:rsidR="003069A0" w:rsidRPr="002A60BD">
              <w:rPr>
                <w:sz w:val="18"/>
                <w:szCs w:val="18"/>
                <w:lang w:val="sr-Latn-ME"/>
              </w:rPr>
            </w:r>
            <w:r w:rsidR="003069A0" w:rsidRPr="002A60BD">
              <w:rPr>
                <w:sz w:val="18"/>
                <w:szCs w:val="18"/>
                <w:lang w:val="sr-Latn-ME"/>
              </w:rPr>
              <w:fldChar w:fldCharType="separate"/>
            </w:r>
            <w:r w:rsidR="005E400A" w:rsidRPr="002A60BD">
              <w:rPr>
                <w:sz w:val="18"/>
                <w:szCs w:val="18"/>
                <w:lang w:val="sr-Latn-ME"/>
              </w:rPr>
              <w:t xml:space="preserve">Slika </w:t>
            </w:r>
            <w:r w:rsidR="005E400A" w:rsidRPr="002A60BD">
              <w:rPr>
                <w:noProof/>
                <w:sz w:val="18"/>
                <w:szCs w:val="18"/>
                <w:lang w:val="sr-Latn-ME"/>
              </w:rPr>
              <w:t>61</w:t>
            </w:r>
            <w:r w:rsidR="003069A0" w:rsidRPr="002A60BD">
              <w:rPr>
                <w:sz w:val="18"/>
                <w:szCs w:val="18"/>
                <w:lang w:val="sr-Latn-ME"/>
              </w:rPr>
              <w:fldChar w:fldCharType="end"/>
            </w:r>
            <w:r w:rsidR="00C15F0F" w:rsidRPr="002A60BD">
              <w:rPr>
                <w:sz w:val="18"/>
                <w:szCs w:val="18"/>
                <w:lang w:val="sr-Latn-ME"/>
              </w:rPr>
              <w:t>) kako bi sve izmjene</w:t>
            </w:r>
            <w:r w:rsidR="00844E80" w:rsidRPr="002A60BD">
              <w:rPr>
                <w:sz w:val="18"/>
                <w:szCs w:val="18"/>
                <w:lang w:val="sr-Latn-ME"/>
              </w:rPr>
              <w:t xml:space="preserve"> bile</w:t>
            </w:r>
            <w:r w:rsidR="00C15F0F" w:rsidRPr="002A60BD">
              <w:rPr>
                <w:sz w:val="18"/>
                <w:szCs w:val="18"/>
                <w:lang w:val="sr-Latn-ME"/>
              </w:rPr>
              <w:t xml:space="preserve"> potvr</w:t>
            </w:r>
            <w:r w:rsidR="00844E80" w:rsidRPr="002A60BD">
              <w:rPr>
                <w:sz w:val="18"/>
                <w:szCs w:val="18"/>
                <w:lang w:val="sr-Latn-ME"/>
              </w:rPr>
              <w:t>đene</w:t>
            </w:r>
            <w:r w:rsidR="00C15F0F" w:rsidRPr="002A60BD">
              <w:rPr>
                <w:sz w:val="18"/>
                <w:szCs w:val="18"/>
                <w:lang w:val="sr-Latn-ME"/>
              </w:rPr>
              <w:t xml:space="preserve"> </w:t>
            </w:r>
            <w:r w:rsidR="00973FA4" w:rsidRPr="002A60BD">
              <w:rPr>
                <w:sz w:val="18"/>
                <w:szCs w:val="18"/>
                <w:lang w:val="sr-Latn-ME"/>
              </w:rPr>
              <w:t>i</w:t>
            </w:r>
            <w:r w:rsidR="00C15F0F" w:rsidRPr="002A60BD">
              <w:rPr>
                <w:sz w:val="18"/>
                <w:szCs w:val="18"/>
                <w:lang w:val="sr-Latn-ME"/>
              </w:rPr>
              <w:t xml:space="preserve"> unije</w:t>
            </w:r>
            <w:r w:rsidR="00844E80" w:rsidRPr="002A60BD">
              <w:rPr>
                <w:sz w:val="18"/>
                <w:szCs w:val="18"/>
                <w:lang w:val="sr-Latn-ME"/>
              </w:rPr>
              <w:t>t</w:t>
            </w:r>
            <w:r w:rsidR="006D2DAF" w:rsidRPr="002A60BD">
              <w:rPr>
                <w:sz w:val="18"/>
                <w:szCs w:val="18"/>
                <w:lang w:val="sr-Latn-ME"/>
              </w:rPr>
              <w:t>e u baz</w:t>
            </w:r>
            <w:r w:rsidR="00020FB2" w:rsidRPr="002A60BD">
              <w:rPr>
                <w:sz w:val="18"/>
                <w:szCs w:val="18"/>
                <w:lang w:val="sr-Latn-ME"/>
              </w:rPr>
              <w:t>u.</w:t>
            </w:r>
          </w:p>
          <w:p w14:paraId="7CDDA8B2" w14:textId="37FC3FE2" w:rsidR="00D57370" w:rsidRPr="002A60BD" w:rsidRDefault="00D57370" w:rsidP="00D57370">
            <w:pPr>
              <w:pStyle w:val="TipText"/>
              <w:ind w:firstLine="0"/>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szCs w:val="18"/>
                <w:lang w:val="sr-Latn-ME"/>
              </w:rPr>
              <w:t xml:space="preserve">Tabela u prozoru Data Table se može eksportovati u drugim softverima za rad sa tabelama npr. </w:t>
            </w:r>
            <w:r w:rsidRPr="002A60BD">
              <w:rPr>
                <w:b/>
                <w:sz w:val="18"/>
                <w:szCs w:val="18"/>
                <w:lang w:val="sr-Latn-ME"/>
              </w:rPr>
              <w:t>Excel</w:t>
            </w:r>
            <w:r w:rsidRPr="002A60BD">
              <w:rPr>
                <w:sz w:val="18"/>
                <w:szCs w:val="18"/>
                <w:lang w:val="sr-Latn-ME"/>
              </w:rPr>
              <w:t>.</w:t>
            </w:r>
          </w:p>
        </w:tc>
      </w:tr>
    </w:tbl>
    <w:p w14:paraId="743709B4" w14:textId="77777777" w:rsidR="007111B9" w:rsidRPr="002A60BD" w:rsidRDefault="007111B9">
      <w:pPr>
        <w:rPr>
          <w:lang w:val="sr-Latn-ME"/>
        </w:rPr>
      </w:pPr>
    </w:p>
    <w:p w14:paraId="0DED349B" w14:textId="7CB9852D" w:rsidR="00A85110" w:rsidRPr="002A60BD" w:rsidRDefault="007111B9" w:rsidP="00C075A7">
      <w:pPr>
        <w:pStyle w:val="Heading5"/>
        <w:rPr>
          <w:lang w:val="sr-Latn-ME"/>
        </w:rPr>
      </w:pPr>
      <w:r w:rsidRPr="002A60BD">
        <w:rPr>
          <w:lang w:val="sr-Latn-ME"/>
        </w:rPr>
        <w:t>Izgled (Style) elemenata (Feature)</w:t>
      </w:r>
    </w:p>
    <w:p w14:paraId="3EED8AE3" w14:textId="711B3B02" w:rsidR="00D67463" w:rsidRPr="002A60BD" w:rsidRDefault="00D67463">
      <w:pPr>
        <w:rPr>
          <w:lang w:val="sr-Latn-ME"/>
        </w:rPr>
      </w:pPr>
      <w:r w:rsidRPr="002A60BD">
        <w:rPr>
          <w:lang w:val="sr-Latn-ME"/>
        </w:rPr>
        <w:t>Preged izgleda (</w:t>
      </w:r>
      <w:r w:rsidRPr="002A60BD">
        <w:rPr>
          <w:b/>
          <w:lang w:val="sr-Latn-ME"/>
        </w:rPr>
        <w:t>Style</w:t>
      </w:r>
      <w:r w:rsidRPr="002A60BD">
        <w:rPr>
          <w:lang w:val="sr-Latn-ME"/>
        </w:rPr>
        <w:t xml:space="preserve">) elemenata (Feature) neophodno je prvo izabrati element (Feature) sa liste i nakon toga kliknuti na dugme </w:t>
      </w:r>
      <w:r w:rsidRPr="002A60BD">
        <w:rPr>
          <w:noProof/>
          <w:lang w:val="en-US" w:eastAsia="en-US"/>
        </w:rPr>
        <w:drawing>
          <wp:inline distT="0" distB="0" distL="0" distR="0" wp14:anchorId="6E30EB2C" wp14:editId="1CDA4725">
            <wp:extent cx="220909" cy="324000"/>
            <wp:effectExtent l="0" t="0" r="825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220909" cy="324000"/>
                    </a:xfrm>
                    <a:prstGeom prst="rect">
                      <a:avLst/>
                    </a:prstGeom>
                  </pic:spPr>
                </pic:pic>
              </a:graphicData>
            </a:graphic>
          </wp:inline>
        </w:drawing>
      </w:r>
      <w:r w:rsidRPr="002A60BD">
        <w:rPr>
          <w:lang w:val="sr-Latn-ME"/>
        </w:rPr>
        <w:t xml:space="preserve"> </w:t>
      </w:r>
      <w:r w:rsidR="00801759" w:rsidRPr="002A60BD">
        <w:rPr>
          <w:b/>
          <w:lang w:val="sr-Latn-ME"/>
        </w:rPr>
        <w:t>Style and theme layres</w:t>
      </w:r>
      <w:r w:rsidR="00801759" w:rsidRPr="002A60BD">
        <w:rPr>
          <w:lang w:val="sr-Latn-ME"/>
        </w:rPr>
        <w:t xml:space="preserve"> (</w:t>
      </w:r>
      <w:r w:rsidR="00AE36CE" w:rsidRPr="002A60BD">
        <w:rPr>
          <w:lang w:val="sr-Latn-ME"/>
        </w:rPr>
        <w:t>Slika 77</w:t>
      </w:r>
      <w:r w:rsidR="00801759" w:rsidRPr="002A60BD">
        <w:rPr>
          <w:lang w:val="sr-Latn-ME"/>
        </w:rPr>
        <w:t>)</w:t>
      </w:r>
      <w:r w:rsidR="00E1022A" w:rsidRPr="002A60BD">
        <w:rPr>
          <w:lang w:val="sr-Latn-ME"/>
        </w:rPr>
        <w:t>.</w:t>
      </w:r>
    </w:p>
    <w:p w14:paraId="51CD2629" w14:textId="77777777" w:rsidR="00CC6A33" w:rsidRPr="002A60BD" w:rsidRDefault="00CC6A33" w:rsidP="00CC6A33">
      <w:pPr>
        <w:pStyle w:val="Slike"/>
        <w:keepNext/>
      </w:pPr>
      <w:r w:rsidRPr="002A60BD">
        <w:rPr>
          <w:lang w:val="en-US"/>
        </w:rPr>
        <w:lastRenderedPageBreak/>
        <w:drawing>
          <wp:inline distT="0" distB="0" distL="0" distR="0" wp14:anchorId="444E7CAE" wp14:editId="6C1E3792">
            <wp:extent cx="5732145" cy="3580130"/>
            <wp:effectExtent l="38100" t="38100" r="97155" b="9652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ACAD 31.jpg"/>
                    <pic:cNvPicPr/>
                  </pic:nvPicPr>
                  <pic:blipFill>
                    <a:blip r:embed="rId134">
                      <a:extLst>
                        <a:ext uri="{28A0092B-C50C-407E-A947-70E740481C1C}">
                          <a14:useLocalDpi xmlns:a14="http://schemas.microsoft.com/office/drawing/2010/main" val="0"/>
                        </a:ext>
                      </a:extLst>
                    </a:blip>
                    <a:stretch>
                      <a:fillRect/>
                    </a:stretch>
                  </pic:blipFill>
                  <pic:spPr>
                    <a:xfrm>
                      <a:off x="0" y="0"/>
                      <a:ext cx="5732145" cy="3580130"/>
                    </a:xfrm>
                    <a:prstGeom prst="rect">
                      <a:avLst/>
                    </a:prstGeom>
                    <a:effectLst>
                      <a:outerShdw blurRad="50800" dist="38100" dir="2700000" algn="tl" rotWithShape="0">
                        <a:prstClr val="black">
                          <a:alpha val="40000"/>
                        </a:prstClr>
                      </a:outerShdw>
                    </a:effectLst>
                  </pic:spPr>
                </pic:pic>
              </a:graphicData>
            </a:graphic>
          </wp:inline>
        </w:drawing>
      </w:r>
    </w:p>
    <w:p w14:paraId="5C669E08" w14:textId="55A7F1EF" w:rsidR="00D67463" w:rsidRPr="002A60BD" w:rsidRDefault="00CC6A33" w:rsidP="00CC6A33">
      <w:pPr>
        <w:pStyle w:val="Caption"/>
        <w:rPr>
          <w:lang w:val="sr-Latn-ME"/>
        </w:rPr>
      </w:pPr>
      <w:bookmarkStart w:id="98" w:name="_Ref371526558"/>
      <w:r w:rsidRPr="002A60BD">
        <w:rPr>
          <w:b/>
          <w:lang w:val="sr-Latn-ME"/>
        </w:rPr>
        <w:t>Slika</w:t>
      </w:r>
      <w:bookmarkEnd w:id="98"/>
      <w:r w:rsidR="00AE36CE" w:rsidRPr="002A60BD">
        <w:rPr>
          <w:b/>
          <w:lang w:val="sr-Latn-ME"/>
        </w:rPr>
        <w:t xml:space="preserve"> 77</w:t>
      </w:r>
      <w:r w:rsidRPr="002A60BD">
        <w:rPr>
          <w:b/>
          <w:lang w:val="sr-Latn-ME"/>
        </w:rPr>
        <w:t>:</w:t>
      </w:r>
      <w:r w:rsidRPr="002A60BD">
        <w:rPr>
          <w:lang w:val="sr-Latn-ME"/>
        </w:rPr>
        <w:t xml:space="preserve"> Otvaranje izgleda (Style) elemenata (Feature)</w:t>
      </w:r>
    </w:p>
    <w:p w14:paraId="7B7F0C3E" w14:textId="4071F698" w:rsidR="00353F88" w:rsidRPr="002A60BD" w:rsidRDefault="00122F70">
      <w:pPr>
        <w:rPr>
          <w:lang w:val="sr-Latn-ME"/>
        </w:rPr>
      </w:pPr>
      <w:r w:rsidRPr="002A60BD">
        <w:rPr>
          <w:lang w:val="sr-Latn-ME"/>
        </w:rPr>
        <w:t xml:space="preserve">Nakon gore navedenih koraka otvoriće se </w:t>
      </w:r>
      <w:r w:rsidR="00353F88" w:rsidRPr="002A60BD">
        <w:rPr>
          <w:lang w:val="sr-Latn-ME"/>
        </w:rPr>
        <w:t xml:space="preserve">prozor </w:t>
      </w:r>
      <w:r w:rsidR="004E1853" w:rsidRPr="002A60BD">
        <w:rPr>
          <w:b/>
          <w:lang w:val="sr-Latn-ME"/>
        </w:rPr>
        <w:t>Style Editor</w:t>
      </w:r>
      <w:r w:rsidR="004E1853" w:rsidRPr="002A60BD">
        <w:rPr>
          <w:lang w:val="sr-Latn-ME"/>
        </w:rPr>
        <w:t>. Ovaj prozor je podijeljen u dva prozora</w:t>
      </w:r>
      <w:r w:rsidR="008C5C87" w:rsidRPr="002A60BD">
        <w:rPr>
          <w:lang w:val="sr-Latn-ME"/>
        </w:rPr>
        <w:t xml:space="preserve"> (</w:t>
      </w:r>
      <w:r w:rsidR="00AE36CE" w:rsidRPr="002A60BD">
        <w:rPr>
          <w:lang w:val="sr-Latn-ME"/>
        </w:rPr>
        <w:t>Slika 78</w:t>
      </w:r>
      <w:r w:rsidR="008C5C87" w:rsidRPr="002A60BD">
        <w:rPr>
          <w:lang w:val="sr-Latn-ME"/>
        </w:rPr>
        <w:t>)</w:t>
      </w:r>
      <w:r w:rsidR="004E1853" w:rsidRPr="002A60BD">
        <w:rPr>
          <w:lang w:val="sr-Latn-ME"/>
        </w:rPr>
        <w:t>:</w:t>
      </w:r>
    </w:p>
    <w:p w14:paraId="5C857AD7" w14:textId="471980F6" w:rsidR="004E1853" w:rsidRPr="002A60BD" w:rsidRDefault="004E1853" w:rsidP="00475A4A">
      <w:pPr>
        <w:pStyle w:val="ListParagraph"/>
        <w:numPr>
          <w:ilvl w:val="0"/>
          <w:numId w:val="24"/>
        </w:numPr>
        <w:rPr>
          <w:lang w:val="sr-Latn-ME"/>
        </w:rPr>
      </w:pPr>
      <w:r w:rsidRPr="002A60BD">
        <w:rPr>
          <w:b/>
          <w:lang w:val="sr-Latn-ME"/>
        </w:rPr>
        <w:t>Scale Ranges</w:t>
      </w:r>
      <w:r w:rsidRPr="002A60BD">
        <w:rPr>
          <w:lang w:val="sr-Latn-ME"/>
        </w:rPr>
        <w:t xml:space="preserve"> – gdje je podešena razmjera pri kojoj su elementi </w:t>
      </w:r>
      <w:r w:rsidR="005551F4" w:rsidRPr="002A60BD">
        <w:rPr>
          <w:lang w:val="sr-Latn-ME"/>
        </w:rPr>
        <w:t>vidljivi na radnom prostoru,</w:t>
      </w:r>
    </w:p>
    <w:p w14:paraId="2495D364" w14:textId="16BB63C4" w:rsidR="004E1853" w:rsidRPr="002A60BD" w:rsidRDefault="00C206F2" w:rsidP="00475A4A">
      <w:pPr>
        <w:pStyle w:val="ListParagraph"/>
        <w:numPr>
          <w:ilvl w:val="0"/>
          <w:numId w:val="24"/>
        </w:numPr>
        <w:rPr>
          <w:lang w:val="sr-Latn-ME"/>
        </w:rPr>
      </w:pPr>
      <w:r w:rsidRPr="002A60BD">
        <w:rPr>
          <w:b/>
          <w:lang w:val="sr-Latn-ME"/>
        </w:rPr>
        <w:t>Style</w:t>
      </w:r>
      <w:r w:rsidRPr="002A60BD">
        <w:rPr>
          <w:lang w:val="sr-Latn-ME"/>
        </w:rPr>
        <w:t xml:space="preserve"> </w:t>
      </w:r>
      <w:r w:rsidR="005551F4" w:rsidRPr="002A60BD">
        <w:rPr>
          <w:lang w:val="sr-Latn-ME"/>
        </w:rPr>
        <w:t>–</w:t>
      </w:r>
      <w:r w:rsidRPr="002A60BD">
        <w:rPr>
          <w:lang w:val="sr-Latn-ME"/>
        </w:rPr>
        <w:t xml:space="preserve"> </w:t>
      </w:r>
      <w:r w:rsidR="005551F4" w:rsidRPr="002A60BD">
        <w:rPr>
          <w:lang w:val="sr-Latn-ME"/>
        </w:rPr>
        <w:t>gdje je podešen izgled elementa (Feature) na osnovu Pravilnika.</w:t>
      </w:r>
    </w:p>
    <w:p w14:paraId="6E1EC218" w14:textId="77777777" w:rsidR="008C5C87" w:rsidRPr="002A60BD" w:rsidRDefault="00D96F7D" w:rsidP="008C5C87">
      <w:pPr>
        <w:pStyle w:val="Slike"/>
        <w:keepNext/>
      </w:pPr>
      <w:r w:rsidRPr="002A60BD">
        <w:rPr>
          <w:lang w:val="en-US"/>
        </w:rPr>
        <w:drawing>
          <wp:inline distT="0" distB="0" distL="0" distR="0" wp14:anchorId="385BEB11" wp14:editId="4AA7A363">
            <wp:extent cx="5732145" cy="2213610"/>
            <wp:effectExtent l="38100" t="38100" r="97155" b="9144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ACAD 32.jpg"/>
                    <pic:cNvPicPr/>
                  </pic:nvPicPr>
                  <pic:blipFill>
                    <a:blip r:embed="rId135">
                      <a:extLst>
                        <a:ext uri="{28A0092B-C50C-407E-A947-70E740481C1C}">
                          <a14:useLocalDpi xmlns:a14="http://schemas.microsoft.com/office/drawing/2010/main" val="0"/>
                        </a:ext>
                      </a:extLst>
                    </a:blip>
                    <a:stretch>
                      <a:fillRect/>
                    </a:stretch>
                  </pic:blipFill>
                  <pic:spPr>
                    <a:xfrm>
                      <a:off x="0" y="0"/>
                      <a:ext cx="5732145" cy="2213610"/>
                    </a:xfrm>
                    <a:prstGeom prst="rect">
                      <a:avLst/>
                    </a:prstGeom>
                    <a:effectLst>
                      <a:outerShdw blurRad="50800" dist="38100" dir="2700000" algn="tl" rotWithShape="0">
                        <a:prstClr val="black">
                          <a:alpha val="40000"/>
                        </a:prstClr>
                      </a:outerShdw>
                    </a:effectLst>
                  </pic:spPr>
                </pic:pic>
              </a:graphicData>
            </a:graphic>
          </wp:inline>
        </w:drawing>
      </w:r>
    </w:p>
    <w:p w14:paraId="3867741C" w14:textId="0962F894" w:rsidR="00122F70" w:rsidRPr="002A60BD" w:rsidRDefault="008C5C87" w:rsidP="008C5C87">
      <w:pPr>
        <w:pStyle w:val="Caption"/>
        <w:rPr>
          <w:lang w:val="sr-Latn-ME"/>
        </w:rPr>
      </w:pPr>
      <w:bookmarkStart w:id="99" w:name="_Ref371344299"/>
      <w:r w:rsidRPr="002A60BD">
        <w:rPr>
          <w:b/>
          <w:lang w:val="sr-Latn-ME"/>
        </w:rPr>
        <w:t xml:space="preserve">Slika </w:t>
      </w:r>
      <w:bookmarkEnd w:id="99"/>
      <w:r w:rsidR="00AE36CE" w:rsidRPr="002A60BD">
        <w:rPr>
          <w:b/>
          <w:lang w:val="sr-Latn-ME"/>
        </w:rPr>
        <w:t>78</w:t>
      </w:r>
      <w:r w:rsidRPr="002A60BD">
        <w:rPr>
          <w:b/>
          <w:lang w:val="sr-Latn-ME"/>
        </w:rPr>
        <w:t>:</w:t>
      </w:r>
      <w:r w:rsidRPr="002A60BD">
        <w:rPr>
          <w:lang w:val="sr-Latn-ME"/>
        </w:rPr>
        <w:t xml:space="preserve"> Prozor za podešavanje izgleda (Style)</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F91B36" w:rsidRPr="002A60BD" w14:paraId="40E4FB70" w14:textId="77777777" w:rsidTr="003943DC">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66979AF6" w14:textId="77777777" w:rsidR="00F91B36" w:rsidRPr="002A60BD" w:rsidRDefault="00F91B36" w:rsidP="003943DC">
            <w:pPr>
              <w:pStyle w:val="Icon"/>
              <w:ind w:firstLine="0"/>
              <w:rPr>
                <w:u w:val="double"/>
                <w:lang w:val="sr-Latn-ME"/>
              </w:rPr>
            </w:pPr>
            <w:r w:rsidRPr="002A60BD">
              <w:rPr>
                <w:noProof/>
                <w:lang w:val="en-US" w:eastAsia="en-US"/>
              </w:rPr>
              <mc:AlternateContent>
                <mc:Choice Requires="wpg">
                  <w:drawing>
                    <wp:inline distT="0" distB="0" distL="0" distR="0" wp14:anchorId="2B8ED2E0" wp14:editId="213CB764">
                      <wp:extent cx="228600" cy="228600"/>
                      <wp:effectExtent l="0" t="0" r="0" b="0"/>
                      <wp:docPr id="221"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223" name="Oval 223"/>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256" name="Freeform 256"/>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66385974"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">
                      <v:oval id="Oval 223"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iNCsQA&#10;AADcAAAADwAAAGRycy9kb3ducmV2LnhtbESP3WoCMRSE74W+QzhCb0SzTVVkNUpZWumlfw9w3Bw3&#10;i5uTZZPq9u2bguDlMDPfMKtN7xpxoy7UnjW8TTIQxKU3NVcaTsev8QJEiMgGG8+k4ZcCbNYvgxXm&#10;xt95T7dDrESCcMhRg42xzaUMpSWHYeJb4uRdfOcwJtlV0nR4T3DXSJVlc+mw5rRgsaXCUnk9/DgN&#10;I/Upi91MzUYXW+zc+bw9ThdbrV+H/ccSRKQ+PsOP9rfRoNQ7/J9JR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YjQrEAAAA3AAAAA8AAAAAAAAAAAAAAAAAmAIAAGRycy9k&#10;b3ducmV2LnhtbFBLBQYAAAAABAAEAPUAAACJAwAAAAA=&#10;" fillcolor="#0070c0" stroked="f" strokeweight="0">
                        <v:stroke joinstyle="miter"/>
                        <o:lock v:ext="edit" aspectratio="t"/>
                      </v:oval>
                      <v:shape id="Freeform 256"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ps8YA&#10;AADcAAAADwAAAGRycy9kb3ducmV2LnhtbESP3WrCQBSE7wu+w3IE7+pGQSmpq4igBIst/tTeHrLH&#10;bGr2bMiuJn37bqHg5TAz3zCzRWcrcafGl44VjIYJCOLc6ZILBafj+vkFhA/IGivHpOCHPCzmvacZ&#10;ptq1vKf7IRQiQtinqMCEUKdS+tyQRT90NXH0Lq6xGKJsCqkbbCPcVnKcJFNpseS4YLCmlaH8erhZ&#10;Bd9Z9r7c7MzX7m17OSaf5+Jjc26VGvS75SuIQF14hP/bmVYwnkzh70w8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ps8YAAADcAAAADwAAAAAAAAAAAAAAAACYAgAAZHJz&#10;L2Rvd25yZXYueG1sUEsFBgAAAAAEAAQA9QAAAIsDAAAAAA==&#10;" path="m3915,38279r23491,l27406,127000r-23491,l3915,38279xm15661,v8649,,15661,7012,15661,15661c31322,24310,24310,31322,15661,31322,7012,31322,,24310,,15661,,7012,7012,,15661,xe" fillcolor="window"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6120C2FB" w14:textId="5CB99E42" w:rsidR="00F91B36" w:rsidRPr="002A60BD" w:rsidRDefault="00F91B36" w:rsidP="00F01FF7">
            <w:pPr>
              <w:pStyle w:val="TipText"/>
              <w:ind w:firstLine="0"/>
              <w:cnfStyle w:val="000000000000" w:firstRow="0" w:lastRow="0" w:firstColumn="0" w:lastColumn="0" w:oddVBand="0" w:evenVBand="0" w:oddHBand="0" w:evenHBand="0" w:firstRowFirstColumn="0" w:firstRowLastColumn="0" w:lastRowFirstColumn="0" w:lastRowLastColumn="0"/>
              <w:rPr>
                <w:sz w:val="18"/>
                <w:lang w:val="sr-Latn-ME"/>
              </w:rPr>
            </w:pPr>
            <w:r w:rsidRPr="002A60BD">
              <w:rPr>
                <w:sz w:val="18"/>
                <w:lang w:val="sr-Latn-ME"/>
              </w:rPr>
              <w:t xml:space="preserve">Izgledi svih elemenata (Feature) su podešeni na osnovu Pravilnika. Ne preporučuje se da </w:t>
            </w:r>
            <w:r w:rsidR="00F01FF7" w:rsidRPr="002A60BD">
              <w:rPr>
                <w:sz w:val="18"/>
                <w:lang w:val="sr-Latn-ME"/>
              </w:rPr>
              <w:t>iz</w:t>
            </w:r>
            <w:r w:rsidRPr="002A60BD">
              <w:rPr>
                <w:sz w:val="18"/>
                <w:lang w:val="sr-Latn-ME"/>
              </w:rPr>
              <w:t>vrši bilo koja krucijalna izmjena.</w:t>
            </w:r>
          </w:p>
        </w:tc>
      </w:tr>
    </w:tbl>
    <w:p w14:paraId="6CB4C8A7" w14:textId="77777777" w:rsidR="002A60BD" w:rsidRDefault="002A60BD">
      <w:pPr>
        <w:spacing w:after="320"/>
        <w:ind w:firstLine="0"/>
        <w:jc w:val="left"/>
        <w:rPr>
          <w:rFonts w:asciiTheme="majorHAnsi" w:eastAsiaTheme="majorEastAsia" w:hAnsiTheme="majorHAnsi" w:cstheme="majorBidi"/>
          <w:i/>
          <w:iCs/>
          <w:color w:val="0192FF"/>
          <w:lang w:val="sr-Latn-ME"/>
        </w:rPr>
      </w:pPr>
      <w:r>
        <w:br w:type="page"/>
      </w:r>
    </w:p>
    <w:p w14:paraId="197BF553" w14:textId="2FE48450" w:rsidR="00A15AED" w:rsidRPr="002A60BD" w:rsidRDefault="00FF6ADA" w:rsidP="002A60BD">
      <w:pPr>
        <w:pStyle w:val="Heading4"/>
      </w:pPr>
      <w:bookmarkStart w:id="100" w:name="_Toc383425133"/>
      <w:r w:rsidRPr="002A60BD">
        <w:lastRenderedPageBreak/>
        <w:t>T</w:t>
      </w:r>
      <w:r w:rsidR="00C64C8E" w:rsidRPr="002A60BD">
        <w:t>opologije blokova, zona, parcela</w:t>
      </w:r>
      <w:r w:rsidRPr="002A60BD">
        <w:t xml:space="preserve"> i namje</w:t>
      </w:r>
      <w:r w:rsidR="00C64C8E" w:rsidRPr="002A60BD">
        <w:t>ne</w:t>
      </w:r>
      <w:r w:rsidRPr="002A60BD">
        <w:t xml:space="preserve"> površina</w:t>
      </w:r>
      <w:bookmarkEnd w:id="100"/>
    </w:p>
    <w:p w14:paraId="7DE6C115" w14:textId="3154364B" w:rsidR="00FF6ADA" w:rsidRPr="002A60BD" w:rsidRDefault="008921A5">
      <w:pPr>
        <w:rPr>
          <w:lang w:val="sr-Latn-ME"/>
        </w:rPr>
      </w:pPr>
      <w:r w:rsidRPr="002A60BD">
        <w:rPr>
          <w:lang w:val="sr-Latn-ME"/>
        </w:rPr>
        <w:t>Topologija je funkcionalnost u AutoCAD</w:t>
      </w:r>
      <w:r w:rsidR="0011663B" w:rsidRPr="002A60BD">
        <w:rPr>
          <w:vertAlign w:val="superscript"/>
          <w:lang w:val="sr-Latn-ME"/>
        </w:rPr>
        <w:t>®</w:t>
      </w:r>
      <w:r w:rsidRPr="002A60BD">
        <w:rPr>
          <w:lang w:val="sr-Latn-ME"/>
        </w:rPr>
        <w:t xml:space="preserve"> MAP 3D-u koji omogućava da se na inteligentan način identifikuje veza između objekata koji su definisani u crtežu kao tačke, linije i poligoni.</w:t>
      </w:r>
    </w:p>
    <w:p w14:paraId="282868FF" w14:textId="1085A4C5" w:rsidR="00C40560" w:rsidRPr="002A60BD" w:rsidRDefault="00257A01" w:rsidP="005702DF">
      <w:pPr>
        <w:rPr>
          <w:lang w:val="sr-Latn-ME"/>
        </w:rPr>
      </w:pPr>
      <w:r w:rsidRPr="002A60BD">
        <w:rPr>
          <w:lang w:val="sr-Latn-ME"/>
        </w:rPr>
        <w:t>Postoje tri vrste topologija: topologija tačke, topologija mreže i topologija poligona.</w:t>
      </w:r>
      <w:r w:rsidR="005702DF" w:rsidRPr="002A60BD">
        <w:rPr>
          <w:lang w:val="sr-Latn-ME"/>
        </w:rPr>
        <w:t xml:space="preserve"> U našim slučajevima ćemo koristiti samo topologiju poligona i to za </w:t>
      </w:r>
      <w:r w:rsidR="00212160" w:rsidRPr="002A60BD">
        <w:rPr>
          <w:b/>
          <w:lang w:val="sr-Latn-ME"/>
        </w:rPr>
        <w:t xml:space="preserve">urbanističke </w:t>
      </w:r>
      <w:r w:rsidR="005702DF" w:rsidRPr="002A60BD">
        <w:rPr>
          <w:b/>
          <w:lang w:val="sr-Latn-ME"/>
        </w:rPr>
        <w:t>blokove</w:t>
      </w:r>
      <w:r w:rsidR="005702DF" w:rsidRPr="002A60BD">
        <w:rPr>
          <w:lang w:val="sr-Latn-ME"/>
        </w:rPr>
        <w:t xml:space="preserve">, </w:t>
      </w:r>
      <w:r w:rsidR="00212160" w:rsidRPr="002A60BD">
        <w:rPr>
          <w:b/>
          <w:lang w:val="sr-Latn-ME"/>
        </w:rPr>
        <w:t xml:space="preserve">urbanističke </w:t>
      </w:r>
      <w:r w:rsidR="005702DF" w:rsidRPr="002A60BD">
        <w:rPr>
          <w:b/>
          <w:lang w:val="sr-Latn-ME"/>
        </w:rPr>
        <w:t>zone</w:t>
      </w:r>
      <w:r w:rsidR="005702DF" w:rsidRPr="002A60BD">
        <w:rPr>
          <w:lang w:val="sr-Latn-ME"/>
        </w:rPr>
        <w:t xml:space="preserve">, </w:t>
      </w:r>
      <w:r w:rsidR="00212160" w:rsidRPr="002A60BD">
        <w:rPr>
          <w:b/>
          <w:lang w:val="sr-Latn-ME"/>
        </w:rPr>
        <w:t xml:space="preserve">urbanističke </w:t>
      </w:r>
      <w:r w:rsidR="005702DF" w:rsidRPr="002A60BD">
        <w:rPr>
          <w:b/>
          <w:lang w:val="sr-Latn-ME"/>
        </w:rPr>
        <w:t>parcele</w:t>
      </w:r>
      <w:r w:rsidR="00C40560" w:rsidRPr="002A60BD">
        <w:rPr>
          <w:lang w:val="sr-Latn-ME"/>
        </w:rPr>
        <w:t xml:space="preserve">, </w:t>
      </w:r>
      <w:r w:rsidR="005702DF" w:rsidRPr="002A60BD">
        <w:rPr>
          <w:b/>
          <w:lang w:val="sr-Latn-ME"/>
        </w:rPr>
        <w:t>opšte</w:t>
      </w:r>
      <w:r w:rsidR="00C40560" w:rsidRPr="002A60BD">
        <w:rPr>
          <w:b/>
          <w:lang w:val="sr-Latn-ME"/>
        </w:rPr>
        <w:t xml:space="preserve"> namjene</w:t>
      </w:r>
      <w:r w:rsidR="00C40560" w:rsidRPr="002A60BD">
        <w:rPr>
          <w:lang w:val="sr-Latn-ME"/>
        </w:rPr>
        <w:t xml:space="preserve"> </w:t>
      </w:r>
      <w:r w:rsidR="00C40560" w:rsidRPr="002A60BD">
        <w:rPr>
          <w:b/>
          <w:lang w:val="sr-Latn-ME"/>
        </w:rPr>
        <w:t>površina</w:t>
      </w:r>
      <w:r w:rsidR="005702DF" w:rsidRPr="002A60BD">
        <w:rPr>
          <w:lang w:val="sr-Latn-ME"/>
        </w:rPr>
        <w:t xml:space="preserve"> i </w:t>
      </w:r>
      <w:r w:rsidR="005702DF" w:rsidRPr="002A60BD">
        <w:rPr>
          <w:b/>
          <w:lang w:val="sr-Latn-ME"/>
        </w:rPr>
        <w:t>detaljne</w:t>
      </w:r>
      <w:r w:rsidR="005702DF" w:rsidRPr="002A60BD">
        <w:rPr>
          <w:lang w:val="sr-Latn-ME"/>
        </w:rPr>
        <w:t xml:space="preserve"> </w:t>
      </w:r>
      <w:r w:rsidR="005702DF" w:rsidRPr="002A60BD">
        <w:rPr>
          <w:b/>
          <w:lang w:val="sr-Latn-ME"/>
        </w:rPr>
        <w:t>namjene</w:t>
      </w:r>
      <w:r w:rsidR="005702DF" w:rsidRPr="002A60BD">
        <w:rPr>
          <w:lang w:val="sr-Latn-ME"/>
        </w:rPr>
        <w:t xml:space="preserve"> </w:t>
      </w:r>
      <w:r w:rsidR="005702DF" w:rsidRPr="002A60BD">
        <w:rPr>
          <w:b/>
          <w:lang w:val="sr-Latn-ME"/>
        </w:rPr>
        <w:t>površina</w:t>
      </w:r>
      <w:r w:rsidR="00C40560" w:rsidRPr="002A60BD">
        <w:rPr>
          <w:lang w:val="sr-Latn-ME"/>
        </w:rPr>
        <w:t>.</w:t>
      </w:r>
    </w:p>
    <w:p w14:paraId="42806FE0" w14:textId="7B20A69D" w:rsidR="005702DF" w:rsidRPr="002A60BD" w:rsidRDefault="005702DF" w:rsidP="005702DF">
      <w:pPr>
        <w:rPr>
          <w:lang w:val="sr-Latn-ME"/>
        </w:rPr>
      </w:pPr>
      <w:r w:rsidRPr="002A60BD">
        <w:rPr>
          <w:lang w:val="sr-Latn-ME"/>
        </w:rPr>
        <w:t xml:space="preserve">U nastavku će biti objašnjeno kako se kreira topologija za </w:t>
      </w:r>
      <w:r w:rsidR="00370086" w:rsidRPr="002A60BD">
        <w:rPr>
          <w:lang w:val="sr-Latn-ME"/>
        </w:rPr>
        <w:t xml:space="preserve">urbanističke </w:t>
      </w:r>
      <w:r w:rsidRPr="002A60BD">
        <w:rPr>
          <w:lang w:val="sr-Latn-ME"/>
        </w:rPr>
        <w:t>parcele</w:t>
      </w:r>
      <w:r w:rsidR="00C40560" w:rsidRPr="002A60BD">
        <w:rPr>
          <w:lang w:val="sr-Latn-ME"/>
        </w:rPr>
        <w:t xml:space="preserve"> i detaljne namjene površina</w:t>
      </w:r>
      <w:r w:rsidR="00370086" w:rsidRPr="002A60BD">
        <w:rPr>
          <w:lang w:val="sr-Latn-ME"/>
        </w:rPr>
        <w:t>.</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6A0A47" w:rsidRPr="002A60BD" w14:paraId="1F8A262D" w14:textId="77777777" w:rsidTr="007966A6">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75A0463C" w14:textId="77777777" w:rsidR="006A0A47" w:rsidRPr="002A60BD" w:rsidRDefault="006A0A47" w:rsidP="007966A6">
            <w:pPr>
              <w:pStyle w:val="Icon"/>
              <w:ind w:firstLine="0"/>
              <w:rPr>
                <w:u w:val="double"/>
                <w:lang w:val="sr-Latn-ME"/>
              </w:rPr>
            </w:pPr>
            <w:r w:rsidRPr="002A60BD">
              <w:rPr>
                <w:noProof/>
                <w:lang w:val="en-US" w:eastAsia="en-US"/>
              </w:rPr>
              <mc:AlternateContent>
                <mc:Choice Requires="wpg">
                  <w:drawing>
                    <wp:inline distT="0" distB="0" distL="0" distR="0" wp14:anchorId="11E759C0" wp14:editId="736AE693">
                      <wp:extent cx="228600" cy="228600"/>
                      <wp:effectExtent l="0" t="0" r="0" b="0"/>
                      <wp:docPr id="268"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276" name="Oval 276"/>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277" name="Freeform 277"/>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369DD3F"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">
                      <v:oval id="Oval 276"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Bj8MA&#10;AADcAAAADwAAAGRycy9kb3ducmV2LnhtbESP3YrCMBSE7xd8h3CEvZE1tagr1ShSXPHSvwc4Nsem&#10;2JyUJmr37TeCsJfDzHzDLFadrcWDWl85VjAaJiCIC6crLhWcTz9fMxA+IGusHZOCX/KwWvY+Fphp&#10;9+QDPY6hFBHCPkMFJoQmk9IXhiz6oWuIo3d1rcUQZVtK3eIzwm0t0ySZSosVxwWDDeWGitvxbhUM&#10;0o3M95N0MriafG8vl+1pPNsq9dnv1nMQgbrwH363d1pB+j2F15l4BO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Bj8MAAADcAAAADwAAAAAAAAAAAAAAAACYAgAAZHJzL2Rv&#10;d25yZXYueG1sUEsFBgAAAAAEAAQA9QAAAIgDAAAAAA==&#10;" fillcolor="#0070c0" stroked="f" strokeweight="0">
                        <v:stroke joinstyle="miter"/>
                        <o:lock v:ext="edit" aspectratio="t"/>
                      </v:oval>
                      <v:shape id="Freeform 277"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YQSMYA&#10;AADcAAAADwAAAGRycy9kb3ducmV2LnhtbESPT2vCQBTE7wW/w/IEb3WjBy2pq4igBIst/qm9PrLP&#10;bGr2bciuJv323ULB4zAzv2Fmi85W4k6NLx0rGA0TEMS50yUXCk7H9fMLCB+QNVaOScEPeVjMe08z&#10;TLVreU/3QyhEhLBPUYEJoU6l9Lkhi37oauLoXVxjMUTZFFI32Ea4reQ4SSbSYslxwWBNK0P59XCz&#10;Cr6z7H252Zmv3dv2ckw+z8XH5twqNeh3y1cQgbrwCP+3M61gPJ3C35l4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7YQSMYAAADcAAAADwAAAAAAAAAAAAAAAACYAgAAZHJz&#10;L2Rvd25yZXYueG1sUEsFBgAAAAAEAAQA9QAAAIsDAAAAAA==&#10;" path="m3915,38279r23491,l27406,127000r-23491,l3915,38279xm15661,v8649,,15661,7012,15661,15661c31322,24310,24310,31322,15661,31322,7012,31322,,24310,,15661,,7012,7012,,15661,xe" fillcolor="window"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776FF07A" w14:textId="5FD7C902" w:rsidR="006A0A47" w:rsidRPr="002A60BD" w:rsidRDefault="006A0A47" w:rsidP="007966A6">
            <w:pPr>
              <w:pStyle w:val="TipText"/>
              <w:ind w:firstLine="0"/>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szCs w:val="18"/>
                <w:lang w:val="sr-Latn-ME"/>
              </w:rPr>
              <w:t xml:space="preserve">Za </w:t>
            </w:r>
            <w:r w:rsidR="00370086" w:rsidRPr="002A60BD">
              <w:rPr>
                <w:b/>
                <w:sz w:val="18"/>
                <w:szCs w:val="18"/>
                <w:lang w:val="sr-Latn-ME"/>
              </w:rPr>
              <w:t>urbanističke</w:t>
            </w:r>
            <w:r w:rsidR="00370086" w:rsidRPr="002A60BD">
              <w:rPr>
                <w:sz w:val="18"/>
                <w:szCs w:val="18"/>
                <w:lang w:val="sr-Latn-ME"/>
              </w:rPr>
              <w:t xml:space="preserve"> </w:t>
            </w:r>
            <w:r w:rsidRPr="002A60BD">
              <w:rPr>
                <w:b/>
                <w:sz w:val="18"/>
                <w:szCs w:val="18"/>
                <w:lang w:val="sr-Latn-ME"/>
              </w:rPr>
              <w:t>blokove</w:t>
            </w:r>
            <w:r w:rsidRPr="002A60BD">
              <w:rPr>
                <w:sz w:val="18"/>
                <w:szCs w:val="18"/>
                <w:lang w:val="sr-Latn-ME"/>
              </w:rPr>
              <w:t xml:space="preserve"> i </w:t>
            </w:r>
            <w:r w:rsidRPr="002A60BD">
              <w:rPr>
                <w:b/>
                <w:sz w:val="18"/>
                <w:szCs w:val="18"/>
                <w:lang w:val="sr-Latn-ME"/>
              </w:rPr>
              <w:t>zone</w:t>
            </w:r>
            <w:r w:rsidRPr="002A60BD">
              <w:rPr>
                <w:sz w:val="18"/>
                <w:szCs w:val="18"/>
                <w:lang w:val="sr-Latn-ME"/>
              </w:rPr>
              <w:t xml:space="preserve"> topologija se kreira na isti način kao za </w:t>
            </w:r>
            <w:r w:rsidR="00370086" w:rsidRPr="002A60BD">
              <w:rPr>
                <w:b/>
                <w:sz w:val="18"/>
                <w:szCs w:val="18"/>
                <w:lang w:val="sr-Latn-ME"/>
              </w:rPr>
              <w:t>urbanističke</w:t>
            </w:r>
            <w:r w:rsidR="00370086" w:rsidRPr="002A60BD">
              <w:rPr>
                <w:sz w:val="18"/>
                <w:szCs w:val="18"/>
                <w:lang w:val="sr-Latn-ME"/>
              </w:rPr>
              <w:t xml:space="preserve"> </w:t>
            </w:r>
            <w:r w:rsidRPr="002A60BD">
              <w:rPr>
                <w:b/>
                <w:sz w:val="18"/>
                <w:szCs w:val="18"/>
                <w:lang w:val="sr-Latn-ME"/>
              </w:rPr>
              <w:t>parcele</w:t>
            </w:r>
            <w:r w:rsidRPr="002A60BD">
              <w:rPr>
                <w:sz w:val="18"/>
                <w:szCs w:val="18"/>
                <w:lang w:val="sr-Latn-ME"/>
              </w:rPr>
              <w:t>, s tim što se pri podešavanju koriste odgovarajući elementi (Feature).</w:t>
            </w:r>
          </w:p>
          <w:p w14:paraId="1C0FA719" w14:textId="38401EB2" w:rsidR="00E63FEC" w:rsidRPr="002A60BD" w:rsidRDefault="00E63FEC" w:rsidP="007966A6">
            <w:pPr>
              <w:pStyle w:val="TipText"/>
              <w:ind w:firstLine="0"/>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szCs w:val="18"/>
                <w:lang w:val="sr-Latn-ME"/>
              </w:rPr>
              <w:t xml:space="preserve">Za </w:t>
            </w:r>
            <w:r w:rsidRPr="002A60BD">
              <w:rPr>
                <w:b/>
                <w:sz w:val="18"/>
                <w:szCs w:val="18"/>
                <w:lang w:val="sr-Latn-ME"/>
              </w:rPr>
              <w:t>opšte namjene površina</w:t>
            </w:r>
            <w:r w:rsidRPr="002A60BD">
              <w:rPr>
                <w:sz w:val="18"/>
                <w:szCs w:val="18"/>
                <w:lang w:val="sr-Latn-ME"/>
              </w:rPr>
              <w:t xml:space="preserve"> topologija se kreira na isti način kao za </w:t>
            </w:r>
            <w:r w:rsidRPr="002A60BD">
              <w:rPr>
                <w:b/>
                <w:sz w:val="18"/>
                <w:szCs w:val="18"/>
                <w:lang w:val="sr-Latn-ME"/>
              </w:rPr>
              <w:t>detaljne namjene površina</w:t>
            </w:r>
            <w:r w:rsidRPr="002A60BD">
              <w:rPr>
                <w:sz w:val="18"/>
                <w:szCs w:val="18"/>
                <w:lang w:val="sr-Latn-ME"/>
              </w:rPr>
              <w:t>, s tim što se pri podešavanju koriste odgovarajući elementi (Feature).</w:t>
            </w:r>
          </w:p>
        </w:tc>
      </w:tr>
    </w:tbl>
    <w:p w14:paraId="33A2CA95" w14:textId="77777777" w:rsidR="00D46A03" w:rsidRPr="002A60BD" w:rsidRDefault="00D46A03">
      <w:pPr>
        <w:rPr>
          <w:lang w:val="sr-Latn-ME"/>
        </w:rPr>
      </w:pPr>
    </w:p>
    <w:p w14:paraId="780C5884" w14:textId="59386785" w:rsidR="006A0A47" w:rsidRPr="002A60BD" w:rsidRDefault="00F54196" w:rsidP="00755F64">
      <w:pPr>
        <w:pStyle w:val="Heading5"/>
        <w:rPr>
          <w:lang w:val="sr-Latn-ME"/>
        </w:rPr>
      </w:pPr>
      <w:r w:rsidRPr="002A60BD">
        <w:rPr>
          <w:lang w:val="sr-Latn-ME"/>
        </w:rPr>
        <w:t>Kreira</w:t>
      </w:r>
      <w:r w:rsidR="00363C10" w:rsidRPr="002A60BD">
        <w:rPr>
          <w:lang w:val="sr-Latn-ME"/>
        </w:rPr>
        <w:t>nje</w:t>
      </w:r>
      <w:r w:rsidRPr="002A60BD">
        <w:rPr>
          <w:lang w:val="sr-Latn-ME"/>
        </w:rPr>
        <w:t xml:space="preserve"> topologije za </w:t>
      </w:r>
      <w:r w:rsidR="007D05A9" w:rsidRPr="002A60BD">
        <w:rPr>
          <w:lang w:val="sr-Latn-ME"/>
        </w:rPr>
        <w:t xml:space="preserve">urbanističke </w:t>
      </w:r>
      <w:r w:rsidRPr="002A60BD">
        <w:rPr>
          <w:lang w:val="sr-Latn-ME"/>
        </w:rPr>
        <w:t>parcele</w:t>
      </w:r>
    </w:p>
    <w:p w14:paraId="43B7927A" w14:textId="33CC9B73" w:rsidR="00B82C28" w:rsidRPr="002A60BD" w:rsidRDefault="00B82C28">
      <w:pPr>
        <w:rPr>
          <w:lang w:val="sr-Latn-ME"/>
        </w:rPr>
      </w:pPr>
      <w:r w:rsidRPr="002A60BD">
        <w:rPr>
          <w:lang w:val="sr-Latn-ME"/>
        </w:rPr>
        <w:t xml:space="preserve">Da bi se kreirala topologija za </w:t>
      </w:r>
      <w:r w:rsidR="003C1686" w:rsidRPr="002A60BD">
        <w:rPr>
          <w:lang w:val="sr-Latn-ME"/>
        </w:rPr>
        <w:t xml:space="preserve">urbanističke </w:t>
      </w:r>
      <w:r w:rsidRPr="002A60BD">
        <w:rPr>
          <w:lang w:val="sr-Latn-ME"/>
        </w:rPr>
        <w:t>parcele neophodno je uraditi</w:t>
      </w:r>
      <w:r w:rsidR="009150F9" w:rsidRPr="002A60BD">
        <w:rPr>
          <w:lang w:val="sr-Latn-ME"/>
        </w:rPr>
        <w:t xml:space="preserve"> sl</w:t>
      </w:r>
      <w:r w:rsidR="003C1686" w:rsidRPr="002A60BD">
        <w:rPr>
          <w:lang w:val="sr-Latn-ME"/>
        </w:rPr>
        <w:t>edeće</w:t>
      </w:r>
      <w:r w:rsidRPr="002A60BD">
        <w:rPr>
          <w:lang w:val="sr-Latn-ME"/>
        </w:rPr>
        <w:t>:</w:t>
      </w:r>
    </w:p>
    <w:p w14:paraId="0C4639DC" w14:textId="1C9589F5" w:rsidR="00B82C28" w:rsidRPr="002A60BD" w:rsidRDefault="00AC124C" w:rsidP="00475A4A">
      <w:pPr>
        <w:pStyle w:val="ListParagraph"/>
        <w:numPr>
          <w:ilvl w:val="0"/>
          <w:numId w:val="26"/>
        </w:numPr>
        <w:rPr>
          <w:lang w:val="sr-Latn-ME"/>
        </w:rPr>
      </w:pPr>
      <w:r w:rsidRPr="002A60BD">
        <w:rPr>
          <w:lang w:val="sr-Latn-ME"/>
        </w:rPr>
        <w:t xml:space="preserve">Potrebno je nacrtati granice </w:t>
      </w:r>
      <w:r w:rsidR="00452EF4" w:rsidRPr="002A60BD">
        <w:rPr>
          <w:lang w:val="sr-Latn-ME"/>
        </w:rPr>
        <w:t xml:space="preserve">urbanističkih </w:t>
      </w:r>
      <w:r w:rsidRPr="002A60BD">
        <w:rPr>
          <w:lang w:val="sr-Latn-ME"/>
        </w:rPr>
        <w:t xml:space="preserve">parcela pomoću elementa (Feature) </w:t>
      </w:r>
      <w:r w:rsidRPr="002A60BD">
        <w:rPr>
          <w:b/>
          <w:lang w:val="sr-Latn-ME"/>
        </w:rPr>
        <w:t>Granica urbanističke parcele</w:t>
      </w:r>
      <w:r w:rsidRPr="002A60BD">
        <w:rPr>
          <w:lang w:val="sr-Latn-ME"/>
        </w:rPr>
        <w:t xml:space="preserve"> </w:t>
      </w:r>
      <w:r w:rsidR="003C1686" w:rsidRPr="002A60BD">
        <w:rPr>
          <w:lang w:val="sr-Latn-ME"/>
        </w:rPr>
        <w:t>koji</w:t>
      </w:r>
      <w:r w:rsidRPr="002A60BD">
        <w:rPr>
          <w:lang w:val="sr-Latn-ME"/>
        </w:rPr>
        <w:t xml:space="preserve"> se nalazi u grupu </w:t>
      </w:r>
      <w:r w:rsidRPr="002A60BD">
        <w:rPr>
          <w:b/>
          <w:lang w:val="sr-Latn-ME"/>
        </w:rPr>
        <w:t>Elementi urbanističke regulacije</w:t>
      </w:r>
      <w:r w:rsidRPr="002A60BD">
        <w:rPr>
          <w:lang w:val="sr-Latn-ME"/>
        </w:rPr>
        <w:t xml:space="preserve"> u pod folder </w:t>
      </w:r>
      <w:r w:rsidRPr="002A60BD">
        <w:rPr>
          <w:b/>
          <w:lang w:val="sr-Latn-ME"/>
        </w:rPr>
        <w:t>Parcele</w:t>
      </w:r>
      <w:r w:rsidRPr="002A60BD">
        <w:rPr>
          <w:lang w:val="sr-Latn-ME"/>
        </w:rPr>
        <w:t xml:space="preserve"> (</w:t>
      </w:r>
      <w:r w:rsidR="00AE36CE" w:rsidRPr="002A60BD">
        <w:rPr>
          <w:lang w:val="sr-Latn-ME"/>
        </w:rPr>
        <w:t>Slika 79</w:t>
      </w:r>
      <w:r w:rsidRPr="002A60BD">
        <w:rPr>
          <w:lang w:val="sr-Latn-ME"/>
        </w:rPr>
        <w:t>)</w:t>
      </w:r>
      <w:r w:rsidR="00452EF4" w:rsidRPr="002A60BD">
        <w:rPr>
          <w:lang w:val="sr-Latn-ME"/>
        </w:rPr>
        <w:t>.</w:t>
      </w:r>
    </w:p>
    <w:p w14:paraId="0D94B242" w14:textId="77777777" w:rsidR="004C59CE" w:rsidRPr="002A60BD" w:rsidRDefault="004C59CE" w:rsidP="004C59CE">
      <w:pPr>
        <w:pStyle w:val="Slike"/>
        <w:keepNext/>
      </w:pPr>
      <w:r w:rsidRPr="002A60BD">
        <w:rPr>
          <w:lang w:val="en-US"/>
        </w:rPr>
        <w:drawing>
          <wp:inline distT="0" distB="0" distL="0" distR="0" wp14:anchorId="5835835A" wp14:editId="076E9BAB">
            <wp:extent cx="3284525" cy="3103622"/>
            <wp:effectExtent l="0" t="0" r="0" b="1905"/>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ACAD 37.jpg"/>
                    <pic:cNvPicPr/>
                  </pic:nvPicPr>
                  <pic:blipFill>
                    <a:blip r:embed="rId136">
                      <a:extLst>
                        <a:ext uri="{28A0092B-C50C-407E-A947-70E740481C1C}">
                          <a14:useLocalDpi xmlns:a14="http://schemas.microsoft.com/office/drawing/2010/main" val="0"/>
                        </a:ext>
                      </a:extLst>
                    </a:blip>
                    <a:stretch>
                      <a:fillRect/>
                    </a:stretch>
                  </pic:blipFill>
                  <pic:spPr>
                    <a:xfrm>
                      <a:off x="0" y="0"/>
                      <a:ext cx="3287458" cy="3106393"/>
                    </a:xfrm>
                    <a:prstGeom prst="rect">
                      <a:avLst/>
                    </a:prstGeom>
                  </pic:spPr>
                </pic:pic>
              </a:graphicData>
            </a:graphic>
          </wp:inline>
        </w:drawing>
      </w:r>
    </w:p>
    <w:p w14:paraId="35A1A3D3" w14:textId="6034152A" w:rsidR="00B82C28" w:rsidRPr="002A60BD" w:rsidRDefault="004C59CE" w:rsidP="004C59CE">
      <w:pPr>
        <w:pStyle w:val="Caption"/>
        <w:rPr>
          <w:lang w:val="sr-Latn-ME"/>
        </w:rPr>
      </w:pPr>
      <w:bookmarkStart w:id="101" w:name="_Ref371518987"/>
      <w:r w:rsidRPr="002A60BD">
        <w:rPr>
          <w:b/>
          <w:lang w:val="sr-Latn-ME"/>
        </w:rPr>
        <w:t>Slika</w:t>
      </w:r>
      <w:bookmarkEnd w:id="101"/>
      <w:r w:rsidR="00AE36CE" w:rsidRPr="002A60BD">
        <w:rPr>
          <w:b/>
          <w:lang w:val="sr-Latn-ME"/>
        </w:rPr>
        <w:t xml:space="preserve"> 79</w:t>
      </w:r>
      <w:r w:rsidRPr="002A60BD">
        <w:rPr>
          <w:b/>
          <w:lang w:val="sr-Latn-ME"/>
        </w:rPr>
        <w:t>:</w:t>
      </w:r>
      <w:r w:rsidRPr="002A60BD">
        <w:rPr>
          <w:lang w:val="sr-Latn-ME"/>
        </w:rPr>
        <w:t xml:space="preserve"> Element (Feature) za crtanje granice </w:t>
      </w:r>
      <w:r w:rsidR="00A74319" w:rsidRPr="002A60BD">
        <w:rPr>
          <w:lang w:val="sr-Latn-ME"/>
        </w:rPr>
        <w:t xml:space="preserve">urbanističkih </w:t>
      </w:r>
      <w:r w:rsidRPr="002A60BD">
        <w:rPr>
          <w:lang w:val="sr-Latn-ME"/>
        </w:rPr>
        <w:t>parcela</w:t>
      </w:r>
    </w:p>
    <w:p w14:paraId="315F2AB6" w14:textId="5E77F718" w:rsidR="00452EF4" w:rsidRPr="002A60BD" w:rsidRDefault="005E56E3" w:rsidP="00475A4A">
      <w:pPr>
        <w:pStyle w:val="ListParagraph"/>
        <w:numPr>
          <w:ilvl w:val="0"/>
          <w:numId w:val="26"/>
        </w:numPr>
        <w:rPr>
          <w:lang w:val="sr-Latn-ME"/>
        </w:rPr>
      </w:pPr>
      <w:r w:rsidRPr="002A60BD">
        <w:rPr>
          <w:lang w:val="sr-Latn-ME"/>
        </w:rPr>
        <w:t xml:space="preserve">Granice </w:t>
      </w:r>
      <w:r w:rsidR="00452EF4" w:rsidRPr="002A60BD">
        <w:rPr>
          <w:lang w:val="sr-Latn-ME"/>
        </w:rPr>
        <w:t xml:space="preserve">urbanističkih </w:t>
      </w:r>
      <w:r w:rsidRPr="002A60BD">
        <w:rPr>
          <w:lang w:val="sr-Latn-ME"/>
        </w:rPr>
        <w:t>parcela moraju biti nacrtane tako da</w:t>
      </w:r>
      <w:r w:rsidR="00452EF4" w:rsidRPr="002A60BD">
        <w:rPr>
          <w:lang w:val="sr-Latn-ME"/>
        </w:rPr>
        <w:t>:</w:t>
      </w:r>
    </w:p>
    <w:p w14:paraId="75D80EAA" w14:textId="69E69DD9" w:rsidR="00A920E2" w:rsidRPr="002A60BD" w:rsidRDefault="00A920E2" w:rsidP="00475A4A">
      <w:pPr>
        <w:pStyle w:val="ListParagraph"/>
        <w:numPr>
          <w:ilvl w:val="1"/>
          <w:numId w:val="26"/>
        </w:numPr>
        <w:rPr>
          <w:lang w:val="sr-Latn-ME"/>
        </w:rPr>
      </w:pPr>
      <w:r w:rsidRPr="002A60BD">
        <w:rPr>
          <w:lang w:val="sr-Latn-ME"/>
        </w:rPr>
        <w:t>linije (polilinije) ni</w:t>
      </w:r>
      <w:r w:rsidR="00452EF4" w:rsidRPr="002A60BD">
        <w:rPr>
          <w:lang w:val="sr-Latn-ME"/>
        </w:rPr>
        <w:t xml:space="preserve">su zatvorene, </w:t>
      </w:r>
    </w:p>
    <w:p w14:paraId="50ADA145" w14:textId="45E2B15E" w:rsidR="00A920E2" w:rsidRPr="002A60BD" w:rsidRDefault="00A920E2" w:rsidP="00475A4A">
      <w:pPr>
        <w:pStyle w:val="ListParagraph"/>
        <w:numPr>
          <w:ilvl w:val="1"/>
          <w:numId w:val="26"/>
        </w:numPr>
        <w:rPr>
          <w:lang w:val="sr-Latn-ME"/>
        </w:rPr>
      </w:pPr>
      <w:r w:rsidRPr="002A60BD">
        <w:rPr>
          <w:lang w:val="sr-Latn-ME"/>
        </w:rPr>
        <w:t xml:space="preserve">linije (polilinije) </w:t>
      </w:r>
      <w:r w:rsidR="00452EF4" w:rsidRPr="002A60BD">
        <w:rPr>
          <w:lang w:val="sr-Latn-ME"/>
        </w:rPr>
        <w:t xml:space="preserve">se ne presijecaju i </w:t>
      </w:r>
    </w:p>
    <w:p w14:paraId="0FB50152" w14:textId="79A7F57F" w:rsidR="004C59CE" w:rsidRPr="002A60BD" w:rsidRDefault="00450F32" w:rsidP="00475A4A">
      <w:pPr>
        <w:pStyle w:val="ListParagraph"/>
        <w:numPr>
          <w:ilvl w:val="1"/>
          <w:numId w:val="26"/>
        </w:numPr>
        <w:rPr>
          <w:lang w:val="sr-Latn-ME"/>
        </w:rPr>
      </w:pPr>
      <w:r w:rsidRPr="002A60BD">
        <w:rPr>
          <w:lang w:val="sr-Latn-ME"/>
        </w:rPr>
        <w:t xml:space="preserve">da </w:t>
      </w:r>
      <w:r w:rsidR="00452EF4" w:rsidRPr="002A60BD">
        <w:rPr>
          <w:lang w:val="sr-Latn-ME"/>
        </w:rPr>
        <w:t xml:space="preserve">ne </w:t>
      </w:r>
      <w:r w:rsidRPr="002A60BD">
        <w:rPr>
          <w:lang w:val="sr-Latn-ME"/>
        </w:rPr>
        <w:t xml:space="preserve">bude </w:t>
      </w:r>
      <w:r w:rsidR="00452EF4" w:rsidRPr="002A60BD">
        <w:rPr>
          <w:lang w:val="sr-Latn-ME"/>
        </w:rPr>
        <w:t>duplih linija</w:t>
      </w:r>
      <w:r w:rsidR="00A920E2" w:rsidRPr="002A60BD">
        <w:rPr>
          <w:lang w:val="sr-Latn-ME"/>
        </w:rPr>
        <w:t xml:space="preserve"> (polilijina)</w:t>
      </w:r>
      <w:r w:rsidR="00452EF4" w:rsidRPr="002A60BD">
        <w:rPr>
          <w:lang w:val="sr-Latn-ME"/>
        </w:rPr>
        <w:t>.</w:t>
      </w:r>
    </w:p>
    <w:p w14:paraId="702EB002" w14:textId="77777777" w:rsidR="00635E8C" w:rsidRPr="002A60BD" w:rsidRDefault="00635E8C" w:rsidP="00635E8C">
      <w:pPr>
        <w:rPr>
          <w:lang w:val="sr-Latn-ME"/>
        </w:rPr>
      </w:pP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576412" w:rsidRPr="002A60BD" w14:paraId="58048D56" w14:textId="77777777" w:rsidTr="007966A6">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0CA7A89A" w14:textId="77777777" w:rsidR="00576412" w:rsidRPr="002A60BD" w:rsidRDefault="00576412" w:rsidP="007966A6">
            <w:pPr>
              <w:pStyle w:val="Icon"/>
              <w:ind w:firstLine="0"/>
              <w:rPr>
                <w:u w:val="double"/>
                <w:lang w:val="sr-Latn-ME"/>
              </w:rPr>
            </w:pPr>
            <w:r w:rsidRPr="002A60BD">
              <w:rPr>
                <w:noProof/>
                <w:lang w:val="en-US" w:eastAsia="en-US"/>
              </w:rPr>
              <w:lastRenderedPageBreak/>
              <mc:AlternateContent>
                <mc:Choice Requires="wpg">
                  <w:drawing>
                    <wp:inline distT="0" distB="0" distL="0" distR="0" wp14:anchorId="41AEFB67" wp14:editId="70EF6C1E">
                      <wp:extent cx="228600" cy="228600"/>
                      <wp:effectExtent l="0" t="0" r="0" b="0"/>
                      <wp:docPr id="281"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282" name="Oval 282"/>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283" name="Freeform 283"/>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66925EC"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">
                      <v:oval id="Oval 282"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J3q8QA&#10;AADcAAAADwAAAGRycy9kb3ducmV2LnhtbESPUWvCMBSF3wf7D+EOfJGZLqiUziijbOKjU3/Atbk2&#10;Zc1NaTKt/94Igo+Hc853OIvV4Fpxpj40njV8TDIQxJU3DdcaDvuf9xxEiMgGW8+k4UoBVsvXlwUW&#10;xl/4l867WIsE4VCgBhtjV0gZKksOw8R3xMk7+d5hTLKvpenxkuCulSrL5tJhw2nBYkelpepv9+80&#10;jNW3LLczNRufbLl1x+N6P83XWo/ehq9PEJGG+Aw/2hujQeUK7mfSEZ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yd6vEAAAA3AAAAA8AAAAAAAAAAAAAAAAAmAIAAGRycy9k&#10;b3ducmV2LnhtbFBLBQYAAAAABAAEAPUAAACJAwAAAAA=&#10;" fillcolor="#0070c0" stroked="f" strokeweight="0">
                        <v:stroke joinstyle="miter"/>
                        <o:lock v:ext="edit" aspectratio="t"/>
                      </v:oval>
                      <v:shape id="Freeform 283"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hmbMYA&#10;AADcAAAADwAAAGRycy9kb3ducmV2LnhtbESPQWvCQBSE74L/YXlCb7qpBZHUVaSghIoWtbXXR/aZ&#10;Tc2+Ddmtif/eFQo9DjPzDTNbdLYSV2p86VjB8ygBQZw7XXKh4PO4Gk5B+ICssXJMCm7kYTHv92aY&#10;atfynq6HUIgIYZ+iAhNCnUrpc0MW/cjVxNE7u8ZiiLIppG6wjXBbyXGSTKTFkuOCwZreDOWXw69V&#10;8JNlu+V6a763m/fzMfk6FR/rU6vU06BbvoII1IX/8F870wrG0xd4nIlH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VhmbMYAAADcAAAADwAAAAAAAAAAAAAAAACYAgAAZHJz&#10;L2Rvd25yZXYueG1sUEsFBgAAAAAEAAQA9QAAAIsDAAAAAA==&#10;" path="m3915,38279r23491,l27406,127000r-23491,l3915,38279xm15661,v8649,,15661,7012,15661,15661c31322,24310,24310,31322,15661,31322,7012,31322,,24310,,15661,,7012,7012,,15661,xe" fillcolor="window"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1B264BA8" w14:textId="77777777" w:rsidR="00635E8C" w:rsidRPr="002A60BD" w:rsidRDefault="00576412" w:rsidP="00635E8C">
            <w:pPr>
              <w:pStyle w:val="TipText"/>
              <w:ind w:firstLine="0"/>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szCs w:val="18"/>
                <w:lang w:val="sr-Latn-ME"/>
              </w:rPr>
              <w:t>Preporučuje se da se granice urbanističkih parcela</w:t>
            </w:r>
            <w:r w:rsidR="00635E8C" w:rsidRPr="002A60BD">
              <w:rPr>
                <w:sz w:val="18"/>
                <w:szCs w:val="18"/>
                <w:lang w:val="sr-Latn-ME"/>
              </w:rPr>
              <w:t>:</w:t>
            </w:r>
          </w:p>
          <w:p w14:paraId="781BDAB3" w14:textId="77777777" w:rsidR="00576412" w:rsidRPr="002A60BD" w:rsidRDefault="00576412" w:rsidP="00475A4A">
            <w:pPr>
              <w:pStyle w:val="TipText"/>
              <w:numPr>
                <w:ilvl w:val="0"/>
                <w:numId w:val="27"/>
              </w:numPr>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szCs w:val="18"/>
                <w:lang w:val="sr-Latn-ME"/>
              </w:rPr>
              <w:t xml:space="preserve">prvo nacrtaju kao </w:t>
            </w:r>
            <w:r w:rsidRPr="002A60BD">
              <w:rPr>
                <w:sz w:val="18"/>
                <w:lang w:val="sr-Latn-ME"/>
              </w:rPr>
              <w:t>geometrijski elementi (</w:t>
            </w:r>
            <w:r w:rsidRPr="002A60BD">
              <w:rPr>
                <w:b/>
                <w:sz w:val="18"/>
                <w:lang w:val="sr-Latn-ME"/>
              </w:rPr>
              <w:t>Drawing Geometry</w:t>
            </w:r>
            <w:r w:rsidRPr="002A60BD">
              <w:rPr>
                <w:sz w:val="18"/>
                <w:lang w:val="sr-Latn-ME"/>
              </w:rPr>
              <w:t>) u AutoCAD</w:t>
            </w:r>
            <w:r w:rsidRPr="002A60BD">
              <w:rPr>
                <w:sz w:val="18"/>
                <w:vertAlign w:val="superscript"/>
                <w:lang w:val="sr-Latn-ME"/>
              </w:rPr>
              <w:t>®</w:t>
            </w:r>
            <w:r w:rsidRPr="002A60BD">
              <w:rPr>
                <w:sz w:val="18"/>
                <w:lang w:val="sr-Latn-ME"/>
              </w:rPr>
              <w:t xml:space="preserve"> Map 3D</w:t>
            </w:r>
          </w:p>
          <w:p w14:paraId="4559DDFD" w14:textId="0050D962" w:rsidR="00635E8C" w:rsidRPr="002A60BD" w:rsidRDefault="00635E8C" w:rsidP="00475A4A">
            <w:pPr>
              <w:pStyle w:val="TipText"/>
              <w:numPr>
                <w:ilvl w:val="0"/>
                <w:numId w:val="27"/>
              </w:numPr>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lang w:val="sr-Latn-ME"/>
              </w:rPr>
              <w:t xml:space="preserve">uradi proces kreiranja topologije </w:t>
            </w:r>
            <w:r w:rsidR="00374607" w:rsidRPr="002A60BD">
              <w:rPr>
                <w:sz w:val="18"/>
                <w:lang w:val="sr-Latn-ME"/>
              </w:rPr>
              <w:t xml:space="preserve">za </w:t>
            </w:r>
            <w:r w:rsidRPr="002A60BD">
              <w:rPr>
                <w:sz w:val="18"/>
                <w:szCs w:val="18"/>
                <w:lang w:val="sr-Latn-ME"/>
              </w:rPr>
              <w:t>granic</w:t>
            </w:r>
            <w:r w:rsidR="00374607" w:rsidRPr="002A60BD">
              <w:rPr>
                <w:sz w:val="18"/>
                <w:szCs w:val="18"/>
                <w:lang w:val="sr-Latn-ME"/>
              </w:rPr>
              <w:t>e</w:t>
            </w:r>
            <w:r w:rsidRPr="002A60BD">
              <w:rPr>
                <w:sz w:val="18"/>
                <w:szCs w:val="18"/>
                <w:lang w:val="sr-Latn-ME"/>
              </w:rPr>
              <w:t xml:space="preserve"> urbanističkih parcela</w:t>
            </w:r>
            <w:r w:rsidRPr="002A60BD">
              <w:rPr>
                <w:sz w:val="18"/>
                <w:lang w:val="sr-Latn-ME"/>
              </w:rPr>
              <w:t xml:space="preserve"> kao </w:t>
            </w:r>
            <w:r w:rsidR="009D3DAA" w:rsidRPr="002A60BD">
              <w:rPr>
                <w:sz w:val="18"/>
                <w:lang w:val="sr-Latn-ME"/>
              </w:rPr>
              <w:t>geometrijske elemente</w:t>
            </w:r>
            <w:r w:rsidRPr="002A60BD">
              <w:rPr>
                <w:sz w:val="18"/>
                <w:lang w:val="sr-Latn-ME"/>
              </w:rPr>
              <w:t xml:space="preserve"> (</w:t>
            </w:r>
            <w:r w:rsidRPr="002A60BD">
              <w:rPr>
                <w:b/>
                <w:sz w:val="18"/>
                <w:lang w:val="sr-Latn-ME"/>
              </w:rPr>
              <w:t>Drawing Geometry</w:t>
            </w:r>
            <w:r w:rsidRPr="002A60BD">
              <w:rPr>
                <w:sz w:val="18"/>
                <w:lang w:val="sr-Latn-ME"/>
              </w:rPr>
              <w:t xml:space="preserve">), kako bi </w:t>
            </w:r>
            <w:r w:rsidR="00374607" w:rsidRPr="002A60BD">
              <w:rPr>
                <w:sz w:val="18"/>
                <w:lang w:val="sr-Latn-ME"/>
              </w:rPr>
              <w:t>bili sigurni da su granice ispravno nacrtane</w:t>
            </w:r>
          </w:p>
          <w:p w14:paraId="581FD393" w14:textId="1AF2DBA2" w:rsidR="00374607" w:rsidRPr="002A60BD" w:rsidRDefault="00A24C82" w:rsidP="00475A4A">
            <w:pPr>
              <w:pStyle w:val="TipText"/>
              <w:numPr>
                <w:ilvl w:val="0"/>
                <w:numId w:val="27"/>
              </w:numPr>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szCs w:val="18"/>
                <w:lang w:val="sr-Latn-ME"/>
              </w:rPr>
              <w:t>nakon toga kreir</w:t>
            </w:r>
            <w:r w:rsidR="009D3DAA" w:rsidRPr="002A60BD">
              <w:rPr>
                <w:sz w:val="18"/>
                <w:szCs w:val="18"/>
                <w:lang w:val="sr-Latn-ME"/>
              </w:rPr>
              <w:t>ati</w:t>
            </w:r>
            <w:r w:rsidRPr="002A60BD">
              <w:rPr>
                <w:sz w:val="18"/>
                <w:szCs w:val="18"/>
                <w:lang w:val="sr-Latn-ME"/>
              </w:rPr>
              <w:t xml:space="preserve"> </w:t>
            </w:r>
            <w:r w:rsidRPr="002A60BD">
              <w:rPr>
                <w:b/>
                <w:sz w:val="18"/>
                <w:szCs w:val="18"/>
                <w:lang w:val="sr-Latn-ME"/>
              </w:rPr>
              <w:t>granic</w:t>
            </w:r>
            <w:r w:rsidR="009D3DAA" w:rsidRPr="002A60BD">
              <w:rPr>
                <w:b/>
                <w:sz w:val="18"/>
                <w:szCs w:val="18"/>
                <w:lang w:val="sr-Latn-ME"/>
              </w:rPr>
              <w:t>e</w:t>
            </w:r>
            <w:r w:rsidRPr="002A60BD">
              <w:rPr>
                <w:b/>
                <w:sz w:val="18"/>
                <w:szCs w:val="18"/>
                <w:lang w:val="sr-Latn-ME"/>
              </w:rPr>
              <w:t xml:space="preserve"> urbanističk</w:t>
            </w:r>
            <w:r w:rsidR="009D3DAA" w:rsidRPr="002A60BD">
              <w:rPr>
                <w:b/>
                <w:sz w:val="18"/>
                <w:szCs w:val="18"/>
                <w:lang w:val="sr-Latn-ME"/>
              </w:rPr>
              <w:t>ih</w:t>
            </w:r>
            <w:r w:rsidRPr="002A60BD">
              <w:rPr>
                <w:b/>
                <w:sz w:val="18"/>
                <w:szCs w:val="18"/>
                <w:lang w:val="sr-Latn-ME"/>
              </w:rPr>
              <w:t xml:space="preserve"> parcel</w:t>
            </w:r>
            <w:r w:rsidR="009D3DAA" w:rsidRPr="002A60BD">
              <w:rPr>
                <w:b/>
                <w:sz w:val="18"/>
                <w:szCs w:val="18"/>
                <w:lang w:val="sr-Latn-ME"/>
              </w:rPr>
              <w:t>a</w:t>
            </w:r>
            <w:r w:rsidRPr="002A60BD">
              <w:rPr>
                <w:sz w:val="18"/>
                <w:szCs w:val="18"/>
                <w:lang w:val="sr-Latn-ME"/>
              </w:rPr>
              <w:t xml:space="preserve"> kao </w:t>
            </w:r>
            <w:r w:rsidRPr="002A60BD">
              <w:rPr>
                <w:b/>
                <w:sz w:val="18"/>
                <w:szCs w:val="18"/>
                <w:lang w:val="sr-Latn-ME"/>
              </w:rPr>
              <w:t>Feature</w:t>
            </w:r>
            <w:r w:rsidRPr="002A60BD">
              <w:rPr>
                <w:sz w:val="18"/>
                <w:szCs w:val="18"/>
                <w:lang w:val="sr-Latn-ME"/>
              </w:rPr>
              <w:t xml:space="preserve"> </w:t>
            </w:r>
            <w:r w:rsidR="009D3DAA" w:rsidRPr="002A60BD">
              <w:rPr>
                <w:sz w:val="18"/>
                <w:szCs w:val="18"/>
                <w:lang w:val="sr-Latn-ME"/>
              </w:rPr>
              <w:t>u bazi</w:t>
            </w:r>
            <w:r w:rsidR="00383658" w:rsidRPr="002A60BD">
              <w:rPr>
                <w:sz w:val="18"/>
                <w:szCs w:val="18"/>
                <w:lang w:val="sr-Latn-ME"/>
              </w:rPr>
              <w:t xml:space="preserve"> </w:t>
            </w:r>
            <w:r w:rsidR="001E658F" w:rsidRPr="002A60BD">
              <w:rPr>
                <w:sz w:val="18"/>
                <w:szCs w:val="18"/>
                <w:lang w:val="sr-Latn-ME"/>
              </w:rPr>
              <w:t>od uspješno</w:t>
            </w:r>
            <w:r w:rsidR="00797AB8" w:rsidRPr="002A60BD">
              <w:rPr>
                <w:sz w:val="18"/>
                <w:szCs w:val="18"/>
                <w:lang w:val="sr-Latn-ME"/>
              </w:rPr>
              <w:t xml:space="preserve"> nacrtanih geometrijskih elemenata (Drawing Geometry)</w:t>
            </w:r>
            <w:r w:rsidR="001E658F" w:rsidRPr="002A60BD">
              <w:rPr>
                <w:sz w:val="18"/>
                <w:szCs w:val="18"/>
                <w:lang w:val="sr-Latn-ME"/>
              </w:rPr>
              <w:t xml:space="preserve"> </w:t>
            </w:r>
            <w:r w:rsidR="00D31278" w:rsidRPr="002A60BD">
              <w:rPr>
                <w:sz w:val="18"/>
                <w:szCs w:val="18"/>
                <w:lang w:val="sr-Latn-ME"/>
              </w:rPr>
              <w:t xml:space="preserve">primjenjujući proceduru koja je objašnjena u naslovu </w:t>
            </w:r>
            <w:r w:rsidR="00D70C8E" w:rsidRPr="002A60BD">
              <w:rPr>
                <w:b/>
                <w:sz w:val="18"/>
                <w:szCs w:val="18"/>
                <w:lang w:val="sr-Latn-ME"/>
              </w:rPr>
              <w:fldChar w:fldCharType="begin"/>
            </w:r>
            <w:r w:rsidR="00D70C8E" w:rsidRPr="002A60BD">
              <w:rPr>
                <w:b/>
                <w:sz w:val="18"/>
                <w:szCs w:val="18"/>
                <w:lang w:val="sr-Latn-ME"/>
              </w:rPr>
              <w:instrText xml:space="preserve"> REF _Ref371583792 \r \h  \* MERGEFORMAT </w:instrText>
            </w:r>
            <w:r w:rsidR="00D70C8E" w:rsidRPr="002A60BD">
              <w:rPr>
                <w:b/>
                <w:sz w:val="18"/>
                <w:szCs w:val="18"/>
                <w:lang w:val="sr-Latn-ME"/>
              </w:rPr>
            </w:r>
            <w:r w:rsidR="00D70C8E" w:rsidRPr="002A60BD">
              <w:rPr>
                <w:b/>
                <w:sz w:val="18"/>
                <w:szCs w:val="18"/>
                <w:lang w:val="sr-Latn-ME"/>
              </w:rPr>
              <w:fldChar w:fldCharType="separate"/>
            </w:r>
            <w:r w:rsidR="005E400A" w:rsidRPr="002A60BD">
              <w:rPr>
                <w:b/>
                <w:sz w:val="18"/>
                <w:szCs w:val="18"/>
                <w:lang w:val="sr-Latn-ME"/>
              </w:rPr>
              <w:t>3.3.1.2</w:t>
            </w:r>
            <w:r w:rsidR="00D70C8E" w:rsidRPr="002A60BD">
              <w:rPr>
                <w:b/>
                <w:sz w:val="18"/>
                <w:szCs w:val="18"/>
                <w:lang w:val="sr-Latn-ME"/>
              </w:rPr>
              <w:fldChar w:fldCharType="end"/>
            </w:r>
            <w:r w:rsidR="00D70C8E" w:rsidRPr="002A60BD">
              <w:rPr>
                <w:sz w:val="18"/>
                <w:szCs w:val="18"/>
                <w:lang w:val="sr-Latn-ME"/>
              </w:rPr>
              <w:t>.</w:t>
            </w:r>
          </w:p>
        </w:tc>
      </w:tr>
    </w:tbl>
    <w:p w14:paraId="2E005013" w14:textId="23A61A17" w:rsidR="004C59CE" w:rsidRPr="002A60BD" w:rsidRDefault="004C59CE" w:rsidP="008F517C">
      <w:pPr>
        <w:spacing w:after="0"/>
        <w:rPr>
          <w:lang w:val="sr-Latn-ME"/>
        </w:rPr>
      </w:pPr>
    </w:p>
    <w:p w14:paraId="48B43B63" w14:textId="5F67FC76" w:rsidR="00131C57" w:rsidRPr="002A60BD" w:rsidRDefault="00AE36CE">
      <w:pPr>
        <w:rPr>
          <w:lang w:val="sr-Latn-ME"/>
        </w:rPr>
      </w:pPr>
      <w:r w:rsidRPr="002A60BD">
        <w:rPr>
          <w:lang w:val="sr-Latn-ME"/>
        </w:rPr>
        <w:t xml:space="preserve">Na </w:t>
      </w:r>
      <w:r w:rsidR="0058437C" w:rsidRPr="002A60BD">
        <w:rPr>
          <w:lang w:val="sr-Latn-ME"/>
        </w:rPr>
        <w:t>Slici 8</w:t>
      </w:r>
      <w:r w:rsidRPr="002A60BD">
        <w:rPr>
          <w:lang w:val="sr-Latn-ME"/>
        </w:rPr>
        <w:t>0</w:t>
      </w:r>
      <w:r w:rsidR="0058437C" w:rsidRPr="002A60BD">
        <w:rPr>
          <w:lang w:val="sr-Latn-ME"/>
        </w:rPr>
        <w:t xml:space="preserve"> </w:t>
      </w:r>
      <w:r w:rsidR="00131C57" w:rsidRPr="002A60BD">
        <w:rPr>
          <w:lang w:val="sr-Latn-ME"/>
        </w:rPr>
        <w:t xml:space="preserve">su prikazane kreirane granice urbanističkih parcela kao Feature </w:t>
      </w:r>
      <w:r w:rsidR="00D44BDB" w:rsidRPr="002A60BD">
        <w:rPr>
          <w:lang w:val="sr-Latn-ME"/>
        </w:rPr>
        <w:t xml:space="preserve">elementi </w:t>
      </w:r>
      <w:r w:rsidR="00131C57" w:rsidRPr="002A60BD">
        <w:rPr>
          <w:lang w:val="sr-Latn-ME"/>
        </w:rPr>
        <w:t>u bazi.</w:t>
      </w:r>
    </w:p>
    <w:p w14:paraId="67695ABC" w14:textId="77777777" w:rsidR="00252D25" w:rsidRPr="002A60BD" w:rsidRDefault="00252D25" w:rsidP="00252D25">
      <w:pPr>
        <w:pStyle w:val="Slike"/>
        <w:keepNext/>
      </w:pPr>
      <w:r w:rsidRPr="002A60BD">
        <w:rPr>
          <w:lang w:val="en-US"/>
        </w:rPr>
        <w:drawing>
          <wp:inline distT="0" distB="0" distL="0" distR="0" wp14:anchorId="2AFAB042" wp14:editId="089F4EE3">
            <wp:extent cx="5566410" cy="3015138"/>
            <wp:effectExtent l="38100" t="38100" r="91440" b="9017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ACAD 39.jpg"/>
                    <pic:cNvPicPr/>
                  </pic:nvPicPr>
                  <pic:blipFill>
                    <a:blip r:embed="rId137">
                      <a:extLst>
                        <a:ext uri="{28A0092B-C50C-407E-A947-70E740481C1C}">
                          <a14:useLocalDpi xmlns:a14="http://schemas.microsoft.com/office/drawing/2010/main" val="0"/>
                        </a:ext>
                      </a:extLst>
                    </a:blip>
                    <a:stretch>
                      <a:fillRect/>
                    </a:stretch>
                  </pic:blipFill>
                  <pic:spPr>
                    <a:xfrm>
                      <a:off x="0" y="0"/>
                      <a:ext cx="5584199" cy="3024774"/>
                    </a:xfrm>
                    <a:prstGeom prst="rect">
                      <a:avLst/>
                    </a:prstGeom>
                    <a:effectLst>
                      <a:outerShdw blurRad="50800" dist="38100" dir="2700000" algn="tl" rotWithShape="0">
                        <a:prstClr val="black">
                          <a:alpha val="40000"/>
                        </a:prstClr>
                      </a:outerShdw>
                    </a:effectLst>
                  </pic:spPr>
                </pic:pic>
              </a:graphicData>
            </a:graphic>
          </wp:inline>
        </w:drawing>
      </w:r>
    </w:p>
    <w:p w14:paraId="2ACDC14B" w14:textId="31FD3473" w:rsidR="00252D25" w:rsidRPr="002A60BD" w:rsidRDefault="00252D25" w:rsidP="00252D25">
      <w:pPr>
        <w:pStyle w:val="Caption"/>
        <w:rPr>
          <w:lang w:val="sr-Latn-ME"/>
        </w:rPr>
      </w:pPr>
      <w:bookmarkStart w:id="102" w:name="_Ref371522500"/>
      <w:r w:rsidRPr="002A60BD">
        <w:rPr>
          <w:b/>
          <w:lang w:val="sr-Latn-ME"/>
        </w:rPr>
        <w:t>Slika</w:t>
      </w:r>
      <w:bookmarkEnd w:id="102"/>
      <w:r w:rsidR="00AE36CE" w:rsidRPr="002A60BD">
        <w:rPr>
          <w:b/>
          <w:lang w:val="sr-Latn-ME"/>
        </w:rPr>
        <w:t xml:space="preserve"> 80</w:t>
      </w:r>
      <w:r w:rsidRPr="002A60BD">
        <w:rPr>
          <w:b/>
          <w:lang w:val="sr-Latn-ME"/>
        </w:rPr>
        <w:t>:</w:t>
      </w:r>
      <w:r w:rsidRPr="002A60BD">
        <w:rPr>
          <w:lang w:val="sr-Latn-ME"/>
        </w:rPr>
        <w:t xml:space="preserve"> Primjer kreiranih granica urbanističkih parcela kao Feature elementi</w:t>
      </w:r>
    </w:p>
    <w:p w14:paraId="71DCF65F" w14:textId="650EEED7" w:rsidR="004949F5" w:rsidRPr="002A60BD" w:rsidRDefault="00333D27" w:rsidP="00475A4A">
      <w:pPr>
        <w:pStyle w:val="ListParagraph"/>
        <w:numPr>
          <w:ilvl w:val="0"/>
          <w:numId w:val="26"/>
        </w:numPr>
        <w:rPr>
          <w:lang w:val="sr-Latn-ME"/>
        </w:rPr>
      </w:pPr>
      <w:r w:rsidRPr="002A60BD">
        <w:rPr>
          <w:lang w:val="sr-Latn-ME"/>
        </w:rPr>
        <w:t>Poslije</w:t>
      </w:r>
      <w:r w:rsidR="00AB31EE" w:rsidRPr="002A60BD">
        <w:rPr>
          <w:lang w:val="sr-Latn-ME"/>
        </w:rPr>
        <w:t xml:space="preserve"> </w:t>
      </w:r>
      <w:r w:rsidRPr="002A60BD">
        <w:rPr>
          <w:lang w:val="sr-Latn-ME"/>
        </w:rPr>
        <w:t>ispravno</w:t>
      </w:r>
      <w:r w:rsidR="00AB31EE" w:rsidRPr="002A60BD">
        <w:rPr>
          <w:lang w:val="sr-Latn-ME"/>
        </w:rPr>
        <w:t xml:space="preserve"> kreiranih granica urbanističkih parcela neophodno je nacrtati</w:t>
      </w:r>
      <w:r w:rsidR="00407335" w:rsidRPr="002A60BD">
        <w:rPr>
          <w:lang w:val="sr-Latn-ME"/>
        </w:rPr>
        <w:t xml:space="preserve"> </w:t>
      </w:r>
      <w:r w:rsidR="00AB31EE" w:rsidRPr="002A60BD">
        <w:rPr>
          <w:lang w:val="sr-Latn-ME"/>
        </w:rPr>
        <w:t xml:space="preserve">tačku </w:t>
      </w:r>
      <w:r w:rsidR="00AB31EE" w:rsidRPr="002A60BD">
        <w:rPr>
          <w:b/>
          <w:lang w:val="sr-Latn-ME"/>
        </w:rPr>
        <w:t xml:space="preserve">oznake urbanističke parcele </w:t>
      </w:r>
      <w:r w:rsidR="001F6CFC" w:rsidRPr="002A60BD">
        <w:rPr>
          <w:lang w:val="sr-Latn-ME"/>
        </w:rPr>
        <w:t>un</w:t>
      </w:r>
      <w:r w:rsidR="007B182B" w:rsidRPr="002A60BD">
        <w:rPr>
          <w:lang w:val="sr-Latn-ME"/>
        </w:rPr>
        <w:t>utar granica</w:t>
      </w:r>
      <w:r w:rsidR="001F6CFC" w:rsidRPr="002A60BD">
        <w:rPr>
          <w:lang w:val="sr-Latn-ME"/>
        </w:rPr>
        <w:t xml:space="preserve"> urbanističk</w:t>
      </w:r>
      <w:r w:rsidR="007B182B" w:rsidRPr="002A60BD">
        <w:rPr>
          <w:lang w:val="sr-Latn-ME"/>
        </w:rPr>
        <w:t>ih</w:t>
      </w:r>
      <w:r w:rsidR="001F6CFC" w:rsidRPr="002A60BD">
        <w:rPr>
          <w:lang w:val="sr-Latn-ME"/>
        </w:rPr>
        <w:t xml:space="preserve"> parce</w:t>
      </w:r>
      <w:r w:rsidR="007A17B0" w:rsidRPr="002A60BD">
        <w:rPr>
          <w:lang w:val="sr-Latn-ME"/>
        </w:rPr>
        <w:t>l</w:t>
      </w:r>
      <w:r w:rsidR="007B182B" w:rsidRPr="002A60BD">
        <w:rPr>
          <w:lang w:val="sr-Latn-ME"/>
        </w:rPr>
        <w:t>a</w:t>
      </w:r>
      <w:r w:rsidR="001F6CFC" w:rsidRPr="002A60BD">
        <w:rPr>
          <w:b/>
          <w:lang w:val="sr-Latn-ME"/>
        </w:rPr>
        <w:t xml:space="preserve"> </w:t>
      </w:r>
      <w:r w:rsidR="00AB31EE" w:rsidRPr="002A60BD">
        <w:rPr>
          <w:lang w:val="sr-Latn-ME"/>
        </w:rPr>
        <w:t xml:space="preserve">pomoću elementa (Feature) </w:t>
      </w:r>
      <w:r w:rsidR="00AB31EE" w:rsidRPr="002A60BD">
        <w:rPr>
          <w:b/>
          <w:lang w:val="sr-Latn-ME"/>
        </w:rPr>
        <w:t>Oznaka urbanističke parcele</w:t>
      </w:r>
      <w:r w:rsidR="003B571F" w:rsidRPr="002A60BD">
        <w:rPr>
          <w:lang w:val="sr-Latn-ME"/>
        </w:rPr>
        <w:t xml:space="preserve"> (</w:t>
      </w:r>
      <w:r w:rsidR="0058437C" w:rsidRPr="002A60BD">
        <w:rPr>
          <w:lang w:val="sr-Latn-ME"/>
        </w:rPr>
        <w:t>Slika 8</w:t>
      </w:r>
      <w:r w:rsidR="00AE36CE" w:rsidRPr="002A60BD">
        <w:rPr>
          <w:lang w:val="sr-Latn-ME"/>
        </w:rPr>
        <w:t>1</w:t>
      </w:r>
      <w:r w:rsidR="003B571F" w:rsidRPr="002A60BD">
        <w:rPr>
          <w:lang w:val="sr-Latn-ME"/>
        </w:rPr>
        <w:t>)</w:t>
      </w:r>
      <w:r w:rsidR="00AB31EE" w:rsidRPr="002A60BD">
        <w:rPr>
          <w:lang w:val="sr-Latn-ME"/>
        </w:rPr>
        <w:t xml:space="preserve">, tako </w:t>
      </w:r>
      <w:r w:rsidR="004E54D6" w:rsidRPr="002A60BD">
        <w:rPr>
          <w:lang w:val="sr-Latn-ME"/>
        </w:rPr>
        <w:t>da</w:t>
      </w:r>
      <w:r w:rsidR="00AB31EE" w:rsidRPr="002A60BD">
        <w:rPr>
          <w:lang w:val="sr-Latn-ME"/>
        </w:rPr>
        <w:t xml:space="preserve"> svaka parcela ima samo jednu tačku oznake urbanističke parcele.</w:t>
      </w:r>
    </w:p>
    <w:p w14:paraId="188CA7E7" w14:textId="77777777" w:rsidR="00E40F1D" w:rsidRPr="002A60BD" w:rsidRDefault="00D95075" w:rsidP="00E40F1D">
      <w:pPr>
        <w:pStyle w:val="Slike"/>
        <w:keepNext/>
      </w:pPr>
      <w:r w:rsidRPr="002A60BD">
        <w:rPr>
          <w:lang w:val="en-US"/>
        </w:rPr>
        <w:drawing>
          <wp:inline distT="0" distB="0" distL="0" distR="0" wp14:anchorId="30887005" wp14:editId="256C399C">
            <wp:extent cx="2754400" cy="2602695"/>
            <wp:effectExtent l="0" t="0" r="8255" b="762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ACAD 38.jpg"/>
                    <pic:cNvPicPr/>
                  </pic:nvPicPr>
                  <pic:blipFill>
                    <a:blip r:embed="rId138">
                      <a:extLst>
                        <a:ext uri="{28A0092B-C50C-407E-A947-70E740481C1C}">
                          <a14:useLocalDpi xmlns:a14="http://schemas.microsoft.com/office/drawing/2010/main" val="0"/>
                        </a:ext>
                      </a:extLst>
                    </a:blip>
                    <a:stretch>
                      <a:fillRect/>
                    </a:stretch>
                  </pic:blipFill>
                  <pic:spPr bwMode="auto">
                    <a:xfrm>
                      <a:off x="0" y="0"/>
                      <a:ext cx="2754400" cy="2602695"/>
                    </a:xfrm>
                    <a:prstGeom prst="rect">
                      <a:avLst/>
                    </a:prstGeom>
                    <a:ln>
                      <a:noFill/>
                    </a:ln>
                    <a:extLst>
                      <a:ext uri="{53640926-AAD7-44D8-BBD7-CCE9431645EC}">
                        <a14:shadowObscured xmlns:a14="http://schemas.microsoft.com/office/drawing/2010/main"/>
                      </a:ext>
                    </a:extLst>
                  </pic:spPr>
                </pic:pic>
              </a:graphicData>
            </a:graphic>
          </wp:inline>
        </w:drawing>
      </w:r>
    </w:p>
    <w:p w14:paraId="70515BBE" w14:textId="1CCFB1B7" w:rsidR="003B571F" w:rsidRPr="002A60BD" w:rsidRDefault="00E40F1D" w:rsidP="00E40F1D">
      <w:pPr>
        <w:pStyle w:val="Caption"/>
        <w:rPr>
          <w:lang w:val="sr-Latn-ME"/>
        </w:rPr>
      </w:pPr>
      <w:bookmarkStart w:id="103" w:name="_Ref371521452"/>
      <w:r w:rsidRPr="002A60BD">
        <w:rPr>
          <w:b/>
          <w:lang w:val="sr-Latn-ME"/>
        </w:rPr>
        <w:t>Slika</w:t>
      </w:r>
      <w:bookmarkEnd w:id="103"/>
      <w:r w:rsidR="00AE36CE" w:rsidRPr="002A60BD">
        <w:rPr>
          <w:b/>
          <w:lang w:val="sr-Latn-ME"/>
        </w:rPr>
        <w:t xml:space="preserve"> 81</w:t>
      </w:r>
      <w:r w:rsidRPr="002A60BD">
        <w:rPr>
          <w:b/>
          <w:lang w:val="sr-Latn-ME"/>
        </w:rPr>
        <w:t>:</w:t>
      </w:r>
      <w:r w:rsidRPr="002A60BD">
        <w:rPr>
          <w:lang w:val="sr-Latn-ME"/>
        </w:rPr>
        <w:t xml:space="preserve"> Element (Feature) za crtanje oznake urbanističke parcele</w:t>
      </w:r>
    </w:p>
    <w:p w14:paraId="44E48C07" w14:textId="74C3FAA4" w:rsidR="004949F5" w:rsidRPr="002A60BD" w:rsidRDefault="003901C5">
      <w:pPr>
        <w:rPr>
          <w:lang w:val="sr-Latn-ME"/>
        </w:rPr>
      </w:pPr>
      <w:r w:rsidRPr="002A60BD">
        <w:rPr>
          <w:lang w:val="sr-Latn-ME"/>
        </w:rPr>
        <w:lastRenderedPageBreak/>
        <w:t>Sada n</w:t>
      </w:r>
      <w:r w:rsidR="00333D27" w:rsidRPr="002A60BD">
        <w:rPr>
          <w:lang w:val="sr-Latn-ME"/>
        </w:rPr>
        <w:t>akon ispravno</w:t>
      </w:r>
      <w:r w:rsidRPr="002A60BD">
        <w:rPr>
          <w:lang w:val="sr-Latn-ME"/>
        </w:rPr>
        <w:t>g</w:t>
      </w:r>
      <w:r w:rsidR="00333D27" w:rsidRPr="002A60BD">
        <w:rPr>
          <w:lang w:val="sr-Latn-ME"/>
        </w:rPr>
        <w:t xml:space="preserve"> crtanja (kreiranja) </w:t>
      </w:r>
      <w:r w:rsidR="00333D27" w:rsidRPr="002A60BD">
        <w:rPr>
          <w:b/>
          <w:lang w:val="sr-Latn-ME"/>
        </w:rPr>
        <w:t>granic</w:t>
      </w:r>
      <w:r w:rsidR="002F38C0" w:rsidRPr="002A60BD">
        <w:rPr>
          <w:b/>
          <w:lang w:val="sr-Latn-ME"/>
        </w:rPr>
        <w:t>a</w:t>
      </w:r>
      <w:r w:rsidR="00333D27" w:rsidRPr="002A60BD">
        <w:rPr>
          <w:lang w:val="sr-Latn-ME"/>
        </w:rPr>
        <w:t xml:space="preserve"> i </w:t>
      </w:r>
      <w:r w:rsidR="00333D27" w:rsidRPr="002A60BD">
        <w:rPr>
          <w:b/>
          <w:lang w:val="sr-Latn-ME"/>
        </w:rPr>
        <w:t>oznak</w:t>
      </w:r>
      <w:r w:rsidR="002F38C0" w:rsidRPr="002A60BD">
        <w:rPr>
          <w:b/>
          <w:lang w:val="sr-Latn-ME"/>
        </w:rPr>
        <w:t>a</w:t>
      </w:r>
      <w:r w:rsidR="00333D27" w:rsidRPr="002A60BD">
        <w:rPr>
          <w:lang w:val="sr-Latn-ME"/>
        </w:rPr>
        <w:t xml:space="preserve"> </w:t>
      </w:r>
      <w:r w:rsidR="00333D27" w:rsidRPr="002A60BD">
        <w:rPr>
          <w:b/>
          <w:lang w:val="sr-Latn-ME"/>
        </w:rPr>
        <w:t>urbanističke</w:t>
      </w:r>
      <w:r w:rsidR="00333D27" w:rsidRPr="002A60BD">
        <w:rPr>
          <w:lang w:val="sr-Latn-ME"/>
        </w:rPr>
        <w:t xml:space="preserve"> </w:t>
      </w:r>
      <w:r w:rsidR="00333D27" w:rsidRPr="002A60BD">
        <w:rPr>
          <w:b/>
          <w:lang w:val="sr-Latn-ME"/>
        </w:rPr>
        <w:t>parcele</w:t>
      </w:r>
      <w:r w:rsidR="00333D27" w:rsidRPr="002A60BD">
        <w:rPr>
          <w:lang w:val="sr-Latn-ME"/>
        </w:rPr>
        <w:t xml:space="preserve"> </w:t>
      </w:r>
      <w:r w:rsidRPr="002A60BD">
        <w:rPr>
          <w:lang w:val="sr-Latn-ME"/>
        </w:rPr>
        <w:t xml:space="preserve">potrebno je uraditi proces kontrole </w:t>
      </w:r>
      <w:r w:rsidRPr="002A60BD">
        <w:rPr>
          <w:b/>
          <w:lang w:val="sr-Latn-ME"/>
        </w:rPr>
        <w:t>topologije</w:t>
      </w:r>
      <w:r w:rsidRPr="002A60BD">
        <w:rPr>
          <w:lang w:val="sr-Latn-ME"/>
        </w:rPr>
        <w:t xml:space="preserve">. </w:t>
      </w:r>
      <w:r w:rsidR="009278D9" w:rsidRPr="002A60BD">
        <w:rPr>
          <w:lang w:val="sr-Latn-ME"/>
        </w:rPr>
        <w:t>Da bi pokrenuli</w:t>
      </w:r>
      <w:r w:rsidR="00F3433B" w:rsidRPr="002A60BD">
        <w:rPr>
          <w:lang w:val="sr-Latn-ME"/>
        </w:rPr>
        <w:t xml:space="preserve"> proces kontrole topologije treba kliknuti na dugme </w:t>
      </w:r>
      <w:r w:rsidR="00F3433B" w:rsidRPr="002A60BD">
        <w:rPr>
          <w:noProof/>
          <w:lang w:val="en-US" w:eastAsia="en-US"/>
        </w:rPr>
        <w:drawing>
          <wp:inline distT="0" distB="0" distL="0" distR="0" wp14:anchorId="4D24CD38" wp14:editId="17E1CB44">
            <wp:extent cx="219048" cy="209524"/>
            <wp:effectExtent l="0" t="0" r="0" b="635"/>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219048" cy="209524"/>
                    </a:xfrm>
                    <a:prstGeom prst="rect">
                      <a:avLst/>
                    </a:prstGeom>
                  </pic:spPr>
                </pic:pic>
              </a:graphicData>
            </a:graphic>
          </wp:inline>
        </w:drawing>
      </w:r>
      <w:r w:rsidR="00F3433B" w:rsidRPr="002A60BD">
        <w:rPr>
          <w:lang w:val="sr-Latn-ME"/>
        </w:rPr>
        <w:t xml:space="preserve"> </w:t>
      </w:r>
      <w:r w:rsidR="00F3433B" w:rsidRPr="002A60BD">
        <w:rPr>
          <w:b/>
          <w:lang w:val="sr-Latn-ME"/>
        </w:rPr>
        <w:t>Topology Checker</w:t>
      </w:r>
      <w:r w:rsidR="00F3433B" w:rsidRPr="002A60BD">
        <w:rPr>
          <w:lang w:val="sr-Latn-ME"/>
        </w:rPr>
        <w:t>, nakon čega će se otvoriti prozor za kontrolu topologije (</w:t>
      </w:r>
      <w:r w:rsidR="0058437C" w:rsidRPr="002A60BD">
        <w:rPr>
          <w:lang w:val="sr-Latn-ME"/>
        </w:rPr>
        <w:t>Slika 8</w:t>
      </w:r>
      <w:r w:rsidR="00AE36CE" w:rsidRPr="002A60BD">
        <w:rPr>
          <w:lang w:val="sr-Latn-ME"/>
        </w:rPr>
        <w:t>2</w:t>
      </w:r>
      <w:r w:rsidR="00F3433B" w:rsidRPr="002A60BD">
        <w:rPr>
          <w:lang w:val="sr-Latn-ME"/>
        </w:rPr>
        <w:t>).</w:t>
      </w:r>
    </w:p>
    <w:p w14:paraId="037A73DC" w14:textId="77777777" w:rsidR="00FE6119" w:rsidRPr="002A60BD" w:rsidRDefault="00FE6119" w:rsidP="00FE6119">
      <w:pPr>
        <w:pStyle w:val="Slike"/>
        <w:keepNext/>
      </w:pPr>
      <w:r w:rsidRPr="002A60BD">
        <w:rPr>
          <w:lang w:val="en-US"/>
        </w:rPr>
        <w:drawing>
          <wp:inline distT="0" distB="0" distL="0" distR="0" wp14:anchorId="66A5EC55" wp14:editId="1DED24D5">
            <wp:extent cx="2923656" cy="530352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ACAD 40.jpg"/>
                    <pic:cNvPicPr/>
                  </pic:nvPicPr>
                  <pic:blipFill>
                    <a:blip r:embed="rId140">
                      <a:extLst>
                        <a:ext uri="{28A0092B-C50C-407E-A947-70E740481C1C}">
                          <a14:useLocalDpi xmlns:a14="http://schemas.microsoft.com/office/drawing/2010/main" val="0"/>
                        </a:ext>
                      </a:extLst>
                    </a:blip>
                    <a:stretch>
                      <a:fillRect/>
                    </a:stretch>
                  </pic:blipFill>
                  <pic:spPr>
                    <a:xfrm>
                      <a:off x="0" y="0"/>
                      <a:ext cx="2923656" cy="5303520"/>
                    </a:xfrm>
                    <a:prstGeom prst="rect">
                      <a:avLst/>
                    </a:prstGeom>
                  </pic:spPr>
                </pic:pic>
              </a:graphicData>
            </a:graphic>
          </wp:inline>
        </w:drawing>
      </w:r>
    </w:p>
    <w:p w14:paraId="0EDCC994" w14:textId="6F84966F" w:rsidR="004949F5" w:rsidRPr="002A60BD" w:rsidRDefault="00FE6119" w:rsidP="00FE6119">
      <w:pPr>
        <w:pStyle w:val="Caption"/>
        <w:rPr>
          <w:lang w:val="sr-Latn-ME"/>
        </w:rPr>
      </w:pPr>
      <w:bookmarkStart w:id="104" w:name="_Ref371526794"/>
      <w:r w:rsidRPr="002A60BD">
        <w:rPr>
          <w:b/>
          <w:lang w:val="sr-Latn-ME"/>
        </w:rPr>
        <w:t>Slika</w:t>
      </w:r>
      <w:bookmarkEnd w:id="104"/>
      <w:r w:rsidR="00AE36CE" w:rsidRPr="002A60BD">
        <w:rPr>
          <w:b/>
          <w:lang w:val="sr-Latn-ME"/>
        </w:rPr>
        <w:t xml:space="preserve"> 82</w:t>
      </w:r>
      <w:r w:rsidRPr="002A60BD">
        <w:rPr>
          <w:b/>
          <w:lang w:val="sr-Latn-ME"/>
        </w:rPr>
        <w:t>:</w:t>
      </w:r>
      <w:r w:rsidRPr="002A60BD">
        <w:rPr>
          <w:lang w:val="sr-Latn-ME"/>
        </w:rPr>
        <w:t xml:space="preserve"> Otvaranje prozora za kontrolu topologije</w:t>
      </w:r>
    </w:p>
    <w:p w14:paraId="49F410AB" w14:textId="31F78459" w:rsidR="00FE6119" w:rsidRPr="002A60BD" w:rsidRDefault="00275119" w:rsidP="00FE6119">
      <w:pPr>
        <w:rPr>
          <w:lang w:val="sr-Latn-ME"/>
        </w:rPr>
      </w:pPr>
      <w:r w:rsidRPr="002A60BD">
        <w:rPr>
          <w:lang w:val="sr-Latn-ME"/>
        </w:rPr>
        <w:t>Sa</w:t>
      </w:r>
      <w:r w:rsidR="007651A0" w:rsidRPr="002A60BD">
        <w:rPr>
          <w:lang w:val="sr-Latn-ME"/>
        </w:rPr>
        <w:t>d</w:t>
      </w:r>
      <w:r w:rsidRPr="002A60BD">
        <w:rPr>
          <w:lang w:val="sr-Latn-ME"/>
        </w:rPr>
        <w:t xml:space="preserve">a je potrebno vršiti kontrolu topologije </w:t>
      </w:r>
      <w:r w:rsidR="007651A0" w:rsidRPr="002A60BD">
        <w:rPr>
          <w:lang w:val="sr-Latn-ME"/>
        </w:rPr>
        <w:t>urbanističke parcele</w:t>
      </w:r>
      <w:r w:rsidR="0016170C" w:rsidRPr="002A60BD">
        <w:rPr>
          <w:lang w:val="sr-Latn-ME"/>
        </w:rPr>
        <w:t>.</w:t>
      </w:r>
      <w:r w:rsidR="007651A0" w:rsidRPr="002A60BD">
        <w:rPr>
          <w:lang w:val="sr-Latn-ME"/>
        </w:rPr>
        <w:t xml:space="preserve"> </w:t>
      </w:r>
      <w:r w:rsidR="0016170C" w:rsidRPr="002A60BD">
        <w:rPr>
          <w:lang w:val="sr-Latn-ME"/>
        </w:rPr>
        <w:t>Da bi vršili kontrolu topologije urbanističkih parcela</w:t>
      </w:r>
      <w:r w:rsidRPr="002A60BD">
        <w:rPr>
          <w:lang w:val="sr-Latn-ME"/>
        </w:rPr>
        <w:t xml:space="preserve"> </w:t>
      </w:r>
      <w:r w:rsidR="0016170C" w:rsidRPr="002A60BD">
        <w:rPr>
          <w:lang w:val="sr-Latn-ME"/>
        </w:rPr>
        <w:t>n</w:t>
      </w:r>
      <w:r w:rsidRPr="002A60BD">
        <w:rPr>
          <w:lang w:val="sr-Latn-ME"/>
        </w:rPr>
        <w:t>a prozoru za kontrolu topologije</w:t>
      </w:r>
      <w:r w:rsidR="0016170C" w:rsidRPr="002A60BD">
        <w:rPr>
          <w:lang w:val="sr-Latn-ME"/>
        </w:rPr>
        <w:t xml:space="preserve"> (</w:t>
      </w:r>
      <w:r w:rsidR="0016170C" w:rsidRPr="002A60BD">
        <w:rPr>
          <w:b/>
          <w:lang w:val="sr-Latn-ME"/>
        </w:rPr>
        <w:t>Topology Checker</w:t>
      </w:r>
      <w:r w:rsidR="0016170C" w:rsidRPr="002A60BD">
        <w:rPr>
          <w:lang w:val="sr-Latn-ME"/>
        </w:rPr>
        <w:t>)</w:t>
      </w:r>
      <w:r w:rsidR="006A2D29" w:rsidRPr="002A60BD">
        <w:rPr>
          <w:lang w:val="sr-Latn-ME"/>
        </w:rPr>
        <w:t xml:space="preserve"> potrebno je pod meni </w:t>
      </w:r>
      <w:r w:rsidR="006A2D29" w:rsidRPr="002A60BD">
        <w:rPr>
          <w:b/>
          <w:lang w:val="sr-Latn-ME"/>
        </w:rPr>
        <w:t>Topology</w:t>
      </w:r>
      <w:r w:rsidR="006A2D29" w:rsidRPr="002A60BD">
        <w:rPr>
          <w:lang w:val="sr-Latn-ME"/>
        </w:rPr>
        <w:t xml:space="preserve"> izabrati </w:t>
      </w:r>
      <w:r w:rsidR="004D73C6" w:rsidRPr="002A60BD">
        <w:rPr>
          <w:b/>
          <w:lang w:val="sr-Latn-ME"/>
        </w:rPr>
        <w:t>Parcele</w:t>
      </w:r>
      <w:r w:rsidR="004D73C6" w:rsidRPr="002A60BD">
        <w:rPr>
          <w:lang w:val="sr-Latn-ME"/>
        </w:rPr>
        <w:t xml:space="preserve">, tj. topologija </w:t>
      </w:r>
      <w:r w:rsidR="00E44932" w:rsidRPr="002A60BD">
        <w:rPr>
          <w:lang w:val="sr-Latn-ME"/>
        </w:rPr>
        <w:t>P</w:t>
      </w:r>
      <w:r w:rsidR="004D73C6" w:rsidRPr="002A60BD">
        <w:rPr>
          <w:lang w:val="sr-Latn-ME"/>
        </w:rPr>
        <w:t>arcele</w:t>
      </w:r>
      <w:r w:rsidR="00E11272" w:rsidRPr="002A60BD">
        <w:rPr>
          <w:lang w:val="sr-Latn-ME"/>
        </w:rPr>
        <w:t xml:space="preserve"> (</w:t>
      </w:r>
      <w:r w:rsidR="0058437C" w:rsidRPr="002A60BD">
        <w:rPr>
          <w:lang w:val="sr-Latn-ME"/>
        </w:rPr>
        <w:t>Slika 8</w:t>
      </w:r>
      <w:r w:rsidR="00AE36CE" w:rsidRPr="002A60BD">
        <w:rPr>
          <w:lang w:val="sr-Latn-ME"/>
        </w:rPr>
        <w:t>3</w:t>
      </w:r>
      <w:r w:rsidR="00E11272" w:rsidRPr="002A60BD">
        <w:rPr>
          <w:lang w:val="sr-Latn-ME"/>
        </w:rPr>
        <w:t>).</w:t>
      </w:r>
    </w:p>
    <w:p w14:paraId="28ECC354" w14:textId="77777777" w:rsidR="00E11272" w:rsidRPr="002A60BD" w:rsidRDefault="006A2D29" w:rsidP="00E11272">
      <w:pPr>
        <w:pStyle w:val="Slike"/>
        <w:keepNext/>
      </w:pPr>
      <w:r w:rsidRPr="002A60BD">
        <w:rPr>
          <w:lang w:val="en-US"/>
        </w:rPr>
        <w:drawing>
          <wp:inline distT="0" distB="0" distL="0" distR="0" wp14:anchorId="611FD1A4" wp14:editId="2847EF1A">
            <wp:extent cx="2401996" cy="1799590"/>
            <wp:effectExtent l="38100" t="38100" r="93980" b="8636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ACAD 41.jpg"/>
                    <pic:cNvPicPr/>
                  </pic:nvPicPr>
                  <pic:blipFill>
                    <a:blip r:embed="rId141">
                      <a:extLst>
                        <a:ext uri="{28A0092B-C50C-407E-A947-70E740481C1C}">
                          <a14:useLocalDpi xmlns:a14="http://schemas.microsoft.com/office/drawing/2010/main" val="0"/>
                        </a:ext>
                      </a:extLst>
                    </a:blip>
                    <a:stretch>
                      <a:fillRect/>
                    </a:stretch>
                  </pic:blipFill>
                  <pic:spPr>
                    <a:xfrm>
                      <a:off x="0" y="0"/>
                      <a:ext cx="2405574" cy="1802270"/>
                    </a:xfrm>
                    <a:prstGeom prst="rect">
                      <a:avLst/>
                    </a:prstGeom>
                    <a:effectLst>
                      <a:outerShdw blurRad="50800" dist="38100" dir="2700000" algn="tl" rotWithShape="0">
                        <a:prstClr val="black">
                          <a:alpha val="40000"/>
                        </a:prstClr>
                      </a:outerShdw>
                    </a:effectLst>
                  </pic:spPr>
                </pic:pic>
              </a:graphicData>
            </a:graphic>
          </wp:inline>
        </w:drawing>
      </w:r>
    </w:p>
    <w:p w14:paraId="33304384" w14:textId="4742C308" w:rsidR="00FE6119" w:rsidRPr="002A60BD" w:rsidRDefault="00E11272" w:rsidP="00E11272">
      <w:pPr>
        <w:pStyle w:val="Caption"/>
        <w:rPr>
          <w:lang w:val="sr-Latn-ME"/>
        </w:rPr>
      </w:pPr>
      <w:bookmarkStart w:id="105" w:name="_Ref371527437"/>
      <w:r w:rsidRPr="002A60BD">
        <w:rPr>
          <w:b/>
          <w:lang w:val="sr-Latn-ME"/>
        </w:rPr>
        <w:t>Slika</w:t>
      </w:r>
      <w:bookmarkEnd w:id="105"/>
      <w:r w:rsidR="00AE36CE" w:rsidRPr="002A60BD">
        <w:rPr>
          <w:b/>
          <w:lang w:val="sr-Latn-ME"/>
        </w:rPr>
        <w:t xml:space="preserve"> 83</w:t>
      </w:r>
      <w:r w:rsidRPr="002A60BD">
        <w:rPr>
          <w:b/>
          <w:lang w:val="sr-Latn-ME"/>
        </w:rPr>
        <w:t>:</w:t>
      </w:r>
      <w:r w:rsidRPr="002A60BD">
        <w:rPr>
          <w:lang w:val="sr-Latn-ME"/>
        </w:rPr>
        <w:t xml:space="preserve"> Biranje kontrole topologije za parcele</w:t>
      </w:r>
    </w:p>
    <w:p w14:paraId="2692D11C" w14:textId="3FA1A5BB" w:rsidR="00965360" w:rsidRPr="002A60BD" w:rsidRDefault="00965360" w:rsidP="0022293E">
      <w:pPr>
        <w:rPr>
          <w:lang w:val="sr-Latn-ME"/>
        </w:rPr>
      </w:pPr>
      <w:r w:rsidRPr="002A60BD">
        <w:rPr>
          <w:lang w:val="sr-Latn-ME"/>
        </w:rPr>
        <w:lastRenderedPageBreak/>
        <w:t>Ako su granice i oznake urbanističke parcele ispravno nacrtane (kreirane) b</w:t>
      </w:r>
      <w:r w:rsidR="001F75A3" w:rsidRPr="002A60BD">
        <w:rPr>
          <w:lang w:val="sr-Latn-ME"/>
        </w:rPr>
        <w:t>ez grešaka</w:t>
      </w:r>
      <w:r w:rsidRPr="002A60BD">
        <w:rPr>
          <w:lang w:val="sr-Latn-ME"/>
        </w:rPr>
        <w:t>, na prozoru za kontrolu topologije (</w:t>
      </w:r>
      <w:r w:rsidRPr="002A60BD">
        <w:rPr>
          <w:b/>
          <w:lang w:val="sr-Latn-ME"/>
        </w:rPr>
        <w:t>Topology Checker</w:t>
      </w:r>
      <w:r w:rsidRPr="002A60BD">
        <w:rPr>
          <w:lang w:val="sr-Latn-ME"/>
        </w:rPr>
        <w:t xml:space="preserve">) pojaviće se poruka </w:t>
      </w:r>
      <w:r w:rsidR="001F75A3" w:rsidRPr="002A60BD">
        <w:rPr>
          <w:b/>
          <w:lang w:val="sr-Latn-ME"/>
        </w:rPr>
        <w:t>No errors found</w:t>
      </w:r>
      <w:r w:rsidR="00390718" w:rsidRPr="002A60BD">
        <w:rPr>
          <w:lang w:val="sr-Latn-ME"/>
        </w:rPr>
        <w:t xml:space="preserve">, znači da granice i oznake urbanističke parcele su ispravno nacrtane tj. urbanističke parcele su konzistentne </w:t>
      </w:r>
      <w:r w:rsidR="001F75A3" w:rsidRPr="002A60BD">
        <w:rPr>
          <w:lang w:val="sr-Latn-ME"/>
        </w:rPr>
        <w:t>(</w:t>
      </w:r>
      <w:r w:rsidR="00E02889" w:rsidRPr="002A60BD">
        <w:rPr>
          <w:lang w:val="sr-Latn-ME"/>
        </w:rPr>
        <w:t>Slika 8</w:t>
      </w:r>
      <w:r w:rsidR="00AE36CE" w:rsidRPr="002A60BD">
        <w:rPr>
          <w:lang w:val="sr-Latn-ME"/>
        </w:rPr>
        <w:t>4</w:t>
      </w:r>
      <w:r w:rsidR="001F75A3" w:rsidRPr="002A60BD">
        <w:rPr>
          <w:lang w:val="sr-Latn-ME"/>
        </w:rPr>
        <w:t>).</w:t>
      </w:r>
    </w:p>
    <w:p w14:paraId="093F403A" w14:textId="77777777" w:rsidR="00B2177D" w:rsidRPr="002A60BD" w:rsidRDefault="00B2177D" w:rsidP="00B2177D">
      <w:pPr>
        <w:pStyle w:val="Slike"/>
        <w:keepNext/>
      </w:pPr>
      <w:r w:rsidRPr="002A60BD">
        <w:rPr>
          <w:lang w:val="en-US"/>
        </w:rPr>
        <w:drawing>
          <wp:inline distT="0" distB="0" distL="0" distR="0" wp14:anchorId="254AD346" wp14:editId="5FB019FA">
            <wp:extent cx="2058104" cy="1528877"/>
            <wp:effectExtent l="38100" t="38100" r="94615" b="9080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ACAD 42.jpg"/>
                    <pic:cNvPicPr/>
                  </pic:nvPicPr>
                  <pic:blipFill>
                    <a:blip r:embed="rId142">
                      <a:extLst>
                        <a:ext uri="{28A0092B-C50C-407E-A947-70E740481C1C}">
                          <a14:useLocalDpi xmlns:a14="http://schemas.microsoft.com/office/drawing/2010/main" val="0"/>
                        </a:ext>
                      </a:extLst>
                    </a:blip>
                    <a:stretch>
                      <a:fillRect/>
                    </a:stretch>
                  </pic:blipFill>
                  <pic:spPr>
                    <a:xfrm>
                      <a:off x="0" y="0"/>
                      <a:ext cx="2060201" cy="1530434"/>
                    </a:xfrm>
                    <a:prstGeom prst="rect">
                      <a:avLst/>
                    </a:prstGeom>
                    <a:effectLst>
                      <a:outerShdw blurRad="50800" dist="38100" dir="2700000" algn="tl" rotWithShape="0">
                        <a:prstClr val="black">
                          <a:alpha val="40000"/>
                        </a:prstClr>
                      </a:outerShdw>
                    </a:effectLst>
                  </pic:spPr>
                </pic:pic>
              </a:graphicData>
            </a:graphic>
          </wp:inline>
        </w:drawing>
      </w:r>
    </w:p>
    <w:p w14:paraId="6FFBE124" w14:textId="722989FA" w:rsidR="00965360" w:rsidRPr="002A60BD" w:rsidRDefault="00B2177D" w:rsidP="00B2177D">
      <w:pPr>
        <w:pStyle w:val="Caption"/>
        <w:rPr>
          <w:lang w:val="sr-Latn-ME"/>
        </w:rPr>
      </w:pPr>
      <w:bookmarkStart w:id="106" w:name="_Ref371528457"/>
      <w:r w:rsidRPr="002A60BD">
        <w:rPr>
          <w:b/>
          <w:lang w:val="sr-Latn-ME"/>
        </w:rPr>
        <w:t>Slika</w:t>
      </w:r>
      <w:bookmarkEnd w:id="106"/>
      <w:r w:rsidR="00AE36CE" w:rsidRPr="002A60BD">
        <w:rPr>
          <w:b/>
          <w:lang w:val="sr-Latn-ME"/>
        </w:rPr>
        <w:t xml:space="preserve"> 84</w:t>
      </w:r>
      <w:r w:rsidRPr="002A60BD">
        <w:rPr>
          <w:b/>
          <w:lang w:val="sr-Latn-ME"/>
        </w:rPr>
        <w:t>:</w:t>
      </w:r>
      <w:r w:rsidRPr="002A60BD">
        <w:rPr>
          <w:lang w:val="sr-Latn-ME"/>
        </w:rPr>
        <w:t xml:space="preserve"> Poruka da su urbanističke parcele ispravno nacrtane (kreirane)</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390718" w:rsidRPr="002A60BD" w14:paraId="5A783536" w14:textId="77777777" w:rsidTr="009A3335">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0B0BB78D" w14:textId="77777777" w:rsidR="00390718" w:rsidRPr="002A60BD" w:rsidRDefault="00390718" w:rsidP="009A3335">
            <w:pPr>
              <w:pStyle w:val="Icon"/>
              <w:ind w:firstLine="0"/>
              <w:rPr>
                <w:u w:val="double"/>
                <w:lang w:val="sr-Latn-ME"/>
              </w:rPr>
            </w:pPr>
            <w:r w:rsidRPr="002A60BD">
              <w:rPr>
                <w:noProof/>
                <w:lang w:val="en-US" w:eastAsia="en-US"/>
              </w:rPr>
              <mc:AlternateContent>
                <mc:Choice Requires="wpg">
                  <w:drawing>
                    <wp:inline distT="0" distB="0" distL="0" distR="0" wp14:anchorId="509E3F7E" wp14:editId="61F6ADAC">
                      <wp:extent cx="228600" cy="228600"/>
                      <wp:effectExtent l="0" t="0" r="0" b="0"/>
                      <wp:docPr id="293"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294" name="Oval 294"/>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295" name="Freeform 295"/>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0BFA66F"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">
                      <v:oval id="Oval 294"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7cmcMA&#10;AADcAAAADwAAAGRycy9kb3ducmV2LnhtbESP0YrCMBRE3wX/IVzBF9F0iy5ajSLFFR9d9QOuzbUp&#10;NjelyWr37zcLgo/DzJxhVpvO1uJBra8cK/iYJCCIC6crLhVczl/jOQgfkDXWjknBL3nYrPu9FWba&#10;PfmbHqdQighhn6ECE0KTSekLQxb9xDXE0bu51mKIsi2lbvEZ4baWaZJ8SosVxwWDDeWGivvpxyoY&#10;pTuZH2fpbHQz+dFer/vzdL5XajjotksQgbrwDr/aB60gXUzh/0w8An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7cmcMAAADcAAAADwAAAAAAAAAAAAAAAACYAgAAZHJzL2Rv&#10;d25yZXYueG1sUEsFBgAAAAAEAAQA9QAAAIgDAAAAAA==&#10;" fillcolor="#0070c0" stroked="f" strokeweight="0">
                        <v:stroke joinstyle="miter"/>
                        <o:lock v:ext="edit" aspectratio="t"/>
                      </v:oval>
                      <v:shape id="Freeform 295"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TNXsYA&#10;AADcAAAADwAAAGRycy9kb3ducmV2LnhtbESP3WrCQBSE7wt9h+UUelc3FVpqdBUpVEKLir+9PWSP&#10;2Wj2bMhuTXx7Vyh4OczMN8xo0tlKnKnxpWMFr70EBHHudMmFgu3m6+UDhA/IGivHpOBCHibjx4cR&#10;ptq1vKLzOhQiQtinqMCEUKdS+tyQRd9zNXH0Dq6xGKJsCqkbbCPcVrKfJO/SYslxwWBNn4by0/rP&#10;Kjhm2WI6m5vf+c/3YZPs9sVytm+Ven7qpkMQgbpwD/+3M62gP3iD25l4BOT4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TNXsYAAADcAAAADwAAAAAAAAAAAAAAAACYAgAAZHJz&#10;L2Rvd25yZXYueG1sUEsFBgAAAAAEAAQA9QAAAIsDAAAAAA==&#10;" path="m3915,38279r23491,l27406,127000r-23491,l3915,38279xm15661,v8649,,15661,7012,15661,15661c31322,24310,24310,31322,15661,31322,7012,31322,,24310,,15661,,7012,7012,,15661,xe" fillcolor="window"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1B452519" w14:textId="0621C4D8" w:rsidR="00390718" w:rsidRPr="002A60BD" w:rsidRDefault="00390718" w:rsidP="00390718">
            <w:pPr>
              <w:pStyle w:val="TipText"/>
              <w:ind w:firstLine="0"/>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szCs w:val="18"/>
                <w:lang w:val="sr-Latn-ME"/>
              </w:rPr>
              <w:t>U slučaju da crtež sadrži greške, na prozoru za kontrolu topologije (</w:t>
            </w:r>
            <w:r w:rsidRPr="002A60BD">
              <w:rPr>
                <w:b/>
                <w:sz w:val="18"/>
                <w:szCs w:val="18"/>
                <w:lang w:val="sr-Latn-ME"/>
              </w:rPr>
              <w:t>Topology Checker</w:t>
            </w:r>
            <w:r w:rsidRPr="002A60BD">
              <w:rPr>
                <w:sz w:val="18"/>
                <w:szCs w:val="18"/>
                <w:lang w:val="sr-Latn-ME"/>
              </w:rPr>
              <w:t>) će vratiti odgovarajuću poruku o tipu greške.</w:t>
            </w:r>
          </w:p>
          <w:p w14:paraId="5A7BCD1A" w14:textId="4C53E9D3" w:rsidR="00390718" w:rsidRPr="002A60BD" w:rsidRDefault="00390718" w:rsidP="00D31857">
            <w:pPr>
              <w:pStyle w:val="TipText"/>
              <w:ind w:firstLine="0"/>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szCs w:val="18"/>
                <w:lang w:val="sr-Latn-ME"/>
              </w:rPr>
              <w:t xml:space="preserve">Nakon što </w:t>
            </w:r>
            <w:r w:rsidR="00D715DE" w:rsidRPr="002A60BD">
              <w:rPr>
                <w:sz w:val="18"/>
                <w:szCs w:val="18"/>
                <w:lang w:val="sr-Latn-ME"/>
              </w:rPr>
              <w:t xml:space="preserve">budu </w:t>
            </w:r>
            <w:r w:rsidRPr="002A60BD">
              <w:rPr>
                <w:sz w:val="18"/>
                <w:szCs w:val="18"/>
                <w:lang w:val="sr-Latn-ME"/>
              </w:rPr>
              <w:t>uklon</w:t>
            </w:r>
            <w:r w:rsidR="00D715DE" w:rsidRPr="002A60BD">
              <w:rPr>
                <w:sz w:val="18"/>
                <w:szCs w:val="18"/>
                <w:lang w:val="sr-Latn-ME"/>
              </w:rPr>
              <w:t>jene</w:t>
            </w:r>
            <w:r w:rsidRPr="002A60BD">
              <w:rPr>
                <w:sz w:val="18"/>
                <w:szCs w:val="18"/>
                <w:lang w:val="sr-Latn-ME"/>
              </w:rPr>
              <w:t xml:space="preserve"> sve greške, </w:t>
            </w:r>
            <w:r w:rsidR="00D715DE" w:rsidRPr="002A60BD">
              <w:rPr>
                <w:sz w:val="18"/>
                <w:szCs w:val="18"/>
                <w:lang w:val="sr-Latn-ME"/>
              </w:rPr>
              <w:t xml:space="preserve">potrebno je kliknuti na dugme </w:t>
            </w:r>
            <w:r w:rsidR="00D715DE" w:rsidRPr="002A60BD">
              <w:rPr>
                <w:noProof/>
                <w:lang w:val="en-US" w:eastAsia="en-US"/>
              </w:rPr>
              <w:drawing>
                <wp:inline distT="0" distB="0" distL="0" distR="0" wp14:anchorId="18C004AB" wp14:editId="6050F24B">
                  <wp:extent cx="172174" cy="1800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172174" cy="180000"/>
                          </a:xfrm>
                          <a:prstGeom prst="rect">
                            <a:avLst/>
                          </a:prstGeom>
                        </pic:spPr>
                      </pic:pic>
                    </a:graphicData>
                  </a:graphic>
                </wp:inline>
              </w:drawing>
            </w:r>
            <w:r w:rsidR="00D715DE" w:rsidRPr="002A60BD">
              <w:rPr>
                <w:sz w:val="18"/>
                <w:szCs w:val="18"/>
                <w:lang w:val="sr-Latn-ME"/>
              </w:rPr>
              <w:t xml:space="preserve"> </w:t>
            </w:r>
            <w:r w:rsidR="00D715DE" w:rsidRPr="002A60BD">
              <w:rPr>
                <w:b/>
                <w:sz w:val="18"/>
                <w:szCs w:val="18"/>
                <w:lang w:val="sr-Latn-ME"/>
              </w:rPr>
              <w:t>Refresh Topolog</w:t>
            </w:r>
            <w:r w:rsidR="00D31857" w:rsidRPr="002A60BD">
              <w:rPr>
                <w:b/>
                <w:sz w:val="18"/>
                <w:szCs w:val="18"/>
                <w:lang w:val="sr-Latn-ME"/>
              </w:rPr>
              <w:t>y</w:t>
            </w:r>
            <w:r w:rsidR="00D715DE" w:rsidRPr="002A60BD">
              <w:rPr>
                <w:b/>
                <w:sz w:val="18"/>
                <w:szCs w:val="18"/>
                <w:lang w:val="sr-Latn-ME"/>
              </w:rPr>
              <w:t xml:space="preserve"> Checker (F5)</w:t>
            </w:r>
            <w:r w:rsidR="00D715DE" w:rsidRPr="002A60BD">
              <w:rPr>
                <w:sz w:val="18"/>
                <w:szCs w:val="18"/>
                <w:lang w:val="sr-Latn-ME"/>
              </w:rPr>
              <w:t xml:space="preserve"> kako bi se ponovo pokrenula procedura kontrole topologije.</w:t>
            </w:r>
          </w:p>
        </w:tc>
      </w:tr>
    </w:tbl>
    <w:p w14:paraId="2CF91971" w14:textId="77777777" w:rsidR="00965360" w:rsidRPr="002A60BD" w:rsidRDefault="00965360" w:rsidP="00AD5828">
      <w:pPr>
        <w:spacing w:after="0"/>
        <w:rPr>
          <w:lang w:val="sr-Latn-ME"/>
        </w:rPr>
      </w:pPr>
    </w:p>
    <w:p w14:paraId="2EB039A7" w14:textId="7C603C28" w:rsidR="00431F65" w:rsidRPr="002A60BD" w:rsidRDefault="00431F65" w:rsidP="00224902">
      <w:pPr>
        <w:rPr>
          <w:lang w:val="sr-Latn-ME"/>
        </w:rPr>
      </w:pPr>
      <w:r w:rsidRPr="002A60BD">
        <w:rPr>
          <w:lang w:val="sr-Latn-ME"/>
        </w:rPr>
        <w:t>GIS MonPlanGML</w:t>
      </w:r>
      <w:r w:rsidR="000C67F5" w:rsidRPr="002A60BD">
        <w:rPr>
          <w:lang w:val="sr-Latn-ME"/>
        </w:rPr>
        <w:t>-om</w:t>
      </w:r>
      <w:r w:rsidRPr="002A60BD">
        <w:rPr>
          <w:lang w:val="sr-Latn-ME"/>
        </w:rPr>
        <w:t xml:space="preserve"> </w:t>
      </w:r>
      <w:r w:rsidR="000C67F5" w:rsidRPr="002A60BD">
        <w:rPr>
          <w:lang w:val="sr-Latn-ME"/>
        </w:rPr>
        <w:t xml:space="preserve">je </w:t>
      </w:r>
      <w:r w:rsidRPr="002A60BD">
        <w:rPr>
          <w:lang w:val="sr-Latn-ME"/>
        </w:rPr>
        <w:t>predviđeno da urbanističke parcele, blokovi i zone budu tipa površin</w:t>
      </w:r>
      <w:r w:rsidR="000C67F5" w:rsidRPr="002A60BD">
        <w:rPr>
          <w:lang w:val="sr-Latn-ME"/>
        </w:rPr>
        <w:t>a</w:t>
      </w:r>
      <w:r w:rsidRPr="002A60BD">
        <w:rPr>
          <w:lang w:val="sr-Latn-ME"/>
        </w:rPr>
        <w:t xml:space="preserve"> (</w:t>
      </w:r>
      <w:r w:rsidRPr="002A60BD">
        <w:rPr>
          <w:b/>
          <w:lang w:val="sr-Latn-ME"/>
        </w:rPr>
        <w:t>Polygon</w:t>
      </w:r>
      <w:r w:rsidR="0029376B" w:rsidRPr="002A60BD">
        <w:rPr>
          <w:lang w:val="sr-Latn-ME"/>
        </w:rPr>
        <w:t>).</w:t>
      </w:r>
    </w:p>
    <w:p w14:paraId="726FBE79" w14:textId="046B5F96" w:rsidR="00A048A6" w:rsidRPr="002A60BD" w:rsidRDefault="00A048A6" w:rsidP="00224902">
      <w:pPr>
        <w:rPr>
          <w:lang w:val="sr-Latn-ME"/>
        </w:rPr>
      </w:pPr>
      <w:r w:rsidRPr="002A60BD">
        <w:rPr>
          <w:lang w:val="sr-Latn-ME"/>
        </w:rPr>
        <w:t>Poslije uspješne kontrole topologije tj. ispravno nacrtan</w:t>
      </w:r>
      <w:r w:rsidR="00544FC8" w:rsidRPr="002A60BD">
        <w:rPr>
          <w:lang w:val="sr-Latn-ME"/>
        </w:rPr>
        <w:t>ih</w:t>
      </w:r>
      <w:r w:rsidRPr="002A60BD">
        <w:rPr>
          <w:lang w:val="sr-Latn-ME"/>
        </w:rPr>
        <w:t xml:space="preserve"> urbanističk</w:t>
      </w:r>
      <w:r w:rsidR="00544FC8" w:rsidRPr="002A60BD">
        <w:rPr>
          <w:lang w:val="sr-Latn-ME"/>
        </w:rPr>
        <w:t>ih</w:t>
      </w:r>
      <w:r w:rsidRPr="002A60BD">
        <w:rPr>
          <w:lang w:val="sr-Latn-ME"/>
        </w:rPr>
        <w:t xml:space="preserve"> parcel</w:t>
      </w:r>
      <w:r w:rsidR="00544FC8" w:rsidRPr="002A60BD">
        <w:rPr>
          <w:lang w:val="sr-Latn-ME"/>
        </w:rPr>
        <w:t>a, sam proces topologije će automatski iscrtati površine (</w:t>
      </w:r>
      <w:r w:rsidR="00544FC8" w:rsidRPr="002A60BD">
        <w:rPr>
          <w:b/>
          <w:lang w:val="sr-Latn-ME"/>
        </w:rPr>
        <w:t>Polygon</w:t>
      </w:r>
      <w:r w:rsidR="00544FC8" w:rsidRPr="002A60BD">
        <w:rPr>
          <w:lang w:val="sr-Latn-ME"/>
        </w:rPr>
        <w:t xml:space="preserve">) urbanističkih </w:t>
      </w:r>
      <w:r w:rsidR="0000607A" w:rsidRPr="002A60BD">
        <w:rPr>
          <w:lang w:val="sr-Latn-ME"/>
        </w:rPr>
        <w:t>parcela na osnovu granica i oznaka urbanističkih parcela.</w:t>
      </w:r>
      <w:r w:rsidR="000C67F5" w:rsidRPr="002A60BD">
        <w:rPr>
          <w:lang w:val="sr-Latn-ME"/>
        </w:rPr>
        <w:t xml:space="preserve"> Površine (</w:t>
      </w:r>
      <w:r w:rsidR="000C67F5" w:rsidRPr="002A60BD">
        <w:rPr>
          <w:b/>
          <w:lang w:val="sr-Latn-ME"/>
        </w:rPr>
        <w:t>Polygon</w:t>
      </w:r>
      <w:r w:rsidR="000C67F5" w:rsidRPr="002A60BD">
        <w:rPr>
          <w:lang w:val="sr-Latn-ME"/>
        </w:rPr>
        <w:t xml:space="preserve">) urbanističkih parcela u </w:t>
      </w:r>
      <w:r w:rsidR="00FE0390" w:rsidRPr="002A60BD">
        <w:rPr>
          <w:lang w:val="sr-Latn-ME"/>
        </w:rPr>
        <w:t>bazi (</w:t>
      </w:r>
      <w:r w:rsidR="00FE0390" w:rsidRPr="002A60BD">
        <w:rPr>
          <w:b/>
          <w:lang w:val="sr-Latn-ME"/>
        </w:rPr>
        <w:t>Industry Model Explorer</w:t>
      </w:r>
      <w:r w:rsidR="00FE0390" w:rsidRPr="002A60BD">
        <w:rPr>
          <w:lang w:val="sr-Latn-ME"/>
        </w:rPr>
        <w:t xml:space="preserve">) se kreiranju pod element (Feature) </w:t>
      </w:r>
      <w:r w:rsidR="00FE0390" w:rsidRPr="002A60BD">
        <w:rPr>
          <w:b/>
          <w:lang w:val="sr-Latn-ME"/>
        </w:rPr>
        <w:t>Parcele Polygon</w:t>
      </w:r>
      <w:r w:rsidR="00FE0390" w:rsidRPr="002A60BD">
        <w:rPr>
          <w:lang w:val="sr-Latn-ME"/>
        </w:rPr>
        <w:t xml:space="preserve"> (</w:t>
      </w:r>
      <w:r w:rsidR="00CF68D2" w:rsidRPr="002A60BD">
        <w:rPr>
          <w:lang w:val="sr-Latn-ME"/>
        </w:rPr>
        <w:t>Slika 8</w:t>
      </w:r>
      <w:r w:rsidR="00AE36CE" w:rsidRPr="002A60BD">
        <w:rPr>
          <w:lang w:val="sr-Latn-ME"/>
        </w:rPr>
        <w:t>5</w:t>
      </w:r>
      <w:r w:rsidR="00874CF1" w:rsidRPr="002A60BD">
        <w:rPr>
          <w:lang w:val="sr-Latn-ME"/>
        </w:rPr>
        <w:t>br. 1.</w:t>
      </w:r>
      <w:r w:rsidR="00FE0390" w:rsidRPr="002A60BD">
        <w:rPr>
          <w:lang w:val="sr-Latn-ME"/>
        </w:rPr>
        <w:t>) a vizuelno se prikazuje pomoću sloja (</w:t>
      </w:r>
      <w:r w:rsidR="00FE0390" w:rsidRPr="002A60BD">
        <w:rPr>
          <w:b/>
          <w:lang w:val="sr-Latn-ME"/>
        </w:rPr>
        <w:t>Layer</w:t>
      </w:r>
      <w:r w:rsidR="00FE0390" w:rsidRPr="002A60BD">
        <w:rPr>
          <w:lang w:val="sr-Latn-ME"/>
        </w:rPr>
        <w:t>) u displej model</w:t>
      </w:r>
      <w:r w:rsidR="00874CF1" w:rsidRPr="002A60BD">
        <w:rPr>
          <w:lang w:val="sr-Latn-ME"/>
        </w:rPr>
        <w:t>u</w:t>
      </w:r>
      <w:r w:rsidR="00FE0390" w:rsidRPr="002A60BD">
        <w:rPr>
          <w:lang w:val="sr-Latn-ME"/>
        </w:rPr>
        <w:t xml:space="preserve"> (</w:t>
      </w:r>
      <w:r w:rsidR="00FE0390" w:rsidRPr="002A60BD">
        <w:rPr>
          <w:b/>
          <w:lang w:val="sr-Latn-ME"/>
        </w:rPr>
        <w:t>Display Model</w:t>
      </w:r>
      <w:r w:rsidR="00FE0390" w:rsidRPr="002A60BD">
        <w:rPr>
          <w:lang w:val="sr-Latn-ME"/>
        </w:rPr>
        <w:t xml:space="preserve">) pod imenom </w:t>
      </w:r>
      <w:r w:rsidR="00874CF1" w:rsidRPr="002A60BD">
        <w:rPr>
          <w:b/>
          <w:lang w:val="sr-Latn-ME"/>
        </w:rPr>
        <w:t>Urbanistička</w:t>
      </w:r>
      <w:r w:rsidR="00FE0390" w:rsidRPr="002A60BD">
        <w:rPr>
          <w:b/>
          <w:lang w:val="sr-Latn-ME"/>
        </w:rPr>
        <w:t xml:space="preserve"> parcela (</w:t>
      </w:r>
      <w:r w:rsidR="00874CF1" w:rsidRPr="002A60BD">
        <w:rPr>
          <w:b/>
          <w:lang w:val="sr-Latn-ME"/>
        </w:rPr>
        <w:t>površina</w:t>
      </w:r>
      <w:r w:rsidR="00FE0390" w:rsidRPr="002A60BD">
        <w:rPr>
          <w:b/>
          <w:lang w:val="sr-Latn-ME"/>
        </w:rPr>
        <w:t>)</w:t>
      </w:r>
      <w:r w:rsidR="00874CF1" w:rsidRPr="002A60BD">
        <w:rPr>
          <w:lang w:val="sr-Latn-ME"/>
        </w:rPr>
        <w:t xml:space="preserve"> (</w:t>
      </w:r>
      <w:r w:rsidR="00CF68D2" w:rsidRPr="002A60BD">
        <w:rPr>
          <w:lang w:val="sr-Latn-ME"/>
        </w:rPr>
        <w:t>Slika 8</w:t>
      </w:r>
      <w:r w:rsidR="00AE36CE" w:rsidRPr="002A60BD">
        <w:rPr>
          <w:lang w:val="sr-Latn-ME"/>
        </w:rPr>
        <w:t>5</w:t>
      </w:r>
      <w:r w:rsidR="00874CF1" w:rsidRPr="002A60BD">
        <w:rPr>
          <w:lang w:val="sr-Latn-ME"/>
        </w:rPr>
        <w:t>br. 2.)</w:t>
      </w:r>
      <w:r w:rsidR="00FE0390" w:rsidRPr="002A60BD">
        <w:rPr>
          <w:lang w:val="sr-Latn-ME"/>
        </w:rPr>
        <w:t>.</w:t>
      </w:r>
    </w:p>
    <w:p w14:paraId="1EEE4CA0" w14:textId="77777777" w:rsidR="00874CF1" w:rsidRPr="002A60BD" w:rsidRDefault="00874CF1" w:rsidP="00874CF1">
      <w:pPr>
        <w:pStyle w:val="Slike"/>
        <w:keepNext/>
      </w:pPr>
      <w:r w:rsidRPr="002A60BD">
        <w:rPr>
          <w:lang w:val="en-US"/>
        </w:rPr>
        <w:drawing>
          <wp:inline distT="0" distB="0" distL="0" distR="0" wp14:anchorId="652883CA" wp14:editId="6948D694">
            <wp:extent cx="5632704" cy="3051282"/>
            <wp:effectExtent l="38100" t="38100" r="101600" b="92075"/>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ACAD 423jpg.jpg"/>
                    <pic:cNvPicPr/>
                  </pic:nvPicPr>
                  <pic:blipFill>
                    <a:blip r:embed="rId144">
                      <a:extLst>
                        <a:ext uri="{28A0092B-C50C-407E-A947-70E740481C1C}">
                          <a14:useLocalDpi xmlns:a14="http://schemas.microsoft.com/office/drawing/2010/main" val="0"/>
                        </a:ext>
                      </a:extLst>
                    </a:blip>
                    <a:stretch>
                      <a:fillRect/>
                    </a:stretch>
                  </pic:blipFill>
                  <pic:spPr>
                    <a:xfrm>
                      <a:off x="0" y="0"/>
                      <a:ext cx="5632704" cy="3051282"/>
                    </a:xfrm>
                    <a:prstGeom prst="rect">
                      <a:avLst/>
                    </a:prstGeom>
                    <a:effectLst>
                      <a:outerShdw blurRad="50800" dist="38100" dir="2700000" algn="tl" rotWithShape="0">
                        <a:prstClr val="black">
                          <a:alpha val="40000"/>
                        </a:prstClr>
                      </a:outerShdw>
                    </a:effectLst>
                  </pic:spPr>
                </pic:pic>
              </a:graphicData>
            </a:graphic>
          </wp:inline>
        </w:drawing>
      </w:r>
    </w:p>
    <w:p w14:paraId="1A3AF56D" w14:textId="4B9128DD" w:rsidR="00390718" w:rsidRPr="002A60BD" w:rsidRDefault="00874CF1" w:rsidP="00874CF1">
      <w:pPr>
        <w:pStyle w:val="Caption"/>
        <w:rPr>
          <w:lang w:val="sr-Latn-ME"/>
        </w:rPr>
      </w:pPr>
      <w:bookmarkStart w:id="107" w:name="_Ref371530735"/>
      <w:r w:rsidRPr="002A60BD">
        <w:rPr>
          <w:b/>
          <w:lang w:val="sr-Latn-ME"/>
        </w:rPr>
        <w:t>Slika</w:t>
      </w:r>
      <w:bookmarkEnd w:id="107"/>
      <w:r w:rsidR="00AE36CE" w:rsidRPr="002A60BD">
        <w:rPr>
          <w:b/>
          <w:lang w:val="sr-Latn-ME"/>
        </w:rPr>
        <w:t xml:space="preserve"> 85</w:t>
      </w:r>
      <w:r w:rsidRPr="002A60BD">
        <w:rPr>
          <w:b/>
          <w:lang w:val="sr-Latn-ME"/>
        </w:rPr>
        <w:t>:</w:t>
      </w:r>
      <w:r w:rsidRPr="002A60BD">
        <w:rPr>
          <w:lang w:val="sr-Latn-ME"/>
        </w:rPr>
        <w:t xml:space="preserve"> Primjer ispra</w:t>
      </w:r>
      <w:r w:rsidR="00473866" w:rsidRPr="002A60BD">
        <w:rPr>
          <w:lang w:val="sr-Latn-ME"/>
        </w:rPr>
        <w:t>v</w:t>
      </w:r>
      <w:r w:rsidRPr="002A60BD">
        <w:rPr>
          <w:lang w:val="sr-Latn-ME"/>
        </w:rPr>
        <w:t>no nacrtan</w:t>
      </w:r>
      <w:r w:rsidR="00473866" w:rsidRPr="002A60BD">
        <w:rPr>
          <w:lang w:val="sr-Latn-ME"/>
        </w:rPr>
        <w:t>e urbanističke parcele</w:t>
      </w:r>
    </w:p>
    <w:p w14:paraId="4B314B8C" w14:textId="6AA93407" w:rsidR="00473866" w:rsidRPr="002A60BD" w:rsidRDefault="00E45378" w:rsidP="00224902">
      <w:pPr>
        <w:rPr>
          <w:lang w:val="sr-Latn-ME"/>
        </w:rPr>
      </w:pPr>
      <w:r w:rsidRPr="002A60BD">
        <w:rPr>
          <w:lang w:val="sr-Latn-ME"/>
        </w:rPr>
        <w:lastRenderedPageBreak/>
        <w:t>Sada je potrebo popuniti tabelu sa objeknim podacima površina (</w:t>
      </w:r>
      <w:r w:rsidRPr="002A60BD">
        <w:rPr>
          <w:b/>
          <w:lang w:val="sr-Latn-ME"/>
        </w:rPr>
        <w:t>Polygon</w:t>
      </w:r>
      <w:r w:rsidRPr="002A60BD">
        <w:rPr>
          <w:lang w:val="sr-Latn-ME"/>
        </w:rPr>
        <w:t>) urbanističkih parcela</w:t>
      </w:r>
      <w:r w:rsidR="00A03F99" w:rsidRPr="002A60BD">
        <w:rPr>
          <w:lang w:val="sr-Latn-ME"/>
        </w:rPr>
        <w:t>. Otvarano tabelu objektnih podataka površina (Polygon) urbanističkih parcela</w:t>
      </w:r>
      <w:r w:rsidR="00210A90" w:rsidRPr="002A60BD">
        <w:rPr>
          <w:lang w:val="sr-Latn-ME"/>
        </w:rPr>
        <w:t>,</w:t>
      </w:r>
      <w:r w:rsidR="00A03F99" w:rsidRPr="002A60BD">
        <w:rPr>
          <w:lang w:val="sr-Latn-ME"/>
        </w:rPr>
        <w:t xml:space="preserve"> primjenjujući proceduru koja je objašnjena u naslovu</w:t>
      </w:r>
      <w:r w:rsidR="00210A90" w:rsidRPr="002A60BD">
        <w:rPr>
          <w:lang w:val="sr-Latn-ME"/>
        </w:rPr>
        <w:t xml:space="preserve"> </w:t>
      </w:r>
      <w:r w:rsidR="001A3B38" w:rsidRPr="002A60BD">
        <w:rPr>
          <w:b/>
          <w:lang w:val="sr-Latn-ME"/>
        </w:rPr>
        <w:fldChar w:fldCharType="begin"/>
      </w:r>
      <w:r w:rsidR="001A3B38" w:rsidRPr="002A60BD">
        <w:rPr>
          <w:b/>
          <w:lang w:val="sr-Latn-ME"/>
        </w:rPr>
        <w:instrText xml:space="preserve"> REF _Ref371583828 \r \h  \* MERGEFORMAT </w:instrText>
      </w:r>
      <w:r w:rsidR="001A3B38" w:rsidRPr="002A60BD">
        <w:rPr>
          <w:b/>
          <w:lang w:val="sr-Latn-ME"/>
        </w:rPr>
      </w:r>
      <w:r w:rsidR="001A3B38" w:rsidRPr="002A60BD">
        <w:rPr>
          <w:b/>
          <w:lang w:val="sr-Latn-ME"/>
        </w:rPr>
        <w:fldChar w:fldCharType="separate"/>
      </w:r>
      <w:r w:rsidR="005E400A" w:rsidRPr="002A60BD">
        <w:rPr>
          <w:b/>
          <w:lang w:val="sr-Latn-ME"/>
        </w:rPr>
        <w:t>3.3.1.4</w:t>
      </w:r>
      <w:r w:rsidR="001A3B38" w:rsidRPr="002A60BD">
        <w:rPr>
          <w:b/>
          <w:lang w:val="sr-Latn-ME"/>
        </w:rPr>
        <w:fldChar w:fldCharType="end"/>
      </w:r>
      <w:r w:rsidR="001A3B38" w:rsidRPr="002A60BD">
        <w:rPr>
          <w:lang w:val="sr-Latn-ME"/>
        </w:rPr>
        <w:t>.</w:t>
      </w:r>
    </w:p>
    <w:p w14:paraId="0135090F" w14:textId="25FDF2D3" w:rsidR="006B7ABA" w:rsidRPr="002A60BD" w:rsidRDefault="006B7ABA" w:rsidP="00224902">
      <w:pPr>
        <w:rPr>
          <w:lang w:val="sr-Latn-ME"/>
        </w:rPr>
      </w:pPr>
      <w:r w:rsidRPr="002A60BD">
        <w:rPr>
          <w:lang w:val="sr-Latn-ME"/>
        </w:rPr>
        <w:t xml:space="preserve">Na slici </w:t>
      </w:r>
      <w:r w:rsidR="00CF68D2" w:rsidRPr="002A60BD">
        <w:rPr>
          <w:b/>
          <w:lang w:val="sr-Latn-ME"/>
        </w:rPr>
        <w:t>Slika 8</w:t>
      </w:r>
      <w:r w:rsidR="00AE36CE" w:rsidRPr="002A60BD">
        <w:rPr>
          <w:b/>
          <w:lang w:val="sr-Latn-ME"/>
        </w:rPr>
        <w:t>6</w:t>
      </w:r>
      <w:r w:rsidR="00CF68D2" w:rsidRPr="002A60BD">
        <w:rPr>
          <w:lang w:val="sr-Latn-ME"/>
        </w:rPr>
        <w:t xml:space="preserve"> </w:t>
      </w:r>
      <w:r w:rsidR="00391480" w:rsidRPr="002A60BD">
        <w:rPr>
          <w:lang w:val="sr-Latn-ME"/>
        </w:rPr>
        <w:t xml:space="preserve">je </w:t>
      </w:r>
      <w:r w:rsidRPr="002A60BD">
        <w:rPr>
          <w:lang w:val="sr-Latn-ME"/>
        </w:rPr>
        <w:t>prikaz</w:t>
      </w:r>
      <w:r w:rsidR="006B1A3F" w:rsidRPr="002A60BD">
        <w:rPr>
          <w:lang w:val="sr-Latn-ME"/>
        </w:rPr>
        <w:t>an</w:t>
      </w:r>
      <w:r w:rsidRPr="002A60BD">
        <w:rPr>
          <w:lang w:val="sr-Latn-ME"/>
        </w:rPr>
        <w:t xml:space="preserve"> primjer popunjene tabele objeknih podataka za jednu površinu (Polygon) urbanističke parcele</w:t>
      </w:r>
      <w:r w:rsidR="006B1A3F" w:rsidRPr="002A60BD">
        <w:rPr>
          <w:lang w:val="sr-Latn-ME"/>
        </w:rPr>
        <w:t>.</w:t>
      </w:r>
    </w:p>
    <w:p w14:paraId="08E86276" w14:textId="77777777" w:rsidR="006B1A3F" w:rsidRPr="002A60BD" w:rsidRDefault="006B1A3F" w:rsidP="006B1A3F">
      <w:pPr>
        <w:pStyle w:val="Slike"/>
        <w:keepNext/>
      </w:pPr>
      <w:r w:rsidRPr="002A60BD">
        <w:rPr>
          <w:lang w:val="en-US"/>
        </w:rPr>
        <w:drawing>
          <wp:inline distT="0" distB="0" distL="0" distR="0" wp14:anchorId="1E23FEFC" wp14:editId="6459DB0B">
            <wp:extent cx="3994099" cy="3173257"/>
            <wp:effectExtent l="38100" t="38100" r="102235" b="10350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ACAD 45.jpg"/>
                    <pic:cNvPicPr/>
                  </pic:nvPicPr>
                  <pic:blipFill>
                    <a:blip r:embed="rId145">
                      <a:extLst>
                        <a:ext uri="{28A0092B-C50C-407E-A947-70E740481C1C}">
                          <a14:useLocalDpi xmlns:a14="http://schemas.microsoft.com/office/drawing/2010/main" val="0"/>
                        </a:ext>
                      </a:extLst>
                    </a:blip>
                    <a:stretch>
                      <a:fillRect/>
                    </a:stretch>
                  </pic:blipFill>
                  <pic:spPr>
                    <a:xfrm>
                      <a:off x="0" y="0"/>
                      <a:ext cx="4029915" cy="3201713"/>
                    </a:xfrm>
                    <a:prstGeom prst="rect">
                      <a:avLst/>
                    </a:prstGeom>
                    <a:effectLst>
                      <a:outerShdw blurRad="50800" dist="38100" dir="2700000" algn="tl" rotWithShape="0">
                        <a:prstClr val="black">
                          <a:alpha val="40000"/>
                        </a:prstClr>
                      </a:outerShdw>
                    </a:effectLst>
                  </pic:spPr>
                </pic:pic>
              </a:graphicData>
            </a:graphic>
          </wp:inline>
        </w:drawing>
      </w:r>
    </w:p>
    <w:p w14:paraId="641534F6" w14:textId="6E0B1CA6" w:rsidR="00210A90" w:rsidRPr="002A60BD" w:rsidRDefault="006B1A3F" w:rsidP="006B1A3F">
      <w:pPr>
        <w:pStyle w:val="Caption"/>
        <w:rPr>
          <w:lang w:val="sr-Latn-ME"/>
        </w:rPr>
      </w:pPr>
      <w:bookmarkStart w:id="108" w:name="_Ref371585968"/>
      <w:r w:rsidRPr="002A60BD">
        <w:rPr>
          <w:b/>
          <w:lang w:val="sr-Latn-ME"/>
        </w:rPr>
        <w:t>Slika</w:t>
      </w:r>
      <w:bookmarkEnd w:id="108"/>
      <w:r w:rsidR="00AE36CE" w:rsidRPr="002A60BD">
        <w:rPr>
          <w:b/>
          <w:lang w:val="sr-Latn-ME"/>
        </w:rPr>
        <w:t xml:space="preserve"> 86</w:t>
      </w:r>
      <w:r w:rsidRPr="002A60BD">
        <w:rPr>
          <w:b/>
          <w:lang w:val="sr-Latn-ME"/>
        </w:rPr>
        <w:t>:</w:t>
      </w:r>
      <w:r w:rsidRPr="002A60BD">
        <w:rPr>
          <w:lang w:val="sr-Latn-ME"/>
        </w:rPr>
        <w:t xml:space="preserve"> Primjer popunjene tabele objeknih podataka za jednu površinu (Polygon) urbanističke parcele</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FB0361" w:rsidRPr="002A60BD" w14:paraId="6A7A7F95" w14:textId="77777777" w:rsidTr="008B3D3F">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04441E3D" w14:textId="77777777" w:rsidR="00FB0361" w:rsidRPr="002A60BD" w:rsidRDefault="00FB0361" w:rsidP="008B3D3F">
            <w:pPr>
              <w:pStyle w:val="Icon"/>
              <w:ind w:firstLine="0"/>
              <w:rPr>
                <w:u w:val="double"/>
                <w:lang w:val="sr-Latn-ME"/>
              </w:rPr>
            </w:pPr>
            <w:r w:rsidRPr="002A60BD">
              <w:rPr>
                <w:noProof/>
                <w:lang w:val="en-US" w:eastAsia="en-US"/>
              </w:rPr>
              <mc:AlternateContent>
                <mc:Choice Requires="wpg">
                  <w:drawing>
                    <wp:inline distT="0" distB="0" distL="0" distR="0" wp14:anchorId="787D58C2" wp14:editId="7BC2FE50">
                      <wp:extent cx="228600" cy="228600"/>
                      <wp:effectExtent l="0" t="0" r="0" b="0"/>
                      <wp:docPr id="288"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309" name="Oval 309"/>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312" name="Freeform 312"/>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55098D68"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">
                      <v:oval id="Oval 309"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TpHcQA&#10;AADcAAAADwAAAGRycy9kb3ducmV2LnhtbESP0WrCQBRE3wv+w3IFX0Q3plU0uoqEVvpo1Q+4Zq/Z&#10;YPZuyK6a/r0rFPo4zMwZZrXpbC3u1PrKsYLJOAFBXDhdcangdPwazUH4gKyxdkwKfsnDZt17W2Gm&#10;3YN/6H4IpYgQ9hkqMCE0mZS+MGTRj11DHL2Lay2GKNtS6hYfEW5rmSbJTFqsOC4YbCg3VFwPN6tg&#10;mH7KfD9Np8OLyff2fN4dP+Y7pQb9brsEEagL/+G/9rdW8J4s4HUmHgG5f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k6R3EAAAA3AAAAA8AAAAAAAAAAAAAAAAAmAIAAGRycy9k&#10;b3ducmV2LnhtbFBLBQYAAAAABAAEAPUAAACJAwAAAAA=&#10;" fillcolor="#0070c0" stroked="f" strokeweight="0">
                        <v:stroke joinstyle="miter"/>
                        <o:lock v:ext="edit" aspectratio="t"/>
                      </v:oval>
                      <v:shape id="Freeform 312"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9Z7cYA&#10;AADcAAAADwAAAGRycy9kb3ducmV2LnhtbESP3WrCQBSE7wu+w3IE7+pGBSmpq4hQCS1a/Km9PWSP&#10;2dTs2ZDdmvj2bqHg5TAz3zCzRWcrcaXGl44VjIYJCOLc6ZILBcfD2/MLCB+QNVaOScGNPCzmvacZ&#10;ptq1vKPrPhQiQtinqMCEUKdS+tyQRT90NXH0zq6xGKJsCqkbbCPcVnKcJFNpseS4YLCmlaH8sv+1&#10;Cn6ybLtcb8z35uP9fEi+TsXn+tQqNeh3y1cQgbrwCP+3M61gMhrD35l4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P9Z7cYAAADcAAAADwAAAAAAAAAAAAAAAACYAgAAZHJz&#10;L2Rvd25yZXYueG1sUEsFBgAAAAAEAAQA9QAAAIsDAAAAAA==&#10;" path="m3915,38279r23491,l27406,127000r-23491,l3915,38279xm15661,v8649,,15661,7012,15661,15661c31322,24310,24310,31322,15661,31322,7012,31322,,24310,,15661,,7012,7012,,15661,xe" fillcolor="window"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33E81BAD" w14:textId="6497D7B7" w:rsidR="00FB0361" w:rsidRPr="002A60BD" w:rsidRDefault="00FB0361" w:rsidP="00254BFB">
            <w:pPr>
              <w:pStyle w:val="TipText"/>
              <w:ind w:firstLine="0"/>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szCs w:val="18"/>
                <w:lang w:val="sr-Latn-ME"/>
              </w:rPr>
              <w:t>Za objektne podatke koji imaju predefinisane vrijednosti (</w:t>
            </w:r>
            <w:r w:rsidRPr="002A60BD">
              <w:rPr>
                <w:b/>
                <w:sz w:val="18"/>
                <w:szCs w:val="18"/>
                <w:lang w:val="sr-Latn-ME"/>
              </w:rPr>
              <w:t>Podrum</w:t>
            </w:r>
            <w:r w:rsidRPr="002A60BD">
              <w:rPr>
                <w:sz w:val="18"/>
                <w:szCs w:val="18"/>
                <w:lang w:val="sr-Latn-ME"/>
              </w:rPr>
              <w:t xml:space="preserve">, </w:t>
            </w:r>
            <w:r w:rsidRPr="002A60BD">
              <w:rPr>
                <w:b/>
                <w:sz w:val="18"/>
                <w:szCs w:val="18"/>
                <w:lang w:val="sr-Latn-ME"/>
              </w:rPr>
              <w:t>Suteren</w:t>
            </w:r>
            <w:r w:rsidRPr="002A60BD">
              <w:rPr>
                <w:sz w:val="18"/>
                <w:szCs w:val="18"/>
                <w:lang w:val="sr-Latn-ME"/>
              </w:rPr>
              <w:t xml:space="preserve">, </w:t>
            </w:r>
            <w:r w:rsidRPr="002A60BD">
              <w:rPr>
                <w:b/>
                <w:sz w:val="18"/>
                <w:szCs w:val="18"/>
                <w:lang w:val="sr-Latn-ME"/>
              </w:rPr>
              <w:t>Prizemlje</w:t>
            </w:r>
            <w:r w:rsidRPr="002A60BD">
              <w:rPr>
                <w:sz w:val="18"/>
                <w:szCs w:val="18"/>
                <w:lang w:val="sr-Latn-ME"/>
              </w:rPr>
              <w:t xml:space="preserve">, </w:t>
            </w:r>
            <w:r w:rsidRPr="002A60BD">
              <w:rPr>
                <w:b/>
                <w:sz w:val="18"/>
                <w:szCs w:val="18"/>
                <w:lang w:val="sr-Latn-ME"/>
              </w:rPr>
              <w:t>Potkrovlje</w:t>
            </w:r>
            <w:r w:rsidRPr="002A60BD">
              <w:rPr>
                <w:sz w:val="18"/>
                <w:szCs w:val="18"/>
                <w:lang w:val="sr-Latn-ME"/>
              </w:rPr>
              <w:t xml:space="preserve">, itd.) neophodno je unijeti neku od vrijednosti (npr. </w:t>
            </w:r>
            <w:r w:rsidRPr="002A60BD">
              <w:rPr>
                <w:b/>
                <w:sz w:val="18"/>
                <w:szCs w:val="18"/>
                <w:lang w:val="sr-Latn-ME"/>
              </w:rPr>
              <w:t>Da</w:t>
            </w:r>
            <w:r w:rsidRPr="002A60BD">
              <w:rPr>
                <w:sz w:val="18"/>
                <w:szCs w:val="18"/>
                <w:lang w:val="sr-Latn-ME"/>
              </w:rPr>
              <w:t xml:space="preserve"> ili </w:t>
            </w:r>
            <w:r w:rsidRPr="002A60BD">
              <w:rPr>
                <w:b/>
                <w:sz w:val="18"/>
                <w:szCs w:val="18"/>
                <w:lang w:val="sr-Latn-ME"/>
              </w:rPr>
              <w:t>Ne</w:t>
            </w:r>
            <w:r w:rsidRPr="002A60BD">
              <w:rPr>
                <w:sz w:val="18"/>
                <w:szCs w:val="18"/>
                <w:lang w:val="sr-Latn-ME"/>
              </w:rPr>
              <w:t>)</w:t>
            </w:r>
            <w:r w:rsidR="00254BFB" w:rsidRPr="002A60BD">
              <w:rPr>
                <w:sz w:val="18"/>
                <w:szCs w:val="18"/>
                <w:lang w:val="sr-Latn-ME"/>
              </w:rPr>
              <w:t xml:space="preserve"> a ni u kom slučaju ih ostaviti prazno!</w:t>
            </w:r>
          </w:p>
        </w:tc>
      </w:tr>
    </w:tbl>
    <w:p w14:paraId="3DB08157" w14:textId="10EA3E0E" w:rsidR="00210A90" w:rsidRPr="002A60BD" w:rsidRDefault="00DC1B8B" w:rsidP="00224902">
      <w:pPr>
        <w:rPr>
          <w:lang w:val="sr-Latn-ME"/>
        </w:rPr>
      </w:pPr>
      <w:r w:rsidRPr="002A60BD">
        <w:rPr>
          <w:lang w:val="sr-Latn-ME"/>
        </w:rPr>
        <w:t>Nakon što se unesu svi objektni podaci za sve površine (Polygon) urbanističkih parcela, objektni podaci će automatski biti prikazani i vizuelno na same površine (Polygon) urbanističkih parcela (</w:t>
      </w:r>
      <w:r w:rsidR="00CF68D2" w:rsidRPr="002A60BD">
        <w:rPr>
          <w:lang w:val="sr-Latn-ME"/>
        </w:rPr>
        <w:t>Slika 8</w:t>
      </w:r>
      <w:r w:rsidR="00AE36CE" w:rsidRPr="002A60BD">
        <w:rPr>
          <w:lang w:val="sr-Latn-ME"/>
        </w:rPr>
        <w:t>7</w:t>
      </w:r>
      <w:r w:rsidRPr="002A60BD">
        <w:rPr>
          <w:lang w:val="sr-Latn-ME"/>
        </w:rPr>
        <w:t>).</w:t>
      </w:r>
    </w:p>
    <w:p w14:paraId="2F91421B" w14:textId="77777777" w:rsidR="005A070F" w:rsidRPr="002A60BD" w:rsidRDefault="005A070F" w:rsidP="005A070F">
      <w:pPr>
        <w:pStyle w:val="Slike"/>
        <w:keepNext/>
      </w:pPr>
      <w:r w:rsidRPr="002A60BD">
        <w:rPr>
          <w:lang w:val="en-US"/>
        </w:rPr>
        <w:drawing>
          <wp:inline distT="0" distB="0" distL="0" distR="0" wp14:anchorId="1422D322" wp14:editId="15FA06AF">
            <wp:extent cx="5347562" cy="2896820"/>
            <wp:effectExtent l="38100" t="38100" r="100965" b="94615"/>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ACAD 46.jpg"/>
                    <pic:cNvPicPr/>
                  </pic:nvPicPr>
                  <pic:blipFill>
                    <a:blip r:embed="rId146">
                      <a:extLst>
                        <a:ext uri="{28A0092B-C50C-407E-A947-70E740481C1C}">
                          <a14:useLocalDpi xmlns:a14="http://schemas.microsoft.com/office/drawing/2010/main" val="0"/>
                        </a:ext>
                      </a:extLst>
                    </a:blip>
                    <a:stretch>
                      <a:fillRect/>
                    </a:stretch>
                  </pic:blipFill>
                  <pic:spPr>
                    <a:xfrm>
                      <a:off x="0" y="0"/>
                      <a:ext cx="5398461" cy="2924393"/>
                    </a:xfrm>
                    <a:prstGeom prst="rect">
                      <a:avLst/>
                    </a:prstGeom>
                    <a:effectLst>
                      <a:outerShdw blurRad="50800" dist="38100" dir="2700000" algn="tl" rotWithShape="0">
                        <a:prstClr val="black">
                          <a:alpha val="40000"/>
                        </a:prstClr>
                      </a:outerShdw>
                    </a:effectLst>
                  </pic:spPr>
                </pic:pic>
              </a:graphicData>
            </a:graphic>
          </wp:inline>
        </w:drawing>
      </w:r>
    </w:p>
    <w:p w14:paraId="6A83C0BF" w14:textId="1C4746CE" w:rsidR="005A070F" w:rsidRPr="002A60BD" w:rsidRDefault="005A070F" w:rsidP="005A070F">
      <w:pPr>
        <w:pStyle w:val="Caption"/>
        <w:rPr>
          <w:lang w:val="sr-Latn-ME"/>
        </w:rPr>
      </w:pPr>
      <w:bookmarkStart w:id="109" w:name="_Ref371587159"/>
      <w:r w:rsidRPr="002A60BD">
        <w:rPr>
          <w:b/>
          <w:lang w:val="sr-Latn-ME"/>
        </w:rPr>
        <w:t xml:space="preserve">Slika </w:t>
      </w:r>
      <w:bookmarkEnd w:id="109"/>
      <w:r w:rsidR="002E2924" w:rsidRPr="002A60BD">
        <w:rPr>
          <w:b/>
          <w:lang w:val="sr-Latn-ME"/>
        </w:rPr>
        <w:t>8</w:t>
      </w:r>
      <w:r w:rsidR="00AE36CE" w:rsidRPr="002A60BD">
        <w:rPr>
          <w:b/>
          <w:lang w:val="sr-Latn-ME"/>
        </w:rPr>
        <w:t>7</w:t>
      </w:r>
      <w:r w:rsidRPr="002A60BD">
        <w:rPr>
          <w:b/>
          <w:lang w:val="sr-Latn-ME"/>
        </w:rPr>
        <w:t>:</w:t>
      </w:r>
      <w:r w:rsidRPr="002A60BD">
        <w:rPr>
          <w:lang w:val="sr-Latn-ME"/>
        </w:rPr>
        <w:t xml:space="preserve"> Vizuelni prikaz objeknih podataka na površine (Polygon) urbanističkih parcela</w:t>
      </w:r>
    </w:p>
    <w:p w14:paraId="4BE6747E" w14:textId="778F8D9B" w:rsidR="00DC1B8B" w:rsidRPr="002A60BD" w:rsidRDefault="002727B0" w:rsidP="002727B0">
      <w:pPr>
        <w:pStyle w:val="Heading5"/>
        <w:rPr>
          <w:lang w:val="sr-Latn-ME"/>
        </w:rPr>
      </w:pPr>
      <w:r w:rsidRPr="002A60BD">
        <w:rPr>
          <w:lang w:val="sr-Latn-ME"/>
        </w:rPr>
        <w:lastRenderedPageBreak/>
        <w:t>Kreira</w:t>
      </w:r>
      <w:r w:rsidR="00363C10" w:rsidRPr="002A60BD">
        <w:rPr>
          <w:lang w:val="sr-Latn-ME"/>
        </w:rPr>
        <w:t>nje</w:t>
      </w:r>
      <w:r w:rsidRPr="002A60BD">
        <w:rPr>
          <w:lang w:val="sr-Latn-ME"/>
        </w:rPr>
        <w:t xml:space="preserve"> topologije za detaljne namjene površina</w:t>
      </w:r>
    </w:p>
    <w:p w14:paraId="11D46E4E" w14:textId="42FD4BAA" w:rsidR="00D700FB" w:rsidRPr="002A60BD" w:rsidRDefault="00D700FB" w:rsidP="00D700FB">
      <w:pPr>
        <w:rPr>
          <w:lang w:val="sr-Latn-ME"/>
        </w:rPr>
      </w:pPr>
      <w:r w:rsidRPr="002A60BD">
        <w:rPr>
          <w:lang w:val="sr-Latn-ME"/>
        </w:rPr>
        <w:t xml:space="preserve">Da bi se kreirala topologija za </w:t>
      </w:r>
      <w:r w:rsidR="0083538A" w:rsidRPr="002A60BD">
        <w:rPr>
          <w:lang w:val="sr-Latn-ME"/>
        </w:rPr>
        <w:t xml:space="preserve">detaljne namjene površina </w:t>
      </w:r>
      <w:r w:rsidRPr="002A60BD">
        <w:rPr>
          <w:lang w:val="sr-Latn-ME"/>
        </w:rPr>
        <w:t>neophodno je uraditi sledeće:</w:t>
      </w:r>
    </w:p>
    <w:p w14:paraId="1D986594" w14:textId="005096D0" w:rsidR="00D700FB" w:rsidRPr="002A60BD" w:rsidRDefault="00D700FB" w:rsidP="00475A4A">
      <w:pPr>
        <w:pStyle w:val="ListParagraph"/>
        <w:numPr>
          <w:ilvl w:val="0"/>
          <w:numId w:val="26"/>
        </w:numPr>
        <w:rPr>
          <w:lang w:val="sr-Latn-ME"/>
        </w:rPr>
      </w:pPr>
      <w:r w:rsidRPr="002A60BD">
        <w:rPr>
          <w:lang w:val="sr-Latn-ME"/>
        </w:rPr>
        <w:t xml:space="preserve">Potrebno je nacrtati granice </w:t>
      </w:r>
      <w:r w:rsidR="001E4705" w:rsidRPr="002A60BD">
        <w:rPr>
          <w:lang w:val="sr-Latn-ME"/>
        </w:rPr>
        <w:t xml:space="preserve">detaljnih namjena površina </w:t>
      </w:r>
      <w:r w:rsidRPr="002A60BD">
        <w:rPr>
          <w:lang w:val="sr-Latn-ME"/>
        </w:rPr>
        <w:t xml:space="preserve">pomoću elementa (Feature) </w:t>
      </w:r>
      <w:r w:rsidR="001E4705" w:rsidRPr="002A60BD">
        <w:rPr>
          <w:b/>
          <w:lang w:val="sr-Latn-ME"/>
        </w:rPr>
        <w:t>Detaljne kategorije (linija)</w:t>
      </w:r>
      <w:r w:rsidRPr="002A60BD">
        <w:rPr>
          <w:lang w:val="sr-Latn-ME"/>
        </w:rPr>
        <w:t xml:space="preserve"> koji se nalazi u grupu </w:t>
      </w:r>
      <w:r w:rsidR="008B3D3F" w:rsidRPr="002A60BD">
        <w:rPr>
          <w:b/>
          <w:lang w:val="sr-Latn-ME"/>
        </w:rPr>
        <w:t xml:space="preserve">Detaljne kategorije namjene površina </w:t>
      </w:r>
      <w:r w:rsidRPr="002A60BD">
        <w:rPr>
          <w:lang w:val="sr-Latn-ME"/>
        </w:rPr>
        <w:t>(</w:t>
      </w:r>
      <w:r w:rsidR="00611373" w:rsidRPr="002A60BD">
        <w:rPr>
          <w:lang w:val="sr-Latn-ME"/>
        </w:rPr>
        <w:t>Slika 8</w:t>
      </w:r>
      <w:r w:rsidR="00AE36CE" w:rsidRPr="002A60BD">
        <w:rPr>
          <w:lang w:val="sr-Latn-ME"/>
        </w:rPr>
        <w:t>8</w:t>
      </w:r>
      <w:r w:rsidRPr="002A60BD">
        <w:rPr>
          <w:lang w:val="sr-Latn-ME"/>
        </w:rPr>
        <w:t>).</w:t>
      </w:r>
    </w:p>
    <w:p w14:paraId="7A7D9DED" w14:textId="77777777" w:rsidR="00D700FB" w:rsidRPr="002A60BD" w:rsidRDefault="00D700FB" w:rsidP="00D700FB">
      <w:pPr>
        <w:pStyle w:val="Slike"/>
        <w:keepNext/>
      </w:pPr>
      <w:r w:rsidRPr="002A60BD">
        <w:rPr>
          <w:lang w:val="en-US"/>
        </w:rPr>
        <w:drawing>
          <wp:inline distT="0" distB="0" distL="0" distR="0" wp14:anchorId="043DF039" wp14:editId="299BEB97">
            <wp:extent cx="3287458" cy="2294909"/>
            <wp:effectExtent l="0" t="0" r="8255"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ACAD 37.jpg"/>
                    <pic:cNvPicPr/>
                  </pic:nvPicPr>
                  <pic:blipFill>
                    <a:blip r:embed="rId147">
                      <a:extLst>
                        <a:ext uri="{28A0092B-C50C-407E-A947-70E740481C1C}">
                          <a14:useLocalDpi xmlns:a14="http://schemas.microsoft.com/office/drawing/2010/main" val="0"/>
                        </a:ext>
                      </a:extLst>
                    </a:blip>
                    <a:stretch>
                      <a:fillRect/>
                    </a:stretch>
                  </pic:blipFill>
                  <pic:spPr>
                    <a:xfrm>
                      <a:off x="0" y="0"/>
                      <a:ext cx="3287458" cy="2294909"/>
                    </a:xfrm>
                    <a:prstGeom prst="rect">
                      <a:avLst/>
                    </a:prstGeom>
                  </pic:spPr>
                </pic:pic>
              </a:graphicData>
            </a:graphic>
          </wp:inline>
        </w:drawing>
      </w:r>
    </w:p>
    <w:p w14:paraId="40209205" w14:textId="25C8928C" w:rsidR="00D700FB" w:rsidRPr="002A60BD" w:rsidRDefault="00D700FB" w:rsidP="00D700FB">
      <w:pPr>
        <w:pStyle w:val="Caption"/>
        <w:rPr>
          <w:lang w:val="sr-Latn-ME"/>
        </w:rPr>
      </w:pPr>
      <w:bookmarkStart w:id="110" w:name="_Ref371604057"/>
      <w:r w:rsidRPr="002A60BD">
        <w:rPr>
          <w:b/>
          <w:lang w:val="sr-Latn-ME"/>
        </w:rPr>
        <w:t>Slika</w:t>
      </w:r>
      <w:bookmarkEnd w:id="110"/>
      <w:r w:rsidR="00AE36CE" w:rsidRPr="002A60BD">
        <w:rPr>
          <w:b/>
          <w:lang w:val="sr-Latn-ME"/>
        </w:rPr>
        <w:t xml:space="preserve"> 88</w:t>
      </w:r>
      <w:r w:rsidRPr="002A60BD">
        <w:rPr>
          <w:b/>
          <w:lang w:val="sr-Latn-ME"/>
        </w:rPr>
        <w:t>:</w:t>
      </w:r>
      <w:r w:rsidRPr="002A60BD">
        <w:rPr>
          <w:lang w:val="sr-Latn-ME"/>
        </w:rPr>
        <w:t xml:space="preserve"> Element (Feature) za crtanje granice </w:t>
      </w:r>
      <w:r w:rsidR="00F35280" w:rsidRPr="002A60BD">
        <w:rPr>
          <w:lang w:val="sr-Latn-ME"/>
        </w:rPr>
        <w:t>detaljnih namjena površina</w:t>
      </w:r>
    </w:p>
    <w:p w14:paraId="3C8EACA6" w14:textId="5D925242" w:rsidR="00D700FB" w:rsidRPr="002A60BD" w:rsidRDefault="00D700FB" w:rsidP="00475A4A">
      <w:pPr>
        <w:pStyle w:val="ListParagraph"/>
        <w:numPr>
          <w:ilvl w:val="0"/>
          <w:numId w:val="26"/>
        </w:numPr>
        <w:rPr>
          <w:lang w:val="sr-Latn-ME"/>
        </w:rPr>
      </w:pPr>
      <w:r w:rsidRPr="002A60BD">
        <w:rPr>
          <w:lang w:val="sr-Latn-ME"/>
        </w:rPr>
        <w:t xml:space="preserve">Granice </w:t>
      </w:r>
      <w:r w:rsidR="007D59E0" w:rsidRPr="002A60BD">
        <w:rPr>
          <w:lang w:val="sr-Latn-ME"/>
        </w:rPr>
        <w:t xml:space="preserve">detaljnih namjena površina </w:t>
      </w:r>
      <w:r w:rsidRPr="002A60BD">
        <w:rPr>
          <w:lang w:val="sr-Latn-ME"/>
        </w:rPr>
        <w:t>moraju biti nacrtane tako da:</w:t>
      </w:r>
    </w:p>
    <w:p w14:paraId="4882262F" w14:textId="77777777" w:rsidR="00D700FB" w:rsidRPr="002A60BD" w:rsidRDefault="00D700FB" w:rsidP="00475A4A">
      <w:pPr>
        <w:pStyle w:val="ListParagraph"/>
        <w:numPr>
          <w:ilvl w:val="1"/>
          <w:numId w:val="26"/>
        </w:numPr>
        <w:rPr>
          <w:lang w:val="sr-Latn-ME"/>
        </w:rPr>
      </w:pPr>
      <w:r w:rsidRPr="002A60BD">
        <w:rPr>
          <w:lang w:val="sr-Latn-ME"/>
        </w:rPr>
        <w:t xml:space="preserve">linije (polilinije) nisu zatvorene, </w:t>
      </w:r>
    </w:p>
    <w:p w14:paraId="43FFB6A9" w14:textId="77777777" w:rsidR="00D700FB" w:rsidRPr="002A60BD" w:rsidRDefault="00D700FB" w:rsidP="00475A4A">
      <w:pPr>
        <w:pStyle w:val="ListParagraph"/>
        <w:numPr>
          <w:ilvl w:val="1"/>
          <w:numId w:val="26"/>
        </w:numPr>
        <w:rPr>
          <w:lang w:val="sr-Latn-ME"/>
        </w:rPr>
      </w:pPr>
      <w:r w:rsidRPr="002A60BD">
        <w:rPr>
          <w:lang w:val="sr-Latn-ME"/>
        </w:rPr>
        <w:t xml:space="preserve">linije (polilinije) se ne presijecaju i </w:t>
      </w:r>
    </w:p>
    <w:p w14:paraId="440F4637" w14:textId="77777777" w:rsidR="00D700FB" w:rsidRPr="002A60BD" w:rsidRDefault="00D700FB" w:rsidP="00475A4A">
      <w:pPr>
        <w:pStyle w:val="ListParagraph"/>
        <w:numPr>
          <w:ilvl w:val="1"/>
          <w:numId w:val="26"/>
        </w:numPr>
        <w:rPr>
          <w:lang w:val="sr-Latn-ME"/>
        </w:rPr>
      </w:pPr>
      <w:r w:rsidRPr="002A60BD">
        <w:rPr>
          <w:lang w:val="sr-Latn-ME"/>
        </w:rPr>
        <w:t>da ne bude duplih linija (polilijina).</w:t>
      </w:r>
    </w:p>
    <w:p w14:paraId="19057723" w14:textId="77777777" w:rsidR="00D700FB" w:rsidRPr="002A60BD" w:rsidRDefault="00D700FB" w:rsidP="00D700FB">
      <w:pPr>
        <w:rPr>
          <w:lang w:val="sr-Latn-ME"/>
        </w:rPr>
      </w:pP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D700FB" w:rsidRPr="002A60BD" w14:paraId="7ABF97E9" w14:textId="77777777" w:rsidTr="008B3D3F">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01B83450" w14:textId="77777777" w:rsidR="00D700FB" w:rsidRPr="002A60BD" w:rsidRDefault="00D700FB" w:rsidP="008B3D3F">
            <w:pPr>
              <w:pStyle w:val="Icon"/>
              <w:ind w:firstLine="0"/>
              <w:rPr>
                <w:u w:val="double"/>
                <w:lang w:val="sr-Latn-ME"/>
              </w:rPr>
            </w:pPr>
            <w:r w:rsidRPr="002A60BD">
              <w:rPr>
                <w:noProof/>
                <w:lang w:val="en-US" w:eastAsia="en-US"/>
              </w:rPr>
              <mc:AlternateContent>
                <mc:Choice Requires="wpg">
                  <w:drawing>
                    <wp:inline distT="0" distB="0" distL="0" distR="0" wp14:anchorId="38CDC75E" wp14:editId="49662927">
                      <wp:extent cx="228600" cy="228600"/>
                      <wp:effectExtent l="0" t="0" r="0" b="0"/>
                      <wp:docPr id="314"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315" name="Oval 315"/>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316" name="Freeform 316"/>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7F563683"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">
                      <v:oval id="Oval 315"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1xcQA&#10;AADcAAAADwAAAGRycy9kb3ducmV2LnhtbESP0WrCQBRE3wX/YblCX6RuTE2R1FUkVPHRaj/gmr1m&#10;Q7N3Q3bV+PddQfBxmJkzzGLV20ZcqfO1YwXTSQKCuHS65krB73HzPgfhA7LGxjEpuJOH1XI4WGCu&#10;3Y1/6HoIlYgQ9jkqMCG0uZS+NGTRT1xLHL2z6yyGKLtK6g5vEW4bmSbJp7RYc1ww2FJhqPw7XKyC&#10;cfoti32WZuOzKfb2dNoeZ/OtUm+jfv0FIlAfXuFne6cVfEwzeJyJR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wdcXEAAAA3AAAAA8AAAAAAAAAAAAAAAAAmAIAAGRycy9k&#10;b3ducmV2LnhtbFBLBQYAAAAABAAEAPUAAACJAwAAAAA=&#10;" fillcolor="#0070c0" stroked="f" strokeweight="0">
                        <v:stroke joinstyle="miter"/>
                        <o:lock v:ext="edit" aspectratio="t"/>
                      </v:oval>
                      <v:shape id="Freeform 316"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Rf7sYA&#10;AADcAAAADwAAAGRycy9kb3ducmV2LnhtbESP3WrCQBSE7wXfYTmCd7rRgpTUVURQQost/tTeHrLH&#10;bGr2bMiuJn37bqHg5TAz3zDzZWcrcafGl44VTMYJCOLc6ZILBafjZvQMwgdkjZVjUvBDHpaLfm+O&#10;qXYt7+l+CIWIEPYpKjAh1KmUPjdk0Y9dTRy9i2sshiibQuoG2wi3lZwmyUxaLDkuGKxpbSi/Hm5W&#10;wXeWva+2O/O1e3u9HJPPc/GxPbdKDQfd6gVEoC48wv/tTCt4mszg70w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8Rf7sYAAADcAAAADwAAAAAAAAAAAAAAAACYAgAAZHJz&#10;L2Rvd25yZXYueG1sUEsFBgAAAAAEAAQA9QAAAIsDAAAAAA==&#10;" path="m3915,38279r23491,l27406,127000r-23491,l3915,38279xm15661,v8649,,15661,7012,15661,15661c31322,24310,24310,31322,15661,31322,7012,31322,,24310,,15661,,7012,7012,,15661,xe" fillcolor="window"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12BB9631" w14:textId="655BB63C" w:rsidR="00D700FB" w:rsidRPr="002A60BD" w:rsidRDefault="00D700FB" w:rsidP="008B3D3F">
            <w:pPr>
              <w:pStyle w:val="TipText"/>
              <w:ind w:firstLine="0"/>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szCs w:val="18"/>
                <w:lang w:val="sr-Latn-ME"/>
              </w:rPr>
              <w:t xml:space="preserve">Preporučuje se da se granice </w:t>
            </w:r>
            <w:r w:rsidR="00B45A83" w:rsidRPr="002A60BD">
              <w:rPr>
                <w:sz w:val="18"/>
                <w:szCs w:val="18"/>
                <w:lang w:val="sr-Latn-ME"/>
              </w:rPr>
              <w:t>detaljnih namjena površina</w:t>
            </w:r>
            <w:r w:rsidRPr="002A60BD">
              <w:rPr>
                <w:sz w:val="18"/>
                <w:szCs w:val="18"/>
                <w:lang w:val="sr-Latn-ME"/>
              </w:rPr>
              <w:t>:</w:t>
            </w:r>
          </w:p>
          <w:p w14:paraId="417D80F6" w14:textId="77777777" w:rsidR="00D700FB" w:rsidRPr="002A60BD" w:rsidRDefault="00D700FB" w:rsidP="00475A4A">
            <w:pPr>
              <w:pStyle w:val="TipText"/>
              <w:numPr>
                <w:ilvl w:val="0"/>
                <w:numId w:val="27"/>
              </w:numPr>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szCs w:val="18"/>
                <w:lang w:val="sr-Latn-ME"/>
              </w:rPr>
              <w:t xml:space="preserve">prvo nacrtaju kao </w:t>
            </w:r>
            <w:r w:rsidRPr="002A60BD">
              <w:rPr>
                <w:sz w:val="18"/>
                <w:lang w:val="sr-Latn-ME"/>
              </w:rPr>
              <w:t>geometrijski elementi (</w:t>
            </w:r>
            <w:r w:rsidRPr="002A60BD">
              <w:rPr>
                <w:b/>
                <w:sz w:val="18"/>
                <w:lang w:val="sr-Latn-ME"/>
              </w:rPr>
              <w:t>Drawing Geometry</w:t>
            </w:r>
            <w:r w:rsidRPr="002A60BD">
              <w:rPr>
                <w:sz w:val="18"/>
                <w:lang w:val="sr-Latn-ME"/>
              </w:rPr>
              <w:t>) u AutoCAD</w:t>
            </w:r>
            <w:r w:rsidRPr="002A60BD">
              <w:rPr>
                <w:sz w:val="18"/>
                <w:vertAlign w:val="superscript"/>
                <w:lang w:val="sr-Latn-ME"/>
              </w:rPr>
              <w:t>®</w:t>
            </w:r>
            <w:r w:rsidRPr="002A60BD">
              <w:rPr>
                <w:sz w:val="18"/>
                <w:lang w:val="sr-Latn-ME"/>
              </w:rPr>
              <w:t xml:space="preserve"> Map 3D</w:t>
            </w:r>
          </w:p>
          <w:p w14:paraId="06C93FD4" w14:textId="2EF31E47" w:rsidR="00D700FB" w:rsidRPr="002A60BD" w:rsidRDefault="00D700FB" w:rsidP="00475A4A">
            <w:pPr>
              <w:pStyle w:val="TipText"/>
              <w:numPr>
                <w:ilvl w:val="0"/>
                <w:numId w:val="27"/>
              </w:numPr>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lang w:val="sr-Latn-ME"/>
              </w:rPr>
              <w:t xml:space="preserve">uradi proces kreiranja topologije za </w:t>
            </w:r>
            <w:r w:rsidRPr="002A60BD">
              <w:rPr>
                <w:sz w:val="18"/>
                <w:szCs w:val="18"/>
                <w:lang w:val="sr-Latn-ME"/>
              </w:rPr>
              <w:t xml:space="preserve">granice </w:t>
            </w:r>
            <w:r w:rsidR="004B3F7E" w:rsidRPr="002A60BD">
              <w:rPr>
                <w:sz w:val="18"/>
                <w:szCs w:val="18"/>
                <w:lang w:val="sr-Latn-ME"/>
              </w:rPr>
              <w:t xml:space="preserve">detaljnih namjena površina </w:t>
            </w:r>
            <w:r w:rsidRPr="002A60BD">
              <w:rPr>
                <w:sz w:val="18"/>
                <w:lang w:val="sr-Latn-ME"/>
              </w:rPr>
              <w:t>kao geometrijske elemente (</w:t>
            </w:r>
            <w:r w:rsidRPr="002A60BD">
              <w:rPr>
                <w:b/>
                <w:sz w:val="18"/>
                <w:lang w:val="sr-Latn-ME"/>
              </w:rPr>
              <w:t>Drawing Geometry</w:t>
            </w:r>
            <w:r w:rsidRPr="002A60BD">
              <w:rPr>
                <w:sz w:val="18"/>
                <w:lang w:val="sr-Latn-ME"/>
              </w:rPr>
              <w:t>), kako bi bili sigurni da su granice ispravno nacrtane</w:t>
            </w:r>
          </w:p>
          <w:p w14:paraId="71A24F0D" w14:textId="1EBEDADC" w:rsidR="00D700FB" w:rsidRPr="002A60BD" w:rsidRDefault="00D700FB" w:rsidP="00475A4A">
            <w:pPr>
              <w:pStyle w:val="TipText"/>
              <w:numPr>
                <w:ilvl w:val="0"/>
                <w:numId w:val="27"/>
              </w:numPr>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szCs w:val="18"/>
                <w:lang w:val="sr-Latn-ME"/>
              </w:rPr>
              <w:t xml:space="preserve">nakon toga kreirati </w:t>
            </w:r>
            <w:r w:rsidRPr="002A60BD">
              <w:rPr>
                <w:b/>
                <w:sz w:val="18"/>
                <w:szCs w:val="18"/>
                <w:lang w:val="sr-Latn-ME"/>
              </w:rPr>
              <w:t xml:space="preserve">granice </w:t>
            </w:r>
            <w:r w:rsidR="004B3F7E" w:rsidRPr="002A60BD">
              <w:rPr>
                <w:b/>
                <w:sz w:val="18"/>
                <w:szCs w:val="18"/>
                <w:lang w:val="sr-Latn-ME"/>
              </w:rPr>
              <w:t xml:space="preserve">detaljnih namjena površina </w:t>
            </w:r>
            <w:r w:rsidRPr="002A60BD">
              <w:rPr>
                <w:sz w:val="18"/>
                <w:szCs w:val="18"/>
                <w:lang w:val="sr-Latn-ME"/>
              </w:rPr>
              <w:t xml:space="preserve">kao </w:t>
            </w:r>
            <w:r w:rsidRPr="002A60BD">
              <w:rPr>
                <w:b/>
                <w:sz w:val="18"/>
                <w:szCs w:val="18"/>
                <w:lang w:val="sr-Latn-ME"/>
              </w:rPr>
              <w:t>Feature</w:t>
            </w:r>
            <w:r w:rsidRPr="002A60BD">
              <w:rPr>
                <w:sz w:val="18"/>
                <w:szCs w:val="18"/>
                <w:lang w:val="sr-Latn-ME"/>
              </w:rPr>
              <w:t xml:space="preserve"> u bazi od uspješno nacrtanih geometrijskih elemenata (Drawing Geometry) primjenjujući proceduru koja je objašnjena u naslovu </w:t>
            </w:r>
            <w:r w:rsidRPr="002A60BD">
              <w:rPr>
                <w:b/>
                <w:sz w:val="18"/>
                <w:szCs w:val="18"/>
                <w:lang w:val="sr-Latn-ME"/>
              </w:rPr>
              <w:fldChar w:fldCharType="begin"/>
            </w:r>
            <w:r w:rsidRPr="002A60BD">
              <w:rPr>
                <w:b/>
                <w:sz w:val="18"/>
                <w:szCs w:val="18"/>
                <w:lang w:val="sr-Latn-ME"/>
              </w:rPr>
              <w:instrText xml:space="preserve"> REF _Ref371583792 \r \h  \* MERGEFORMAT </w:instrText>
            </w:r>
            <w:r w:rsidRPr="002A60BD">
              <w:rPr>
                <w:b/>
                <w:sz w:val="18"/>
                <w:szCs w:val="18"/>
                <w:lang w:val="sr-Latn-ME"/>
              </w:rPr>
            </w:r>
            <w:r w:rsidRPr="002A60BD">
              <w:rPr>
                <w:b/>
                <w:sz w:val="18"/>
                <w:szCs w:val="18"/>
                <w:lang w:val="sr-Latn-ME"/>
              </w:rPr>
              <w:fldChar w:fldCharType="separate"/>
            </w:r>
            <w:r w:rsidR="005E400A" w:rsidRPr="002A60BD">
              <w:rPr>
                <w:b/>
                <w:sz w:val="18"/>
                <w:szCs w:val="18"/>
                <w:lang w:val="sr-Latn-ME"/>
              </w:rPr>
              <w:t>3.3.1.2</w:t>
            </w:r>
            <w:r w:rsidRPr="002A60BD">
              <w:rPr>
                <w:b/>
                <w:sz w:val="18"/>
                <w:szCs w:val="18"/>
                <w:lang w:val="sr-Latn-ME"/>
              </w:rPr>
              <w:fldChar w:fldCharType="end"/>
            </w:r>
            <w:r w:rsidRPr="002A60BD">
              <w:rPr>
                <w:sz w:val="18"/>
                <w:szCs w:val="18"/>
                <w:lang w:val="sr-Latn-ME"/>
              </w:rPr>
              <w:t>.</w:t>
            </w:r>
          </w:p>
        </w:tc>
      </w:tr>
    </w:tbl>
    <w:p w14:paraId="2333BEF5" w14:textId="77777777" w:rsidR="00D700FB" w:rsidRPr="002A60BD" w:rsidRDefault="00D700FB" w:rsidP="00D700FB">
      <w:pPr>
        <w:spacing w:after="0"/>
        <w:rPr>
          <w:lang w:val="sr-Latn-ME"/>
        </w:rPr>
      </w:pPr>
    </w:p>
    <w:p w14:paraId="1331737B" w14:textId="27B59022" w:rsidR="00D700FB" w:rsidRPr="002A60BD" w:rsidRDefault="00D700FB" w:rsidP="00D700FB">
      <w:pPr>
        <w:rPr>
          <w:lang w:val="sr-Latn-ME"/>
        </w:rPr>
      </w:pPr>
      <w:r w:rsidRPr="002A60BD">
        <w:rPr>
          <w:lang w:val="sr-Latn-ME"/>
        </w:rPr>
        <w:t xml:space="preserve">Na slici </w:t>
      </w:r>
      <w:r w:rsidR="00AE36CE" w:rsidRPr="002A60BD">
        <w:rPr>
          <w:b/>
          <w:lang w:val="sr-Latn-ME"/>
        </w:rPr>
        <w:t>Slika 89</w:t>
      </w:r>
      <w:r w:rsidR="00A84646" w:rsidRPr="002A60BD">
        <w:rPr>
          <w:lang w:val="sr-Latn-ME"/>
        </w:rPr>
        <w:t xml:space="preserve"> </w:t>
      </w:r>
      <w:r w:rsidRPr="002A60BD">
        <w:rPr>
          <w:lang w:val="sr-Latn-ME"/>
        </w:rPr>
        <w:t xml:space="preserve">su prikazane kreirane granice </w:t>
      </w:r>
      <w:r w:rsidR="0080693A" w:rsidRPr="002A60BD">
        <w:rPr>
          <w:lang w:val="sr-Latn-ME"/>
        </w:rPr>
        <w:t xml:space="preserve">detaljnih namjena površina </w:t>
      </w:r>
      <w:r w:rsidRPr="002A60BD">
        <w:rPr>
          <w:lang w:val="sr-Latn-ME"/>
        </w:rPr>
        <w:t>kao Feature elementi u bazi.</w:t>
      </w:r>
    </w:p>
    <w:p w14:paraId="6B27EB2E" w14:textId="77777777" w:rsidR="00D700FB" w:rsidRPr="002A60BD" w:rsidRDefault="00D700FB" w:rsidP="00D700FB">
      <w:pPr>
        <w:pStyle w:val="Slike"/>
        <w:keepNext/>
      </w:pPr>
      <w:r w:rsidRPr="002A60BD">
        <w:rPr>
          <w:lang w:val="en-US"/>
        </w:rPr>
        <w:lastRenderedPageBreak/>
        <w:drawing>
          <wp:inline distT="0" distB="0" distL="0" distR="0" wp14:anchorId="6F45AC5C" wp14:editId="52A518B9">
            <wp:extent cx="5732143" cy="3104911"/>
            <wp:effectExtent l="38100" t="38100" r="97790" b="95885"/>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ACAD 39.jpg"/>
                    <pic:cNvPicPr/>
                  </pic:nvPicPr>
                  <pic:blipFill>
                    <a:blip r:embed="rId148">
                      <a:extLst>
                        <a:ext uri="{28A0092B-C50C-407E-A947-70E740481C1C}">
                          <a14:useLocalDpi xmlns:a14="http://schemas.microsoft.com/office/drawing/2010/main" val="0"/>
                        </a:ext>
                      </a:extLst>
                    </a:blip>
                    <a:stretch>
                      <a:fillRect/>
                    </a:stretch>
                  </pic:blipFill>
                  <pic:spPr>
                    <a:xfrm>
                      <a:off x="0" y="0"/>
                      <a:ext cx="5732143" cy="3104911"/>
                    </a:xfrm>
                    <a:prstGeom prst="rect">
                      <a:avLst/>
                    </a:prstGeom>
                    <a:effectLst>
                      <a:outerShdw blurRad="50800" dist="38100" dir="2700000" algn="tl" rotWithShape="0">
                        <a:prstClr val="black">
                          <a:alpha val="40000"/>
                        </a:prstClr>
                      </a:outerShdw>
                    </a:effectLst>
                  </pic:spPr>
                </pic:pic>
              </a:graphicData>
            </a:graphic>
          </wp:inline>
        </w:drawing>
      </w:r>
    </w:p>
    <w:p w14:paraId="75763812" w14:textId="40834495" w:rsidR="00D700FB" w:rsidRPr="002A60BD" w:rsidRDefault="00D700FB" w:rsidP="00D700FB">
      <w:pPr>
        <w:pStyle w:val="Caption"/>
        <w:rPr>
          <w:lang w:val="sr-Latn-ME"/>
        </w:rPr>
      </w:pPr>
      <w:bookmarkStart w:id="111" w:name="_Ref371604109"/>
      <w:r w:rsidRPr="002A60BD">
        <w:rPr>
          <w:b/>
          <w:lang w:val="sr-Latn-ME"/>
        </w:rPr>
        <w:t>Slika</w:t>
      </w:r>
      <w:bookmarkEnd w:id="111"/>
      <w:r w:rsidR="00AE36CE" w:rsidRPr="002A60BD">
        <w:rPr>
          <w:b/>
          <w:lang w:val="sr-Latn-ME"/>
        </w:rPr>
        <w:t xml:space="preserve"> 89</w:t>
      </w:r>
      <w:r w:rsidRPr="002A60BD">
        <w:rPr>
          <w:b/>
          <w:lang w:val="sr-Latn-ME"/>
        </w:rPr>
        <w:t>:</w:t>
      </w:r>
      <w:r w:rsidRPr="002A60BD">
        <w:rPr>
          <w:lang w:val="sr-Latn-ME"/>
        </w:rPr>
        <w:t xml:space="preserve"> Primjer kreiranih granica </w:t>
      </w:r>
      <w:r w:rsidR="00884419" w:rsidRPr="002A60BD">
        <w:rPr>
          <w:lang w:val="sr-Latn-ME"/>
        </w:rPr>
        <w:t xml:space="preserve">detaljnih namjena površina </w:t>
      </w:r>
      <w:r w:rsidRPr="002A60BD">
        <w:rPr>
          <w:lang w:val="sr-Latn-ME"/>
        </w:rPr>
        <w:t>kao Feature elementi</w:t>
      </w:r>
    </w:p>
    <w:p w14:paraId="53520E30" w14:textId="79005A63" w:rsidR="00D700FB" w:rsidRPr="002A60BD" w:rsidRDefault="00D700FB" w:rsidP="00475A4A">
      <w:pPr>
        <w:pStyle w:val="ListParagraph"/>
        <w:numPr>
          <w:ilvl w:val="0"/>
          <w:numId w:val="26"/>
        </w:numPr>
        <w:rPr>
          <w:lang w:val="sr-Latn-ME"/>
        </w:rPr>
      </w:pPr>
      <w:r w:rsidRPr="002A60BD">
        <w:rPr>
          <w:lang w:val="sr-Latn-ME"/>
        </w:rPr>
        <w:t xml:space="preserve">Poslije ispravno kreiranih granica </w:t>
      </w:r>
      <w:r w:rsidR="001E3D1B" w:rsidRPr="002A60BD">
        <w:rPr>
          <w:lang w:val="sr-Latn-ME"/>
        </w:rPr>
        <w:t xml:space="preserve">detaljnih namjena površina </w:t>
      </w:r>
      <w:r w:rsidRPr="002A60BD">
        <w:rPr>
          <w:lang w:val="sr-Latn-ME"/>
        </w:rPr>
        <w:t xml:space="preserve">neophodno je nacrtati tačku </w:t>
      </w:r>
      <w:r w:rsidRPr="002A60BD">
        <w:rPr>
          <w:b/>
          <w:lang w:val="sr-Latn-ME"/>
        </w:rPr>
        <w:t xml:space="preserve">oznake </w:t>
      </w:r>
      <w:r w:rsidR="001E3D1B" w:rsidRPr="002A60BD">
        <w:rPr>
          <w:b/>
          <w:lang w:val="sr-Latn-ME"/>
        </w:rPr>
        <w:t xml:space="preserve">detaljnih namjena površina </w:t>
      </w:r>
      <w:r w:rsidRPr="002A60BD">
        <w:rPr>
          <w:lang w:val="sr-Latn-ME"/>
        </w:rPr>
        <w:t xml:space="preserve">unutar granica </w:t>
      </w:r>
      <w:r w:rsidR="001E3D1B" w:rsidRPr="002A60BD">
        <w:rPr>
          <w:lang w:val="sr-Latn-ME"/>
        </w:rPr>
        <w:t xml:space="preserve">detaljnih namjena površina </w:t>
      </w:r>
      <w:r w:rsidRPr="002A60BD">
        <w:rPr>
          <w:lang w:val="sr-Latn-ME"/>
        </w:rPr>
        <w:t xml:space="preserve">pomoću elementa (Feature) </w:t>
      </w:r>
      <w:r w:rsidR="001E3D1B" w:rsidRPr="002A60BD">
        <w:rPr>
          <w:b/>
          <w:lang w:val="sr-Latn-ME"/>
        </w:rPr>
        <w:t xml:space="preserve">Detaljne kategorije (znak) </w:t>
      </w:r>
      <w:r w:rsidRPr="002A60BD">
        <w:rPr>
          <w:lang w:val="sr-Latn-ME"/>
        </w:rPr>
        <w:t>(</w:t>
      </w:r>
      <w:r w:rsidR="00A84646" w:rsidRPr="002A60BD">
        <w:rPr>
          <w:lang w:val="sr-Latn-ME"/>
        </w:rPr>
        <w:t>Slika 9</w:t>
      </w:r>
      <w:r w:rsidR="00AE36CE" w:rsidRPr="002A60BD">
        <w:rPr>
          <w:lang w:val="sr-Latn-ME"/>
        </w:rPr>
        <w:t>0</w:t>
      </w:r>
      <w:r w:rsidRPr="002A60BD">
        <w:rPr>
          <w:lang w:val="sr-Latn-ME"/>
        </w:rPr>
        <w:t xml:space="preserve">), tako da svaka </w:t>
      </w:r>
      <w:r w:rsidR="001E3D1B" w:rsidRPr="002A60BD">
        <w:rPr>
          <w:lang w:val="sr-Latn-ME"/>
        </w:rPr>
        <w:t>namjena</w:t>
      </w:r>
      <w:r w:rsidRPr="002A60BD">
        <w:rPr>
          <w:lang w:val="sr-Latn-ME"/>
        </w:rPr>
        <w:t xml:space="preserve"> ima samo jednu tačku oznake </w:t>
      </w:r>
      <w:r w:rsidR="001E3D1B" w:rsidRPr="002A60BD">
        <w:rPr>
          <w:lang w:val="sr-Latn-ME"/>
        </w:rPr>
        <w:t>detaljnih namjena površina</w:t>
      </w:r>
      <w:r w:rsidRPr="002A60BD">
        <w:rPr>
          <w:lang w:val="sr-Latn-ME"/>
        </w:rPr>
        <w:t>.</w:t>
      </w:r>
    </w:p>
    <w:p w14:paraId="0DF726D3" w14:textId="77777777" w:rsidR="00D700FB" w:rsidRPr="002A60BD" w:rsidRDefault="00D700FB" w:rsidP="00D700FB">
      <w:pPr>
        <w:pStyle w:val="Slike"/>
        <w:keepNext/>
      </w:pPr>
      <w:r w:rsidRPr="002A60BD">
        <w:rPr>
          <w:lang w:val="en-US"/>
        </w:rPr>
        <w:drawing>
          <wp:inline distT="0" distB="0" distL="0" distR="0" wp14:anchorId="0CD67A5D" wp14:editId="60DAFEC4">
            <wp:extent cx="2861948" cy="1997869"/>
            <wp:effectExtent l="0" t="0" r="0" b="254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ACAD 38.jpg"/>
                    <pic:cNvPicPr/>
                  </pic:nvPicPr>
                  <pic:blipFill>
                    <a:blip r:embed="rId149">
                      <a:extLst>
                        <a:ext uri="{28A0092B-C50C-407E-A947-70E740481C1C}">
                          <a14:useLocalDpi xmlns:a14="http://schemas.microsoft.com/office/drawing/2010/main" val="0"/>
                        </a:ext>
                      </a:extLst>
                    </a:blip>
                    <a:stretch>
                      <a:fillRect/>
                    </a:stretch>
                  </pic:blipFill>
                  <pic:spPr bwMode="auto">
                    <a:xfrm>
                      <a:off x="0" y="0"/>
                      <a:ext cx="2861948" cy="1997869"/>
                    </a:xfrm>
                    <a:prstGeom prst="rect">
                      <a:avLst/>
                    </a:prstGeom>
                    <a:ln>
                      <a:noFill/>
                    </a:ln>
                    <a:extLst>
                      <a:ext uri="{53640926-AAD7-44D8-BBD7-CCE9431645EC}">
                        <a14:shadowObscured xmlns:a14="http://schemas.microsoft.com/office/drawing/2010/main"/>
                      </a:ext>
                    </a:extLst>
                  </pic:spPr>
                </pic:pic>
              </a:graphicData>
            </a:graphic>
          </wp:inline>
        </w:drawing>
      </w:r>
    </w:p>
    <w:p w14:paraId="5D9928E5" w14:textId="7F33F0CC" w:rsidR="00D700FB" w:rsidRPr="002A60BD" w:rsidRDefault="00D700FB" w:rsidP="00D700FB">
      <w:pPr>
        <w:pStyle w:val="Caption"/>
        <w:rPr>
          <w:lang w:val="sr-Latn-ME"/>
        </w:rPr>
      </w:pPr>
      <w:bookmarkStart w:id="112" w:name="_Ref371613100"/>
      <w:r w:rsidRPr="002A60BD">
        <w:rPr>
          <w:b/>
          <w:lang w:val="sr-Latn-ME"/>
        </w:rPr>
        <w:t>Slika</w:t>
      </w:r>
      <w:bookmarkEnd w:id="112"/>
      <w:r w:rsidR="00AE36CE" w:rsidRPr="002A60BD">
        <w:rPr>
          <w:b/>
          <w:lang w:val="sr-Latn-ME"/>
        </w:rPr>
        <w:t xml:space="preserve"> 90</w:t>
      </w:r>
      <w:r w:rsidRPr="002A60BD">
        <w:rPr>
          <w:b/>
          <w:lang w:val="sr-Latn-ME"/>
        </w:rPr>
        <w:t>:</w:t>
      </w:r>
      <w:r w:rsidRPr="002A60BD">
        <w:rPr>
          <w:lang w:val="sr-Latn-ME"/>
        </w:rPr>
        <w:t xml:space="preserve"> Element (Feature) za crtanje oznake </w:t>
      </w:r>
      <w:r w:rsidR="00D379EF" w:rsidRPr="002A60BD">
        <w:rPr>
          <w:lang w:val="sr-Latn-ME"/>
        </w:rPr>
        <w:t>detaljnih namjena površina</w:t>
      </w:r>
    </w:p>
    <w:p w14:paraId="57C2B487" w14:textId="37BBBDD1" w:rsidR="00D700FB" w:rsidRPr="002A60BD" w:rsidRDefault="00D700FB" w:rsidP="00D700FB">
      <w:pPr>
        <w:rPr>
          <w:lang w:val="sr-Latn-ME"/>
        </w:rPr>
      </w:pPr>
      <w:r w:rsidRPr="002A60BD">
        <w:rPr>
          <w:lang w:val="sr-Latn-ME"/>
        </w:rPr>
        <w:t xml:space="preserve">Sada nakon ispravnog crtanja (kreiranja) </w:t>
      </w:r>
      <w:r w:rsidRPr="002A60BD">
        <w:rPr>
          <w:b/>
          <w:lang w:val="sr-Latn-ME"/>
        </w:rPr>
        <w:t>granic</w:t>
      </w:r>
      <w:r w:rsidR="00F51D4E" w:rsidRPr="002A60BD">
        <w:rPr>
          <w:b/>
          <w:lang w:val="sr-Latn-ME"/>
        </w:rPr>
        <w:t>a</w:t>
      </w:r>
      <w:r w:rsidRPr="002A60BD">
        <w:rPr>
          <w:lang w:val="sr-Latn-ME"/>
        </w:rPr>
        <w:t xml:space="preserve"> i </w:t>
      </w:r>
      <w:r w:rsidRPr="002A60BD">
        <w:rPr>
          <w:b/>
          <w:lang w:val="sr-Latn-ME"/>
        </w:rPr>
        <w:t>oznak</w:t>
      </w:r>
      <w:r w:rsidR="00F51D4E" w:rsidRPr="002A60BD">
        <w:rPr>
          <w:b/>
          <w:lang w:val="sr-Latn-ME"/>
        </w:rPr>
        <w:t xml:space="preserve">a </w:t>
      </w:r>
      <w:r w:rsidR="00263AC3" w:rsidRPr="002A60BD">
        <w:rPr>
          <w:b/>
          <w:lang w:val="sr-Latn-ME"/>
        </w:rPr>
        <w:t xml:space="preserve">detaljnih namjena površina </w:t>
      </w:r>
      <w:r w:rsidRPr="002A60BD">
        <w:rPr>
          <w:lang w:val="sr-Latn-ME"/>
        </w:rPr>
        <w:t xml:space="preserve">potrebno je uraditi proces kontrole </w:t>
      </w:r>
      <w:r w:rsidRPr="002A60BD">
        <w:rPr>
          <w:b/>
          <w:lang w:val="sr-Latn-ME"/>
        </w:rPr>
        <w:t>topologije</w:t>
      </w:r>
      <w:r w:rsidRPr="002A60BD">
        <w:rPr>
          <w:lang w:val="sr-Latn-ME"/>
        </w:rPr>
        <w:t xml:space="preserve">. Da bi pokrenuli proces kontrole topologije treba kliknuti na dugme </w:t>
      </w:r>
      <w:r w:rsidRPr="002A60BD">
        <w:rPr>
          <w:noProof/>
          <w:lang w:val="en-US" w:eastAsia="en-US"/>
        </w:rPr>
        <w:drawing>
          <wp:inline distT="0" distB="0" distL="0" distR="0" wp14:anchorId="587C9362" wp14:editId="3E2F0665">
            <wp:extent cx="219048" cy="209524"/>
            <wp:effectExtent l="0" t="0" r="0" b="635"/>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219048" cy="209524"/>
                    </a:xfrm>
                    <a:prstGeom prst="rect">
                      <a:avLst/>
                    </a:prstGeom>
                  </pic:spPr>
                </pic:pic>
              </a:graphicData>
            </a:graphic>
          </wp:inline>
        </w:drawing>
      </w:r>
      <w:r w:rsidRPr="002A60BD">
        <w:rPr>
          <w:lang w:val="sr-Latn-ME"/>
        </w:rPr>
        <w:t xml:space="preserve"> </w:t>
      </w:r>
      <w:r w:rsidRPr="002A60BD">
        <w:rPr>
          <w:b/>
          <w:lang w:val="sr-Latn-ME"/>
        </w:rPr>
        <w:t>Topology Checker</w:t>
      </w:r>
      <w:r w:rsidRPr="002A60BD">
        <w:rPr>
          <w:lang w:val="sr-Latn-ME"/>
        </w:rPr>
        <w:t>, nakon čega će se otvoriti prozor za kontrolu topologije (</w:t>
      </w:r>
      <w:r w:rsidR="00A84646" w:rsidRPr="002A60BD">
        <w:rPr>
          <w:lang w:val="sr-Latn-ME"/>
        </w:rPr>
        <w:t>Slika 9</w:t>
      </w:r>
      <w:r w:rsidR="00AE36CE" w:rsidRPr="002A60BD">
        <w:rPr>
          <w:lang w:val="sr-Latn-ME"/>
        </w:rPr>
        <w:t>1</w:t>
      </w:r>
      <w:r w:rsidRPr="002A60BD">
        <w:rPr>
          <w:lang w:val="sr-Latn-ME"/>
        </w:rPr>
        <w:t>).</w:t>
      </w:r>
    </w:p>
    <w:p w14:paraId="639488FD" w14:textId="77777777" w:rsidR="00D700FB" w:rsidRPr="002A60BD" w:rsidRDefault="00D700FB" w:rsidP="00D700FB">
      <w:pPr>
        <w:pStyle w:val="Slike"/>
        <w:keepNext/>
      </w:pPr>
      <w:r w:rsidRPr="002A60BD">
        <w:rPr>
          <w:lang w:val="en-US"/>
        </w:rPr>
        <w:lastRenderedPageBreak/>
        <w:drawing>
          <wp:inline distT="0" distB="0" distL="0" distR="0" wp14:anchorId="2D152AD5" wp14:editId="3E102496">
            <wp:extent cx="2928262" cy="4465980"/>
            <wp:effectExtent l="0" t="0" r="5715"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ACAD 40.jpg"/>
                    <pic:cNvPicPr/>
                  </pic:nvPicPr>
                  <pic:blipFill>
                    <a:blip r:embed="rId150">
                      <a:extLst>
                        <a:ext uri="{28A0092B-C50C-407E-A947-70E740481C1C}">
                          <a14:useLocalDpi xmlns:a14="http://schemas.microsoft.com/office/drawing/2010/main" val="0"/>
                        </a:ext>
                      </a:extLst>
                    </a:blip>
                    <a:stretch>
                      <a:fillRect/>
                    </a:stretch>
                  </pic:blipFill>
                  <pic:spPr>
                    <a:xfrm>
                      <a:off x="0" y="0"/>
                      <a:ext cx="2928262" cy="4465980"/>
                    </a:xfrm>
                    <a:prstGeom prst="rect">
                      <a:avLst/>
                    </a:prstGeom>
                  </pic:spPr>
                </pic:pic>
              </a:graphicData>
            </a:graphic>
          </wp:inline>
        </w:drawing>
      </w:r>
    </w:p>
    <w:p w14:paraId="54584BF8" w14:textId="65A5761C" w:rsidR="00D700FB" w:rsidRPr="002A60BD" w:rsidRDefault="00D700FB" w:rsidP="00D700FB">
      <w:pPr>
        <w:pStyle w:val="Caption"/>
        <w:rPr>
          <w:lang w:val="sr-Latn-ME"/>
        </w:rPr>
      </w:pPr>
      <w:bookmarkStart w:id="113" w:name="_Ref371613291"/>
      <w:r w:rsidRPr="002A60BD">
        <w:rPr>
          <w:b/>
          <w:lang w:val="sr-Latn-ME"/>
        </w:rPr>
        <w:t>Slika</w:t>
      </w:r>
      <w:bookmarkEnd w:id="113"/>
      <w:r w:rsidR="00A84646" w:rsidRPr="002A60BD">
        <w:rPr>
          <w:b/>
          <w:lang w:val="sr-Latn-ME"/>
        </w:rPr>
        <w:t xml:space="preserve"> 9</w:t>
      </w:r>
      <w:r w:rsidR="00AE36CE" w:rsidRPr="002A60BD">
        <w:rPr>
          <w:b/>
          <w:lang w:val="sr-Latn-ME"/>
        </w:rPr>
        <w:t>1</w:t>
      </w:r>
      <w:r w:rsidRPr="002A60BD">
        <w:rPr>
          <w:b/>
          <w:lang w:val="sr-Latn-ME"/>
        </w:rPr>
        <w:t>:</w:t>
      </w:r>
      <w:r w:rsidRPr="002A60BD">
        <w:rPr>
          <w:lang w:val="sr-Latn-ME"/>
        </w:rPr>
        <w:t xml:space="preserve"> Otvaranje prozora za kontrolu topologije</w:t>
      </w:r>
    </w:p>
    <w:p w14:paraId="5A673ECF" w14:textId="7C7AFF50" w:rsidR="00D700FB" w:rsidRPr="002A60BD" w:rsidRDefault="00D700FB" w:rsidP="00D700FB">
      <w:pPr>
        <w:rPr>
          <w:lang w:val="sr-Latn-ME"/>
        </w:rPr>
      </w:pPr>
      <w:r w:rsidRPr="002A60BD">
        <w:rPr>
          <w:lang w:val="sr-Latn-ME"/>
        </w:rPr>
        <w:t xml:space="preserve">Sada je potrebno vršiti kontrolu topologije </w:t>
      </w:r>
      <w:r w:rsidR="004B1B50" w:rsidRPr="002A60BD">
        <w:rPr>
          <w:lang w:val="sr-Latn-ME"/>
        </w:rPr>
        <w:t>detaljnih namjena površina</w:t>
      </w:r>
      <w:r w:rsidRPr="002A60BD">
        <w:rPr>
          <w:lang w:val="sr-Latn-ME"/>
        </w:rPr>
        <w:t xml:space="preserve">. Da bi vršili kontrolu topologije </w:t>
      </w:r>
      <w:r w:rsidR="004B1B50" w:rsidRPr="002A60BD">
        <w:rPr>
          <w:lang w:val="sr-Latn-ME"/>
        </w:rPr>
        <w:t xml:space="preserve">detaljnih namjena površina </w:t>
      </w:r>
      <w:r w:rsidRPr="002A60BD">
        <w:rPr>
          <w:lang w:val="sr-Latn-ME"/>
        </w:rPr>
        <w:t>na prozoru za kontrolu topologije (</w:t>
      </w:r>
      <w:r w:rsidRPr="002A60BD">
        <w:rPr>
          <w:b/>
          <w:lang w:val="sr-Latn-ME"/>
        </w:rPr>
        <w:t>Topology Checker</w:t>
      </w:r>
      <w:r w:rsidRPr="002A60BD">
        <w:rPr>
          <w:lang w:val="sr-Latn-ME"/>
        </w:rPr>
        <w:t xml:space="preserve">) potrebno je pod meni </w:t>
      </w:r>
      <w:r w:rsidRPr="002A60BD">
        <w:rPr>
          <w:b/>
          <w:lang w:val="sr-Latn-ME"/>
        </w:rPr>
        <w:t>Topology</w:t>
      </w:r>
      <w:r w:rsidRPr="002A60BD">
        <w:rPr>
          <w:lang w:val="sr-Latn-ME"/>
        </w:rPr>
        <w:t xml:space="preserve"> izabrati </w:t>
      </w:r>
      <w:r w:rsidR="004B1B50" w:rsidRPr="002A60BD">
        <w:rPr>
          <w:b/>
          <w:lang w:val="sr-Latn-ME"/>
        </w:rPr>
        <w:t>Detaljne kategorije namjene površina</w:t>
      </w:r>
      <w:r w:rsidRPr="002A60BD">
        <w:rPr>
          <w:lang w:val="sr-Latn-ME"/>
        </w:rPr>
        <w:t xml:space="preserve">, tj. topologija </w:t>
      </w:r>
      <w:r w:rsidR="004B1B50" w:rsidRPr="002A60BD">
        <w:rPr>
          <w:lang w:val="sr-Latn-ME"/>
        </w:rPr>
        <w:t>Detaljne kategorije namjene površina</w:t>
      </w:r>
      <w:r w:rsidRPr="002A60BD">
        <w:rPr>
          <w:lang w:val="sr-Latn-ME"/>
        </w:rPr>
        <w:t xml:space="preserve"> (</w:t>
      </w:r>
      <w:r w:rsidR="00A84646" w:rsidRPr="002A60BD">
        <w:rPr>
          <w:lang w:val="sr-Latn-ME"/>
        </w:rPr>
        <w:t>Slika 9</w:t>
      </w:r>
      <w:r w:rsidR="00AE36CE" w:rsidRPr="002A60BD">
        <w:rPr>
          <w:lang w:val="sr-Latn-ME"/>
        </w:rPr>
        <w:t>2</w:t>
      </w:r>
      <w:r w:rsidRPr="002A60BD">
        <w:rPr>
          <w:lang w:val="sr-Latn-ME"/>
        </w:rPr>
        <w:t>).</w:t>
      </w:r>
    </w:p>
    <w:p w14:paraId="45E1839C" w14:textId="77777777" w:rsidR="00D700FB" w:rsidRPr="002A60BD" w:rsidRDefault="00D700FB" w:rsidP="00D700FB">
      <w:pPr>
        <w:pStyle w:val="Slike"/>
        <w:keepNext/>
      </w:pPr>
      <w:r w:rsidRPr="002A60BD">
        <w:rPr>
          <w:lang w:val="en-US"/>
        </w:rPr>
        <w:drawing>
          <wp:inline distT="0" distB="0" distL="0" distR="0" wp14:anchorId="786B0137" wp14:editId="4FC4767D">
            <wp:extent cx="2289657" cy="1359256"/>
            <wp:effectExtent l="38100" t="38100" r="92075" b="8890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ACAD 41.jpg"/>
                    <pic:cNvPicPr/>
                  </pic:nvPicPr>
                  <pic:blipFill>
                    <a:blip r:embed="rId151">
                      <a:extLst>
                        <a:ext uri="{28A0092B-C50C-407E-A947-70E740481C1C}">
                          <a14:useLocalDpi xmlns:a14="http://schemas.microsoft.com/office/drawing/2010/main" val="0"/>
                        </a:ext>
                      </a:extLst>
                    </a:blip>
                    <a:stretch>
                      <a:fillRect/>
                    </a:stretch>
                  </pic:blipFill>
                  <pic:spPr>
                    <a:xfrm>
                      <a:off x="0" y="0"/>
                      <a:ext cx="2295918" cy="1362973"/>
                    </a:xfrm>
                    <a:prstGeom prst="rect">
                      <a:avLst/>
                    </a:prstGeom>
                    <a:effectLst>
                      <a:outerShdw blurRad="50800" dist="38100" dir="2700000" algn="tl" rotWithShape="0">
                        <a:prstClr val="black">
                          <a:alpha val="40000"/>
                        </a:prstClr>
                      </a:outerShdw>
                    </a:effectLst>
                  </pic:spPr>
                </pic:pic>
              </a:graphicData>
            </a:graphic>
          </wp:inline>
        </w:drawing>
      </w:r>
    </w:p>
    <w:p w14:paraId="7782CD89" w14:textId="75D8B3A6" w:rsidR="00D700FB" w:rsidRPr="002A60BD" w:rsidRDefault="00D700FB" w:rsidP="00D700FB">
      <w:pPr>
        <w:pStyle w:val="Caption"/>
        <w:rPr>
          <w:lang w:val="sr-Latn-ME"/>
        </w:rPr>
      </w:pPr>
      <w:bookmarkStart w:id="114" w:name="_Ref371613713"/>
      <w:r w:rsidRPr="002A60BD">
        <w:rPr>
          <w:b/>
          <w:lang w:val="sr-Latn-ME"/>
        </w:rPr>
        <w:t>Slika</w:t>
      </w:r>
      <w:bookmarkEnd w:id="114"/>
      <w:r w:rsidR="00A84646" w:rsidRPr="002A60BD">
        <w:rPr>
          <w:b/>
          <w:lang w:val="sr-Latn-ME"/>
        </w:rPr>
        <w:t xml:space="preserve"> 9</w:t>
      </w:r>
      <w:r w:rsidR="00AE36CE" w:rsidRPr="002A60BD">
        <w:rPr>
          <w:b/>
          <w:lang w:val="sr-Latn-ME"/>
        </w:rPr>
        <w:t>2</w:t>
      </w:r>
      <w:r w:rsidRPr="002A60BD">
        <w:rPr>
          <w:b/>
          <w:lang w:val="sr-Latn-ME"/>
        </w:rPr>
        <w:t>:</w:t>
      </w:r>
      <w:r w:rsidRPr="002A60BD">
        <w:rPr>
          <w:lang w:val="sr-Latn-ME"/>
        </w:rPr>
        <w:t xml:space="preserve"> Biranje kontrole topologije za </w:t>
      </w:r>
      <w:r w:rsidR="00321BB6" w:rsidRPr="002A60BD">
        <w:rPr>
          <w:lang w:val="sr-Latn-ME"/>
        </w:rPr>
        <w:t>detaljne kategorije namjene površina</w:t>
      </w:r>
    </w:p>
    <w:p w14:paraId="7014071D" w14:textId="276B582E" w:rsidR="00D700FB" w:rsidRPr="002A60BD" w:rsidRDefault="00D700FB" w:rsidP="00D700FB">
      <w:pPr>
        <w:rPr>
          <w:lang w:val="sr-Latn-ME"/>
        </w:rPr>
      </w:pPr>
      <w:r w:rsidRPr="002A60BD">
        <w:rPr>
          <w:lang w:val="sr-Latn-ME"/>
        </w:rPr>
        <w:t xml:space="preserve">Ako su granice i oznake </w:t>
      </w:r>
      <w:r w:rsidR="00584614" w:rsidRPr="002A60BD">
        <w:rPr>
          <w:lang w:val="sr-Latn-ME"/>
        </w:rPr>
        <w:t xml:space="preserve">detaljnih namjena površina </w:t>
      </w:r>
      <w:r w:rsidRPr="002A60BD">
        <w:rPr>
          <w:lang w:val="sr-Latn-ME"/>
        </w:rPr>
        <w:t>ispravno nacrtane (kreirane) bez grešaka, na prozoru za kontrolu topologije (</w:t>
      </w:r>
      <w:r w:rsidRPr="002A60BD">
        <w:rPr>
          <w:b/>
          <w:lang w:val="sr-Latn-ME"/>
        </w:rPr>
        <w:t>Topology Checker</w:t>
      </w:r>
      <w:r w:rsidRPr="002A60BD">
        <w:rPr>
          <w:lang w:val="sr-Latn-ME"/>
        </w:rPr>
        <w:t xml:space="preserve">) pojaviće se poruka </w:t>
      </w:r>
      <w:r w:rsidRPr="002A60BD">
        <w:rPr>
          <w:b/>
          <w:lang w:val="sr-Latn-ME"/>
        </w:rPr>
        <w:t>No errors found</w:t>
      </w:r>
      <w:r w:rsidRPr="002A60BD">
        <w:rPr>
          <w:lang w:val="sr-Latn-ME"/>
        </w:rPr>
        <w:t xml:space="preserve">, znači da granice i oznake </w:t>
      </w:r>
      <w:r w:rsidR="007160EF" w:rsidRPr="002A60BD">
        <w:rPr>
          <w:lang w:val="sr-Latn-ME"/>
        </w:rPr>
        <w:t xml:space="preserve">detaljnih namjena površina </w:t>
      </w:r>
      <w:r w:rsidRPr="002A60BD">
        <w:rPr>
          <w:lang w:val="sr-Latn-ME"/>
        </w:rPr>
        <w:t xml:space="preserve">su ispravno nacrtane tj. </w:t>
      </w:r>
      <w:r w:rsidR="007160EF" w:rsidRPr="002A60BD">
        <w:rPr>
          <w:lang w:val="sr-Latn-ME"/>
        </w:rPr>
        <w:t xml:space="preserve">detaljnih namjena površina </w:t>
      </w:r>
      <w:r w:rsidRPr="002A60BD">
        <w:rPr>
          <w:lang w:val="sr-Latn-ME"/>
        </w:rPr>
        <w:t>su konzistentne (</w:t>
      </w:r>
      <w:r w:rsidR="00A84646" w:rsidRPr="002A60BD">
        <w:rPr>
          <w:lang w:val="sr-Latn-ME"/>
        </w:rPr>
        <w:t>Slika 9</w:t>
      </w:r>
      <w:r w:rsidR="00AE36CE" w:rsidRPr="002A60BD">
        <w:rPr>
          <w:lang w:val="sr-Latn-ME"/>
        </w:rPr>
        <w:t>3</w:t>
      </w:r>
      <w:r w:rsidRPr="002A60BD">
        <w:rPr>
          <w:lang w:val="sr-Latn-ME"/>
        </w:rPr>
        <w:t>).</w:t>
      </w:r>
    </w:p>
    <w:p w14:paraId="4B61D799" w14:textId="77777777" w:rsidR="00D700FB" w:rsidRPr="002A60BD" w:rsidRDefault="00D700FB" w:rsidP="00D700FB">
      <w:pPr>
        <w:pStyle w:val="Slike"/>
        <w:keepNext/>
      </w:pPr>
      <w:r w:rsidRPr="002A60BD">
        <w:rPr>
          <w:lang w:val="en-US"/>
        </w:rPr>
        <w:lastRenderedPageBreak/>
        <w:drawing>
          <wp:inline distT="0" distB="0" distL="0" distR="0" wp14:anchorId="623C1D34" wp14:editId="10AF9358">
            <wp:extent cx="2245767" cy="1668285"/>
            <wp:effectExtent l="38100" t="38100" r="97790" b="103505"/>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ACAD 42.jpg"/>
                    <pic:cNvPicPr/>
                  </pic:nvPicPr>
                  <pic:blipFill>
                    <a:blip r:embed="rId152">
                      <a:extLst>
                        <a:ext uri="{28A0092B-C50C-407E-A947-70E740481C1C}">
                          <a14:useLocalDpi xmlns:a14="http://schemas.microsoft.com/office/drawing/2010/main" val="0"/>
                        </a:ext>
                      </a:extLst>
                    </a:blip>
                    <a:stretch>
                      <a:fillRect/>
                    </a:stretch>
                  </pic:blipFill>
                  <pic:spPr>
                    <a:xfrm>
                      <a:off x="0" y="0"/>
                      <a:ext cx="2252452" cy="1673251"/>
                    </a:xfrm>
                    <a:prstGeom prst="rect">
                      <a:avLst/>
                    </a:prstGeom>
                    <a:effectLst>
                      <a:outerShdw blurRad="50800" dist="38100" dir="2700000" algn="tl" rotWithShape="0">
                        <a:prstClr val="black">
                          <a:alpha val="40000"/>
                        </a:prstClr>
                      </a:outerShdw>
                    </a:effectLst>
                  </pic:spPr>
                </pic:pic>
              </a:graphicData>
            </a:graphic>
          </wp:inline>
        </w:drawing>
      </w:r>
    </w:p>
    <w:p w14:paraId="0398F05D" w14:textId="37A5D4B8" w:rsidR="00D700FB" w:rsidRPr="002A60BD" w:rsidRDefault="00D700FB" w:rsidP="00D700FB">
      <w:pPr>
        <w:pStyle w:val="Caption"/>
        <w:rPr>
          <w:lang w:val="sr-Latn-ME"/>
        </w:rPr>
      </w:pPr>
      <w:bookmarkStart w:id="115" w:name="_Ref371613743"/>
      <w:r w:rsidRPr="002A60BD">
        <w:rPr>
          <w:b/>
          <w:lang w:val="sr-Latn-ME"/>
        </w:rPr>
        <w:t>Slika</w:t>
      </w:r>
      <w:bookmarkEnd w:id="115"/>
      <w:r w:rsidR="00AE36CE" w:rsidRPr="002A60BD">
        <w:rPr>
          <w:b/>
          <w:lang w:val="sr-Latn-ME"/>
        </w:rPr>
        <w:t xml:space="preserve"> 93</w:t>
      </w:r>
      <w:r w:rsidRPr="002A60BD">
        <w:rPr>
          <w:b/>
          <w:lang w:val="sr-Latn-ME"/>
        </w:rPr>
        <w:t>:</w:t>
      </w:r>
      <w:r w:rsidRPr="002A60BD">
        <w:rPr>
          <w:lang w:val="sr-Latn-ME"/>
        </w:rPr>
        <w:t xml:space="preserve"> Poruka da su </w:t>
      </w:r>
      <w:r w:rsidR="00343744" w:rsidRPr="002A60BD">
        <w:rPr>
          <w:lang w:val="sr-Latn-ME"/>
        </w:rPr>
        <w:t xml:space="preserve">detaljnih namjena površina </w:t>
      </w:r>
      <w:r w:rsidRPr="002A60BD">
        <w:rPr>
          <w:lang w:val="sr-Latn-ME"/>
        </w:rPr>
        <w:t>ispravno nacrtane (kreirane)</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D700FB" w:rsidRPr="002A60BD" w14:paraId="079B1782" w14:textId="77777777" w:rsidTr="008B3D3F">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1D49C2DB" w14:textId="77777777" w:rsidR="00D700FB" w:rsidRPr="002A60BD" w:rsidRDefault="00D700FB" w:rsidP="008B3D3F">
            <w:pPr>
              <w:pStyle w:val="Icon"/>
              <w:ind w:firstLine="0"/>
              <w:rPr>
                <w:u w:val="double"/>
                <w:lang w:val="sr-Latn-ME"/>
              </w:rPr>
            </w:pPr>
            <w:r w:rsidRPr="002A60BD">
              <w:rPr>
                <w:noProof/>
                <w:lang w:val="en-US" w:eastAsia="en-US"/>
              </w:rPr>
              <mc:AlternateContent>
                <mc:Choice Requires="wpg">
                  <w:drawing>
                    <wp:inline distT="0" distB="0" distL="0" distR="0" wp14:anchorId="2A6DB025" wp14:editId="4D0B5641">
                      <wp:extent cx="228600" cy="228600"/>
                      <wp:effectExtent l="0" t="0" r="0" b="0"/>
                      <wp:docPr id="317"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318" name="Oval 318"/>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319" name="Freeform 319"/>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760DEB72"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">
                      <v:oval id="Oval 318"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HaW8EA&#10;AADcAAAADwAAAGRycy9kb3ducmV2LnhtbERPy4rCMBTdC/MP4QqzEU3tWJFqlKE44tLXB1yba1Ns&#10;bkoTtfP3k8WAy8N5rza9bcSTOl87VjCdJCCIS6drrhRczj/jBQgfkDU2jknBL3nYrD8GK8y1e/GR&#10;nqdQiRjCPkcFJoQ2l9KXhiz6iWuJI3dzncUQYVdJ3eErhttGpkkylxZrjg0GWyoMlffTwyoYpVtZ&#10;HLI0G91McbDX6+48W+yU+hz230sQgfrwFv+791rB1zSujWfiEZD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x2lvBAAAA3AAAAA8AAAAAAAAAAAAAAAAAmAIAAGRycy9kb3du&#10;cmV2LnhtbFBLBQYAAAAABAAEAPUAAACGAwAAAAA=&#10;" fillcolor="#0070c0" stroked="f" strokeweight="0">
                        <v:stroke joinstyle="miter"/>
                        <o:lock v:ext="edit" aspectratio="t"/>
                      </v:oval>
                      <v:shape id="Freeform 319"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vLnMYA&#10;AADcAAAADwAAAGRycy9kb3ducmV2LnhtbESPQWvCQBSE7wX/w/IEb3VjBWlTV5FCJVRU1Favj+wz&#10;G5t9G7Jbk/77rlDwOMzMN8x03tlKXKnxpWMFo2ECgjh3uuRCwefh/fEZhA/IGivHpOCXPMxnvYcp&#10;ptq1vKPrPhQiQtinqMCEUKdS+tyQRT90NXH0zq6xGKJsCqkbbCPcVvIpSSbSYslxwWBNb4by7/2P&#10;VXDJss1iuTan9erjfEi+jsV2eWyVGvS7xSuIQF24h//bmVYwHr3A7Uw8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lvLnMYAAADcAAAADwAAAAAAAAAAAAAAAACYAgAAZHJz&#10;L2Rvd25yZXYueG1sUEsFBgAAAAAEAAQA9QAAAIsDAAAAAA==&#10;" path="m3915,38279r23491,l27406,127000r-23491,l3915,38279xm15661,v8649,,15661,7012,15661,15661c31322,24310,24310,31322,15661,31322,7012,31322,,24310,,15661,,7012,7012,,15661,xe" fillcolor="window"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31C4FF56" w14:textId="77777777" w:rsidR="00D700FB" w:rsidRPr="002A60BD" w:rsidRDefault="00D700FB" w:rsidP="008B3D3F">
            <w:pPr>
              <w:pStyle w:val="TipText"/>
              <w:ind w:firstLine="0"/>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szCs w:val="18"/>
                <w:lang w:val="sr-Latn-ME"/>
              </w:rPr>
              <w:t>U slučaju da crtež sadrži greške, na prozoru za kontrolu topologije (</w:t>
            </w:r>
            <w:r w:rsidRPr="002A60BD">
              <w:rPr>
                <w:b/>
                <w:sz w:val="18"/>
                <w:szCs w:val="18"/>
                <w:lang w:val="sr-Latn-ME"/>
              </w:rPr>
              <w:t>Topology Checker</w:t>
            </w:r>
            <w:r w:rsidRPr="002A60BD">
              <w:rPr>
                <w:sz w:val="18"/>
                <w:szCs w:val="18"/>
                <w:lang w:val="sr-Latn-ME"/>
              </w:rPr>
              <w:t>) će vratiti odgovarajuću poruku o tipu greške.</w:t>
            </w:r>
          </w:p>
          <w:p w14:paraId="6D844D6C" w14:textId="6EEB3260" w:rsidR="00D700FB" w:rsidRPr="002A60BD" w:rsidRDefault="00D700FB" w:rsidP="008B3D3F">
            <w:pPr>
              <w:pStyle w:val="TipText"/>
              <w:ind w:firstLine="0"/>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szCs w:val="18"/>
                <w:lang w:val="sr-Latn-ME"/>
              </w:rPr>
              <w:t xml:space="preserve">Nakon što budu uklonjene sve greške, potrebno je kliknuti na dugme </w:t>
            </w:r>
            <w:r w:rsidRPr="002A60BD">
              <w:rPr>
                <w:noProof/>
                <w:lang w:val="en-US" w:eastAsia="en-US"/>
              </w:rPr>
              <w:drawing>
                <wp:inline distT="0" distB="0" distL="0" distR="0" wp14:anchorId="46F8DB26" wp14:editId="53FC0AFC">
                  <wp:extent cx="172174" cy="180000"/>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172174" cy="180000"/>
                          </a:xfrm>
                          <a:prstGeom prst="rect">
                            <a:avLst/>
                          </a:prstGeom>
                        </pic:spPr>
                      </pic:pic>
                    </a:graphicData>
                  </a:graphic>
                </wp:inline>
              </w:drawing>
            </w:r>
            <w:r w:rsidRPr="002A60BD">
              <w:rPr>
                <w:sz w:val="18"/>
                <w:szCs w:val="18"/>
                <w:lang w:val="sr-Latn-ME"/>
              </w:rPr>
              <w:t xml:space="preserve"> </w:t>
            </w:r>
            <w:r w:rsidRPr="002A60BD">
              <w:rPr>
                <w:b/>
                <w:sz w:val="18"/>
                <w:szCs w:val="18"/>
                <w:lang w:val="sr-Latn-ME"/>
              </w:rPr>
              <w:t>Refresh Topology Checker (F5)</w:t>
            </w:r>
            <w:r w:rsidRPr="002A60BD">
              <w:rPr>
                <w:sz w:val="18"/>
                <w:szCs w:val="18"/>
                <w:lang w:val="sr-Latn-ME"/>
              </w:rPr>
              <w:t xml:space="preserve"> kako bi se ponovo pokrenula procedura </w:t>
            </w:r>
            <w:r w:rsidR="00BE00B6" w:rsidRPr="002A60BD">
              <w:rPr>
                <w:sz w:val="18"/>
                <w:szCs w:val="18"/>
                <w:lang w:val="sr-Latn-ME"/>
              </w:rPr>
              <w:t>kontrole topologije</w:t>
            </w:r>
            <w:r w:rsidR="001656A4" w:rsidRPr="002A60BD">
              <w:rPr>
                <w:sz w:val="18"/>
                <w:szCs w:val="18"/>
                <w:lang w:val="sr-Latn-ME"/>
              </w:rPr>
              <w:t>.</w:t>
            </w:r>
          </w:p>
        </w:tc>
      </w:tr>
    </w:tbl>
    <w:p w14:paraId="63E17FA9" w14:textId="77777777" w:rsidR="00D700FB" w:rsidRPr="002A60BD" w:rsidRDefault="00D700FB" w:rsidP="00D700FB">
      <w:pPr>
        <w:rPr>
          <w:lang w:val="sr-Latn-ME"/>
        </w:rPr>
      </w:pPr>
    </w:p>
    <w:p w14:paraId="5CEB6164" w14:textId="60A5CB2B" w:rsidR="00D700FB" w:rsidRPr="002A60BD" w:rsidRDefault="00D700FB" w:rsidP="00D700FB">
      <w:pPr>
        <w:rPr>
          <w:lang w:val="sr-Latn-ME"/>
        </w:rPr>
      </w:pPr>
      <w:r w:rsidRPr="002A60BD">
        <w:rPr>
          <w:lang w:val="sr-Latn-ME"/>
        </w:rPr>
        <w:t xml:space="preserve">GIS MonPlanGML-om je predviđeno da </w:t>
      </w:r>
      <w:r w:rsidR="00E016B7" w:rsidRPr="002A60BD">
        <w:rPr>
          <w:lang w:val="sr-Latn-ME"/>
        </w:rPr>
        <w:t xml:space="preserve">opšte i detaljne </w:t>
      </w:r>
      <w:r w:rsidR="00B874BE" w:rsidRPr="002A60BD">
        <w:rPr>
          <w:lang w:val="sr-Latn-ME"/>
        </w:rPr>
        <w:t xml:space="preserve">kategorije </w:t>
      </w:r>
      <w:r w:rsidR="00E016B7" w:rsidRPr="002A60BD">
        <w:rPr>
          <w:lang w:val="sr-Latn-ME"/>
        </w:rPr>
        <w:t>namjena površina</w:t>
      </w:r>
      <w:r w:rsidRPr="002A60BD">
        <w:rPr>
          <w:lang w:val="sr-Latn-ME"/>
        </w:rPr>
        <w:t>, budu tipa površina (</w:t>
      </w:r>
      <w:r w:rsidRPr="002A60BD">
        <w:rPr>
          <w:b/>
          <w:lang w:val="sr-Latn-ME"/>
        </w:rPr>
        <w:t>Polygon</w:t>
      </w:r>
      <w:r w:rsidRPr="002A60BD">
        <w:rPr>
          <w:lang w:val="sr-Latn-ME"/>
        </w:rPr>
        <w:t>).</w:t>
      </w:r>
    </w:p>
    <w:p w14:paraId="4D0421DA" w14:textId="31C0FC54" w:rsidR="00D700FB" w:rsidRPr="002A60BD" w:rsidRDefault="00D700FB" w:rsidP="00D700FB">
      <w:pPr>
        <w:rPr>
          <w:lang w:val="sr-Latn-ME"/>
        </w:rPr>
      </w:pPr>
      <w:r w:rsidRPr="002A60BD">
        <w:rPr>
          <w:lang w:val="sr-Latn-ME"/>
        </w:rPr>
        <w:t xml:space="preserve">Poslije uspješne kontrole topologije tj. ispravno nacrtanih </w:t>
      </w:r>
      <w:r w:rsidR="00B874BE" w:rsidRPr="002A60BD">
        <w:rPr>
          <w:lang w:val="sr-Latn-ME"/>
        </w:rPr>
        <w:t>detaljnih namjena površina</w:t>
      </w:r>
      <w:r w:rsidRPr="002A60BD">
        <w:rPr>
          <w:lang w:val="sr-Latn-ME"/>
        </w:rPr>
        <w:t>, sam proces topologije će automatski iscrtati površine (</w:t>
      </w:r>
      <w:r w:rsidRPr="002A60BD">
        <w:rPr>
          <w:b/>
          <w:lang w:val="sr-Latn-ME"/>
        </w:rPr>
        <w:t>Polygon</w:t>
      </w:r>
      <w:r w:rsidRPr="002A60BD">
        <w:rPr>
          <w:lang w:val="sr-Latn-ME"/>
        </w:rPr>
        <w:t xml:space="preserve">) </w:t>
      </w:r>
      <w:r w:rsidR="00B874BE" w:rsidRPr="002A60BD">
        <w:rPr>
          <w:lang w:val="sr-Latn-ME"/>
        </w:rPr>
        <w:t xml:space="preserve">detaljnih namjena površina </w:t>
      </w:r>
      <w:r w:rsidRPr="002A60BD">
        <w:rPr>
          <w:lang w:val="sr-Latn-ME"/>
        </w:rPr>
        <w:t xml:space="preserve">na osnovu granica i oznaka </w:t>
      </w:r>
      <w:r w:rsidR="00B874BE" w:rsidRPr="002A60BD">
        <w:rPr>
          <w:lang w:val="sr-Latn-ME"/>
        </w:rPr>
        <w:t>detaljnih namjena površina</w:t>
      </w:r>
      <w:r w:rsidRPr="002A60BD">
        <w:rPr>
          <w:lang w:val="sr-Latn-ME"/>
        </w:rPr>
        <w:t>. Površine (</w:t>
      </w:r>
      <w:r w:rsidRPr="002A60BD">
        <w:rPr>
          <w:b/>
          <w:lang w:val="sr-Latn-ME"/>
        </w:rPr>
        <w:t>Polygon</w:t>
      </w:r>
      <w:r w:rsidRPr="002A60BD">
        <w:rPr>
          <w:lang w:val="sr-Latn-ME"/>
        </w:rPr>
        <w:t xml:space="preserve">) </w:t>
      </w:r>
      <w:r w:rsidR="00B874BE" w:rsidRPr="002A60BD">
        <w:rPr>
          <w:lang w:val="sr-Latn-ME"/>
        </w:rPr>
        <w:t xml:space="preserve">detaljnih namjena površina </w:t>
      </w:r>
      <w:r w:rsidRPr="002A60BD">
        <w:rPr>
          <w:lang w:val="sr-Latn-ME"/>
        </w:rPr>
        <w:t>u bazi (</w:t>
      </w:r>
      <w:r w:rsidRPr="002A60BD">
        <w:rPr>
          <w:b/>
          <w:lang w:val="sr-Latn-ME"/>
        </w:rPr>
        <w:t>Industry Model Explorer</w:t>
      </w:r>
      <w:r w:rsidRPr="002A60BD">
        <w:rPr>
          <w:lang w:val="sr-Latn-ME"/>
        </w:rPr>
        <w:t xml:space="preserve">) se kreiranju pod element (Feature) </w:t>
      </w:r>
      <w:r w:rsidR="00B874BE" w:rsidRPr="002A60BD">
        <w:rPr>
          <w:b/>
          <w:lang w:val="sr-Latn-ME"/>
        </w:rPr>
        <w:t xml:space="preserve">Detaljne kategorije namjene površina Polygon </w:t>
      </w:r>
      <w:r w:rsidRPr="002A60BD">
        <w:rPr>
          <w:lang w:val="sr-Latn-ME"/>
        </w:rPr>
        <w:t>(</w:t>
      </w:r>
      <w:r w:rsidR="00A84646" w:rsidRPr="002A60BD">
        <w:rPr>
          <w:lang w:val="sr-Latn-ME"/>
        </w:rPr>
        <w:t>Slika 9</w:t>
      </w:r>
      <w:r w:rsidR="00AE36CE" w:rsidRPr="002A60BD">
        <w:rPr>
          <w:lang w:val="sr-Latn-ME"/>
        </w:rPr>
        <w:t>4</w:t>
      </w:r>
      <w:r w:rsidRPr="002A60BD">
        <w:rPr>
          <w:lang w:val="sr-Latn-ME"/>
        </w:rPr>
        <w:t>br. 1.) a vizuelno se prikazuje pomoću sloja (</w:t>
      </w:r>
      <w:r w:rsidRPr="002A60BD">
        <w:rPr>
          <w:b/>
          <w:lang w:val="sr-Latn-ME"/>
        </w:rPr>
        <w:t>Layer</w:t>
      </w:r>
      <w:r w:rsidRPr="002A60BD">
        <w:rPr>
          <w:lang w:val="sr-Latn-ME"/>
        </w:rPr>
        <w:t>) u displej modelu (</w:t>
      </w:r>
      <w:r w:rsidRPr="002A60BD">
        <w:rPr>
          <w:b/>
          <w:lang w:val="sr-Latn-ME"/>
        </w:rPr>
        <w:t>Display Model</w:t>
      </w:r>
      <w:r w:rsidRPr="002A60BD">
        <w:rPr>
          <w:lang w:val="sr-Latn-ME"/>
        </w:rPr>
        <w:t>) pod imenom</w:t>
      </w:r>
      <w:r w:rsidR="009C1D75" w:rsidRPr="002A60BD">
        <w:rPr>
          <w:lang w:val="sr-Latn-ME"/>
        </w:rPr>
        <w:t xml:space="preserve"> </w:t>
      </w:r>
      <w:r w:rsidR="009C1D75" w:rsidRPr="002A60BD">
        <w:rPr>
          <w:b/>
          <w:lang w:val="sr-Latn-ME"/>
        </w:rPr>
        <w:t>Detaljne Namjene Površina (View)</w:t>
      </w:r>
      <w:r w:rsidRPr="002A60BD">
        <w:rPr>
          <w:lang w:val="sr-Latn-ME"/>
        </w:rPr>
        <w:t xml:space="preserve"> (</w:t>
      </w:r>
      <w:r w:rsidR="00A84646" w:rsidRPr="002A60BD">
        <w:rPr>
          <w:lang w:val="sr-Latn-ME"/>
        </w:rPr>
        <w:t>Slika 9</w:t>
      </w:r>
      <w:r w:rsidR="00AE36CE" w:rsidRPr="002A60BD">
        <w:rPr>
          <w:lang w:val="sr-Latn-ME"/>
        </w:rPr>
        <w:t>4</w:t>
      </w:r>
      <w:r w:rsidRPr="002A60BD">
        <w:rPr>
          <w:lang w:val="sr-Latn-ME"/>
        </w:rPr>
        <w:t>br. 2.).</w:t>
      </w:r>
    </w:p>
    <w:p w14:paraId="329390F2" w14:textId="77777777" w:rsidR="00D700FB" w:rsidRPr="002A60BD" w:rsidRDefault="00D700FB" w:rsidP="00D700FB">
      <w:pPr>
        <w:pStyle w:val="Slike"/>
        <w:keepNext/>
      </w:pPr>
      <w:r w:rsidRPr="002A60BD">
        <w:rPr>
          <w:lang w:val="en-US"/>
        </w:rPr>
        <w:drawing>
          <wp:inline distT="0" distB="0" distL="0" distR="0" wp14:anchorId="073E38A5" wp14:editId="7A107790">
            <wp:extent cx="5732143" cy="3104911"/>
            <wp:effectExtent l="38100" t="38100" r="97790" b="95885"/>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ACAD 423jpg.jpg"/>
                    <pic:cNvPicPr/>
                  </pic:nvPicPr>
                  <pic:blipFill>
                    <a:blip r:embed="rId153">
                      <a:extLst>
                        <a:ext uri="{28A0092B-C50C-407E-A947-70E740481C1C}">
                          <a14:useLocalDpi xmlns:a14="http://schemas.microsoft.com/office/drawing/2010/main" val="0"/>
                        </a:ext>
                      </a:extLst>
                    </a:blip>
                    <a:stretch>
                      <a:fillRect/>
                    </a:stretch>
                  </pic:blipFill>
                  <pic:spPr>
                    <a:xfrm>
                      <a:off x="0" y="0"/>
                      <a:ext cx="5732143" cy="3104911"/>
                    </a:xfrm>
                    <a:prstGeom prst="rect">
                      <a:avLst/>
                    </a:prstGeom>
                    <a:effectLst>
                      <a:outerShdw blurRad="50800" dist="38100" dir="2700000" algn="tl" rotWithShape="0">
                        <a:prstClr val="black">
                          <a:alpha val="40000"/>
                        </a:prstClr>
                      </a:outerShdw>
                    </a:effectLst>
                  </pic:spPr>
                </pic:pic>
              </a:graphicData>
            </a:graphic>
          </wp:inline>
        </w:drawing>
      </w:r>
    </w:p>
    <w:p w14:paraId="622C6B34" w14:textId="45FA9E37" w:rsidR="00D700FB" w:rsidRPr="002A60BD" w:rsidRDefault="00D700FB" w:rsidP="00D700FB">
      <w:pPr>
        <w:pStyle w:val="Caption"/>
        <w:rPr>
          <w:lang w:val="sr-Latn-ME"/>
        </w:rPr>
      </w:pPr>
      <w:bookmarkStart w:id="116" w:name="_Ref371615268"/>
      <w:r w:rsidRPr="002A60BD">
        <w:rPr>
          <w:b/>
          <w:lang w:val="sr-Latn-ME"/>
        </w:rPr>
        <w:t>Slika</w:t>
      </w:r>
      <w:bookmarkEnd w:id="116"/>
      <w:r w:rsidR="00AE36CE" w:rsidRPr="002A60BD">
        <w:rPr>
          <w:b/>
          <w:lang w:val="sr-Latn-ME"/>
        </w:rPr>
        <w:t xml:space="preserve"> 94</w:t>
      </w:r>
      <w:r w:rsidRPr="002A60BD">
        <w:rPr>
          <w:b/>
          <w:lang w:val="sr-Latn-ME"/>
        </w:rPr>
        <w:t>:</w:t>
      </w:r>
      <w:r w:rsidRPr="002A60BD">
        <w:rPr>
          <w:lang w:val="sr-Latn-ME"/>
        </w:rPr>
        <w:t xml:space="preserve"> Primjer ispravno nacr</w:t>
      </w:r>
      <w:r w:rsidR="00A861A6" w:rsidRPr="002A60BD">
        <w:rPr>
          <w:lang w:val="sr-Latn-ME"/>
        </w:rPr>
        <w:t>tane</w:t>
      </w:r>
      <w:r w:rsidRPr="002A60BD">
        <w:rPr>
          <w:lang w:val="sr-Latn-ME"/>
        </w:rPr>
        <w:t xml:space="preserve"> </w:t>
      </w:r>
      <w:r w:rsidR="00A861A6" w:rsidRPr="002A60BD">
        <w:rPr>
          <w:lang w:val="sr-Latn-ME"/>
        </w:rPr>
        <w:t>detaljne namjene površina</w:t>
      </w:r>
    </w:p>
    <w:p w14:paraId="580FEA67" w14:textId="114BB369" w:rsidR="00F91BD6" w:rsidRPr="002A60BD" w:rsidRDefault="00F91BD6" w:rsidP="00224902">
      <w:pPr>
        <w:rPr>
          <w:lang w:val="sr-Latn-ME"/>
        </w:rPr>
      </w:pPr>
      <w:r w:rsidRPr="002A60BD">
        <w:rPr>
          <w:lang w:val="sr-Latn-ME"/>
        </w:rPr>
        <w:br w:type="page"/>
      </w:r>
    </w:p>
    <w:p w14:paraId="7E1304A6" w14:textId="3AA662AB" w:rsidR="00386F2E" w:rsidRPr="002A60BD" w:rsidRDefault="00386F2E" w:rsidP="002C6F37">
      <w:pPr>
        <w:pStyle w:val="Heading4"/>
      </w:pPr>
      <w:bookmarkStart w:id="117" w:name="_Toc383425134"/>
      <w:r w:rsidRPr="002A60BD">
        <w:lastRenderedPageBreak/>
        <w:t>Priprema za štampu</w:t>
      </w:r>
      <w:bookmarkEnd w:id="117"/>
    </w:p>
    <w:p w14:paraId="0B8AFFEE" w14:textId="22FC9D3F" w:rsidR="002C6F37" w:rsidRPr="002A60BD" w:rsidRDefault="00354200" w:rsidP="002C6F37">
      <w:pPr>
        <w:rPr>
          <w:lang w:val="sr-Latn-ME"/>
        </w:rPr>
      </w:pPr>
      <w:r w:rsidRPr="002A60BD">
        <w:rPr>
          <w:lang w:val="sr-Latn-ME"/>
        </w:rPr>
        <w:t>Da bi se pripremio plana za štampu neophodno je napraviti kartu (</w:t>
      </w:r>
      <w:r w:rsidRPr="002A60BD">
        <w:rPr>
          <w:b/>
          <w:lang w:val="sr-Latn-ME"/>
        </w:rPr>
        <w:t>Maps</w:t>
      </w:r>
      <w:r w:rsidRPr="002A60BD">
        <w:rPr>
          <w:lang w:val="sr-Latn-ME"/>
        </w:rPr>
        <w:t>)</w:t>
      </w:r>
      <w:r w:rsidR="00B41B80" w:rsidRPr="002A60BD">
        <w:rPr>
          <w:lang w:val="sr-Latn-ME"/>
        </w:rPr>
        <w:t xml:space="preserve"> i </w:t>
      </w:r>
      <w:r w:rsidR="00B41B80" w:rsidRPr="002A60BD">
        <w:rPr>
          <w:b/>
          <w:lang w:val="sr-Latn-ME"/>
        </w:rPr>
        <w:t>Layout</w:t>
      </w:r>
      <w:r w:rsidRPr="002A60BD">
        <w:rPr>
          <w:lang w:val="sr-Latn-ME"/>
        </w:rPr>
        <w:t xml:space="preserve"> </w:t>
      </w:r>
      <w:r w:rsidR="00B41B80" w:rsidRPr="002A60BD">
        <w:rPr>
          <w:lang w:val="sr-Latn-ME"/>
        </w:rPr>
        <w:t xml:space="preserve">za svaki </w:t>
      </w:r>
      <w:r w:rsidR="00FE1E6F" w:rsidRPr="002A60BD">
        <w:rPr>
          <w:lang w:val="sr-Latn-ME"/>
        </w:rPr>
        <w:t>list</w:t>
      </w:r>
      <w:r w:rsidR="008C7851" w:rsidRPr="002A60BD">
        <w:rPr>
          <w:lang w:val="sr-Latn-ME"/>
        </w:rPr>
        <w:t xml:space="preserve"> </w:t>
      </w:r>
      <w:r w:rsidR="00FE1E6F" w:rsidRPr="002A60BD">
        <w:rPr>
          <w:lang w:val="sr-Latn-ME"/>
        </w:rPr>
        <w:t>odnosno grafički prilog</w:t>
      </w:r>
      <w:r w:rsidR="00BA073D" w:rsidRPr="002A60BD">
        <w:rPr>
          <w:lang w:val="sr-Latn-ME"/>
        </w:rPr>
        <w:t>.</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932F49" w:rsidRPr="002A60BD" w14:paraId="705020CB" w14:textId="77777777" w:rsidTr="005253CF">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690A0A08" w14:textId="77777777" w:rsidR="00932F49" w:rsidRPr="002A60BD" w:rsidRDefault="00932F49" w:rsidP="005253CF">
            <w:pPr>
              <w:pStyle w:val="Icon"/>
              <w:ind w:firstLine="0"/>
              <w:rPr>
                <w:u w:val="double"/>
                <w:lang w:val="sr-Latn-ME"/>
              </w:rPr>
            </w:pPr>
            <w:r w:rsidRPr="002A60BD">
              <w:rPr>
                <w:noProof/>
                <w:lang w:val="en-US" w:eastAsia="en-US"/>
              </w:rPr>
              <mc:AlternateContent>
                <mc:Choice Requires="wpg">
                  <w:drawing>
                    <wp:inline distT="0" distB="0" distL="0" distR="0" wp14:anchorId="4D070AD3" wp14:editId="22371CE4">
                      <wp:extent cx="228600" cy="228600"/>
                      <wp:effectExtent l="0" t="0" r="0" b="0"/>
                      <wp:docPr id="357"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358" name="Oval 358"/>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359" name="Freeform 359"/>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6756439A"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">
                      <v:oval id="Oval 358"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tjm8EA&#10;AADcAAAADwAAAGRycy9kb3ducmV2LnhtbERPy4rCMBTdD/gP4QpuRFPrVKQaRcoos/T1Adfm2hSb&#10;m9JktPP3k4Uwy8N5r7e9bcSTOl87VjCbJiCIS6drrhRcL/vJEoQPyBobx6TglzxsN4OPNebavfhE&#10;z3OoRAxhn6MCE0KbS+lLQxb91LXEkbu7zmKIsKuk7vAVw20j0yRZSIs1xwaDLRWGysf5xyoYp1+y&#10;OGZpNr6b4mhvt8Plc3lQajTsdysQgfrwL367v7WCeRbXxjPxCMj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IbY5vBAAAA3AAAAA8AAAAAAAAAAAAAAAAAmAIAAGRycy9kb3du&#10;cmV2LnhtbFBLBQYAAAAABAAEAPUAAACGAwAAAAA=&#10;" fillcolor="#0070c0" stroked="f" strokeweight="0">
                        <v:stroke joinstyle="miter"/>
                        <o:lock v:ext="edit" aspectratio="t"/>
                      </v:oval>
                      <v:shape id="Freeform 359"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FyXMcA&#10;AADcAAAADwAAAGRycy9kb3ducmV2LnhtbESP3WrCQBSE7wu+w3KE3tVNLRWNriJCJbSo1L/eHrLH&#10;bNrs2ZDdmvTtuwWhl8PMfMPMFp2txJUaXzpW8DhIQBDnTpdcKDgeXh7GIHxA1lg5JgU/5GEx793N&#10;MNWu5Xe67kMhIoR9igpMCHUqpc8NWfQDVxNH7+IaiyHKppC6wTbCbSWHSTKSFkuOCwZrWhnKv/bf&#10;VsFnlm2X64352Ly9Xg7J6Vzs1udWqft+t5yCCNSF//CtnWkFT88T+DsTj4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xclzHAAAA3AAAAA8AAAAAAAAAAAAAAAAAmAIAAGRy&#10;cy9kb3ducmV2LnhtbFBLBQYAAAAABAAEAPUAAACMAwAAAAA=&#10;" path="m3915,38279r23491,l27406,127000r-23491,l3915,38279xm15661,v8649,,15661,7012,15661,15661c31322,24310,24310,31322,15661,31322,7012,31322,,24310,,15661,,7012,7012,,15661,xe" fillcolor="window"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280D0D1A" w14:textId="30763A6F" w:rsidR="00932F49" w:rsidRPr="002A60BD" w:rsidRDefault="00F20762" w:rsidP="005253CF">
            <w:pPr>
              <w:pStyle w:val="TipText"/>
              <w:ind w:firstLine="0"/>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szCs w:val="18"/>
                <w:lang w:val="sr-Latn-ME"/>
              </w:rPr>
              <w:t>Prije nego sto se počinje proces pripreme plana za štampu</w:t>
            </w:r>
            <w:r w:rsidR="00BF429C" w:rsidRPr="002A60BD">
              <w:rPr>
                <w:sz w:val="18"/>
                <w:szCs w:val="18"/>
                <w:lang w:val="sr-Latn-ME"/>
              </w:rPr>
              <w:t xml:space="preserve"> neophodno je:</w:t>
            </w:r>
          </w:p>
          <w:p w14:paraId="08A58886" w14:textId="4C3912A0" w:rsidR="00BF429C" w:rsidRPr="002A60BD" w:rsidRDefault="00BF429C" w:rsidP="00475A4A">
            <w:pPr>
              <w:pStyle w:val="TipText"/>
              <w:numPr>
                <w:ilvl w:val="0"/>
                <w:numId w:val="26"/>
              </w:numPr>
              <w:ind w:left="651"/>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szCs w:val="18"/>
                <w:lang w:val="sr-Latn-ME"/>
              </w:rPr>
              <w:t xml:space="preserve">otvoriti plan </w:t>
            </w:r>
            <w:r w:rsidR="00A007E8" w:rsidRPr="002A60BD">
              <w:rPr>
                <w:sz w:val="18"/>
                <w:szCs w:val="18"/>
                <w:lang w:val="sr-Latn-ME"/>
              </w:rPr>
              <w:t>koji je potrebno štampati i</w:t>
            </w:r>
          </w:p>
          <w:p w14:paraId="635FE139" w14:textId="0C99DE78" w:rsidR="00A007E8" w:rsidRPr="002A60BD" w:rsidRDefault="00A007E8" w:rsidP="00475A4A">
            <w:pPr>
              <w:pStyle w:val="TipText"/>
              <w:numPr>
                <w:ilvl w:val="0"/>
                <w:numId w:val="26"/>
              </w:numPr>
              <w:ind w:left="651"/>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szCs w:val="18"/>
                <w:lang w:val="sr-Latn-ME"/>
              </w:rPr>
              <w:t>generisati određeni displej model (Display Model)</w:t>
            </w:r>
            <w:r w:rsidR="00777ADE" w:rsidRPr="002A60BD">
              <w:rPr>
                <w:sz w:val="18"/>
                <w:szCs w:val="18"/>
                <w:lang w:val="sr-Latn-ME"/>
              </w:rPr>
              <w:t xml:space="preserve"> za vizuelno prikazivanje elemenata (Feature)</w:t>
            </w:r>
          </w:p>
        </w:tc>
      </w:tr>
    </w:tbl>
    <w:p w14:paraId="3EBABF57" w14:textId="51733806" w:rsidR="00932F49" w:rsidRPr="002A60BD" w:rsidRDefault="00932F49" w:rsidP="002C6F37">
      <w:pPr>
        <w:rPr>
          <w:lang w:val="sr-Latn-ME"/>
        </w:rPr>
      </w:pPr>
    </w:p>
    <w:p w14:paraId="2674CB38" w14:textId="640059C9" w:rsidR="00354200" w:rsidRPr="002A60BD" w:rsidRDefault="00A33590" w:rsidP="004D45A6">
      <w:pPr>
        <w:rPr>
          <w:lang w:val="sr-Latn-ME"/>
        </w:rPr>
      </w:pPr>
      <w:r w:rsidRPr="002A60BD">
        <w:rPr>
          <w:lang w:val="sr-Latn-ME"/>
        </w:rPr>
        <w:t>Prvo je potrebo napraviti kartu (</w:t>
      </w:r>
      <w:r w:rsidRPr="002A60BD">
        <w:rPr>
          <w:b/>
          <w:lang w:val="sr-Latn-ME"/>
        </w:rPr>
        <w:t>Maps</w:t>
      </w:r>
      <w:r w:rsidRPr="002A60BD">
        <w:rPr>
          <w:lang w:val="sr-Latn-ME"/>
        </w:rPr>
        <w:t xml:space="preserve">) za svaki </w:t>
      </w:r>
      <w:r w:rsidR="00FE1E6F" w:rsidRPr="002A60BD">
        <w:rPr>
          <w:lang w:val="sr-Latn-ME"/>
        </w:rPr>
        <w:t>list odnosno grafički prilog</w:t>
      </w:r>
      <w:r w:rsidRPr="002A60BD">
        <w:rPr>
          <w:lang w:val="sr-Latn-ME"/>
        </w:rPr>
        <w:t xml:space="preserve"> (u ovom Uputstvu ćemo kao primjer demonstrirati list</w:t>
      </w:r>
      <w:r w:rsidR="003D31AB" w:rsidRPr="002A60BD">
        <w:rPr>
          <w:lang w:val="sr-Latn-ME"/>
        </w:rPr>
        <w:t>/grafički prilog</w:t>
      </w:r>
      <w:r w:rsidRPr="002A60BD">
        <w:rPr>
          <w:lang w:val="sr-Latn-ME"/>
        </w:rPr>
        <w:t xml:space="preserve"> namjene površina).</w:t>
      </w:r>
      <w:r w:rsidR="004D45A6" w:rsidRPr="002A60BD">
        <w:rPr>
          <w:lang w:val="sr-Latn-ME"/>
        </w:rPr>
        <w:t xml:space="preserve"> Za pravljene karte (</w:t>
      </w:r>
      <w:r w:rsidR="004D45A6" w:rsidRPr="002A60BD">
        <w:rPr>
          <w:b/>
          <w:lang w:val="sr-Latn-ME"/>
        </w:rPr>
        <w:t>Maps</w:t>
      </w:r>
      <w:r w:rsidR="004D45A6" w:rsidRPr="002A60BD">
        <w:rPr>
          <w:lang w:val="sr-Latn-ME"/>
        </w:rPr>
        <w:t xml:space="preserve">) potrebno je kliknuti na dugme </w:t>
      </w:r>
      <w:r w:rsidR="00BE3028" w:rsidRPr="002A60BD">
        <w:rPr>
          <w:noProof/>
          <w:lang w:val="en-US" w:eastAsia="en-US"/>
        </w:rPr>
        <w:drawing>
          <wp:inline distT="0" distB="0" distL="0" distR="0" wp14:anchorId="29997631" wp14:editId="585C7512">
            <wp:extent cx="250364" cy="32400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250364" cy="324000"/>
                    </a:xfrm>
                    <a:prstGeom prst="rect">
                      <a:avLst/>
                    </a:prstGeom>
                  </pic:spPr>
                </pic:pic>
              </a:graphicData>
            </a:graphic>
          </wp:inline>
        </w:drawing>
      </w:r>
      <w:r w:rsidR="00BE3028" w:rsidRPr="002A60BD">
        <w:rPr>
          <w:lang w:val="sr-Latn-ME"/>
        </w:rPr>
        <w:t xml:space="preserve"> </w:t>
      </w:r>
      <w:r w:rsidR="00BE3028" w:rsidRPr="002A60BD">
        <w:rPr>
          <w:b/>
          <w:lang w:val="sr-Latn-ME"/>
        </w:rPr>
        <w:t>Manage the current map</w:t>
      </w:r>
      <w:r w:rsidR="004D45A6" w:rsidRPr="002A60BD">
        <w:rPr>
          <w:lang w:val="sr-Latn-ME"/>
        </w:rPr>
        <w:t xml:space="preserve"> koji se nalazi u prozor </w:t>
      </w:r>
      <w:r w:rsidR="004D45A6" w:rsidRPr="002A60BD">
        <w:rPr>
          <w:b/>
          <w:lang w:val="sr-Latn-ME"/>
        </w:rPr>
        <w:t>Task Pan</w:t>
      </w:r>
      <w:r w:rsidR="009C3393" w:rsidRPr="002A60BD">
        <w:rPr>
          <w:b/>
          <w:lang w:val="sr-Latn-ME"/>
        </w:rPr>
        <w:t>e</w:t>
      </w:r>
      <w:r w:rsidR="004D45A6" w:rsidRPr="002A60BD">
        <w:rPr>
          <w:lang w:val="sr-Latn-ME"/>
        </w:rPr>
        <w:t xml:space="preserve"> tab </w:t>
      </w:r>
      <w:r w:rsidR="004D45A6" w:rsidRPr="002A60BD">
        <w:rPr>
          <w:b/>
          <w:lang w:val="sr-Latn-ME"/>
        </w:rPr>
        <w:t>Display Manager</w:t>
      </w:r>
      <w:r w:rsidR="004D45A6" w:rsidRPr="002A60BD">
        <w:rPr>
          <w:lang w:val="sr-Latn-ME"/>
        </w:rPr>
        <w:t xml:space="preserve"> (na desnoj strani AutoCAD</w:t>
      </w:r>
      <w:r w:rsidR="004D45A6" w:rsidRPr="002A60BD">
        <w:rPr>
          <w:vertAlign w:val="superscript"/>
          <w:lang w:val="sr-Latn-ME"/>
        </w:rPr>
        <w:t>®</w:t>
      </w:r>
      <w:r w:rsidR="004D45A6" w:rsidRPr="002A60BD">
        <w:rPr>
          <w:lang w:val="sr-Latn-ME"/>
        </w:rPr>
        <w:t xml:space="preserve"> Map 3D) </w:t>
      </w:r>
      <w:r w:rsidR="00C96730" w:rsidRPr="002A60BD">
        <w:rPr>
          <w:lang w:val="sr-Latn-ME"/>
        </w:rPr>
        <w:t xml:space="preserve">i izabrati opciju </w:t>
      </w:r>
      <w:r w:rsidR="00C96730" w:rsidRPr="002A60BD">
        <w:rPr>
          <w:b/>
          <w:lang w:val="sr-Latn-ME"/>
        </w:rPr>
        <w:t>Duplicate…</w:t>
      </w:r>
      <w:r w:rsidR="00C96730" w:rsidRPr="002A60BD">
        <w:rPr>
          <w:lang w:val="sr-Latn-ME"/>
        </w:rPr>
        <w:t xml:space="preserve"> </w:t>
      </w:r>
      <w:r w:rsidR="004D45A6" w:rsidRPr="002A60BD">
        <w:rPr>
          <w:lang w:val="sr-Latn-ME"/>
        </w:rPr>
        <w:t>(</w:t>
      </w:r>
      <w:r w:rsidR="00C96730" w:rsidRPr="002A60BD">
        <w:rPr>
          <w:b/>
          <w:lang w:val="sr-Latn-ME"/>
        </w:rPr>
        <w:fldChar w:fldCharType="begin"/>
      </w:r>
      <w:r w:rsidR="00C96730" w:rsidRPr="002A60BD">
        <w:rPr>
          <w:b/>
          <w:lang w:val="sr-Latn-ME"/>
        </w:rPr>
        <w:instrText xml:space="preserve"> REF _Ref371681673 \h </w:instrText>
      </w:r>
      <w:r w:rsidR="00AE36CE" w:rsidRPr="002A60BD">
        <w:rPr>
          <w:b/>
          <w:lang w:val="sr-Latn-ME"/>
        </w:rPr>
        <w:instrText xml:space="preserve"> \* MERGEFORMAT </w:instrText>
      </w:r>
      <w:r w:rsidR="00C96730" w:rsidRPr="002A60BD">
        <w:rPr>
          <w:b/>
          <w:lang w:val="sr-Latn-ME"/>
        </w:rPr>
      </w:r>
      <w:r w:rsidR="00C96730" w:rsidRPr="002A60BD">
        <w:rPr>
          <w:b/>
          <w:lang w:val="sr-Latn-ME"/>
        </w:rPr>
        <w:fldChar w:fldCharType="separate"/>
      </w:r>
      <w:r w:rsidR="005E400A" w:rsidRPr="002A60BD">
        <w:rPr>
          <w:b/>
          <w:lang w:val="sr-Latn-ME"/>
        </w:rPr>
        <w:t xml:space="preserve">Slika </w:t>
      </w:r>
      <w:r w:rsidR="00C96730" w:rsidRPr="002A60BD">
        <w:rPr>
          <w:b/>
          <w:lang w:val="sr-Latn-ME"/>
        </w:rPr>
        <w:fldChar w:fldCharType="end"/>
      </w:r>
      <w:r w:rsidR="00D9056E" w:rsidRPr="002A60BD">
        <w:rPr>
          <w:b/>
          <w:lang w:val="sr-Latn-ME"/>
        </w:rPr>
        <w:t>9</w:t>
      </w:r>
      <w:r w:rsidR="00AE36CE" w:rsidRPr="002A60BD">
        <w:rPr>
          <w:b/>
          <w:lang w:val="sr-Latn-ME"/>
        </w:rPr>
        <w:t>5</w:t>
      </w:r>
      <w:r w:rsidR="004D45A6" w:rsidRPr="002A60BD">
        <w:rPr>
          <w:lang w:val="sr-Latn-ME"/>
        </w:rPr>
        <w:t>).</w:t>
      </w:r>
    </w:p>
    <w:p w14:paraId="2E25A704" w14:textId="77777777" w:rsidR="00C96730" w:rsidRPr="002A60BD" w:rsidRDefault="00C96730" w:rsidP="00C96730">
      <w:pPr>
        <w:pStyle w:val="Slike"/>
        <w:keepNext/>
      </w:pPr>
      <w:r w:rsidRPr="002A60BD">
        <w:rPr>
          <w:lang w:val="en-US"/>
        </w:rPr>
        <w:drawing>
          <wp:inline distT="0" distB="0" distL="0" distR="0" wp14:anchorId="06B52CE2" wp14:editId="67EE9DD4">
            <wp:extent cx="5732145" cy="2261870"/>
            <wp:effectExtent l="0" t="0" r="1905" b="508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ACAD 60.jpg"/>
                    <pic:cNvPicPr/>
                  </pic:nvPicPr>
                  <pic:blipFill>
                    <a:blip r:embed="rId155">
                      <a:extLst>
                        <a:ext uri="{28A0092B-C50C-407E-A947-70E740481C1C}">
                          <a14:useLocalDpi xmlns:a14="http://schemas.microsoft.com/office/drawing/2010/main" val="0"/>
                        </a:ext>
                      </a:extLst>
                    </a:blip>
                    <a:stretch>
                      <a:fillRect/>
                    </a:stretch>
                  </pic:blipFill>
                  <pic:spPr>
                    <a:xfrm>
                      <a:off x="0" y="0"/>
                      <a:ext cx="5732145" cy="2261870"/>
                    </a:xfrm>
                    <a:prstGeom prst="rect">
                      <a:avLst/>
                    </a:prstGeom>
                  </pic:spPr>
                </pic:pic>
              </a:graphicData>
            </a:graphic>
          </wp:inline>
        </w:drawing>
      </w:r>
    </w:p>
    <w:p w14:paraId="69A4E5A7" w14:textId="34CAD2A8" w:rsidR="00354200" w:rsidRPr="002A60BD" w:rsidRDefault="00C96730" w:rsidP="00C96730">
      <w:pPr>
        <w:pStyle w:val="Caption"/>
        <w:rPr>
          <w:lang w:val="sr-Latn-ME"/>
        </w:rPr>
      </w:pPr>
      <w:bookmarkStart w:id="118" w:name="_Ref371681673"/>
      <w:r w:rsidRPr="002A60BD">
        <w:rPr>
          <w:b/>
          <w:lang w:val="sr-Latn-ME"/>
        </w:rPr>
        <w:t>Slika</w:t>
      </w:r>
      <w:bookmarkEnd w:id="118"/>
      <w:r w:rsidR="00AE36CE" w:rsidRPr="002A60BD">
        <w:rPr>
          <w:b/>
          <w:lang w:val="sr-Latn-ME"/>
        </w:rPr>
        <w:t xml:space="preserve"> 95</w:t>
      </w:r>
      <w:r w:rsidRPr="002A60BD">
        <w:rPr>
          <w:b/>
          <w:lang w:val="sr-Latn-ME"/>
        </w:rPr>
        <w:t>:</w:t>
      </w:r>
      <w:r w:rsidRPr="002A60BD">
        <w:rPr>
          <w:lang w:val="sr-Latn-ME"/>
        </w:rPr>
        <w:t xml:space="preserve"> Kreiranje duplikata karte</w:t>
      </w:r>
    </w:p>
    <w:p w14:paraId="446E27AB" w14:textId="6D442AAA" w:rsidR="00C96730" w:rsidRPr="002A60BD" w:rsidRDefault="00864F87" w:rsidP="00C96730">
      <w:pPr>
        <w:rPr>
          <w:lang w:val="sr-Latn-ME"/>
        </w:rPr>
      </w:pPr>
      <w:r w:rsidRPr="002A60BD">
        <w:rPr>
          <w:lang w:val="sr-Latn-ME"/>
        </w:rPr>
        <w:t xml:space="preserve">Nakon toga će se otvoriti prozor </w:t>
      </w:r>
      <w:r w:rsidRPr="002A60BD">
        <w:rPr>
          <w:b/>
          <w:lang w:val="sr-Latn-ME"/>
        </w:rPr>
        <w:t>Duplicate Display Map</w:t>
      </w:r>
      <w:r w:rsidR="008D2485" w:rsidRPr="002A60BD">
        <w:rPr>
          <w:lang w:val="sr-Latn-ME"/>
        </w:rPr>
        <w:t>,</w:t>
      </w:r>
      <w:r w:rsidRPr="002A60BD">
        <w:rPr>
          <w:lang w:val="sr-Latn-ME"/>
        </w:rPr>
        <w:t xml:space="preserve"> </w:t>
      </w:r>
      <w:r w:rsidR="008D2485" w:rsidRPr="002A60BD">
        <w:rPr>
          <w:lang w:val="sr-Latn-ME"/>
        </w:rPr>
        <w:t xml:space="preserve">gdje u polje </w:t>
      </w:r>
      <w:r w:rsidR="008D2485" w:rsidRPr="002A60BD">
        <w:rPr>
          <w:b/>
          <w:lang w:val="sr-Latn-ME"/>
        </w:rPr>
        <w:t>Name</w:t>
      </w:r>
      <w:r w:rsidR="008D2485" w:rsidRPr="002A60BD">
        <w:rPr>
          <w:lang w:val="sr-Latn-ME"/>
        </w:rPr>
        <w:t xml:space="preserve"> treba unijeti naziv lista/grafički prilog </w:t>
      </w:r>
      <w:r w:rsidR="00131536" w:rsidRPr="002A60BD">
        <w:rPr>
          <w:lang w:val="sr-Latn-ME"/>
        </w:rPr>
        <w:t xml:space="preserve">(u našem slučaju Namjena površina) i kliknuti </w:t>
      </w:r>
      <w:r w:rsidR="00131536" w:rsidRPr="002A60BD">
        <w:rPr>
          <w:b/>
          <w:lang w:val="sr-Latn-ME"/>
        </w:rPr>
        <w:t>OK</w:t>
      </w:r>
      <w:r w:rsidR="00131536" w:rsidRPr="002A60BD">
        <w:rPr>
          <w:lang w:val="sr-Latn-ME"/>
        </w:rPr>
        <w:t xml:space="preserve"> kako bi potvrdili kreira</w:t>
      </w:r>
      <w:r w:rsidR="00B207D6" w:rsidRPr="002A60BD">
        <w:rPr>
          <w:lang w:val="sr-Latn-ME"/>
        </w:rPr>
        <w:t>nje (</w:t>
      </w:r>
      <w:r w:rsidR="000D66A3" w:rsidRPr="002A60BD">
        <w:rPr>
          <w:lang w:val="sr-Latn-ME"/>
        </w:rPr>
        <w:t>Slika 9</w:t>
      </w:r>
      <w:r w:rsidR="00AE36CE" w:rsidRPr="002A60BD">
        <w:rPr>
          <w:lang w:val="sr-Latn-ME"/>
        </w:rPr>
        <w:t>6</w:t>
      </w:r>
      <w:r w:rsidR="00B207D6" w:rsidRPr="002A60BD">
        <w:rPr>
          <w:lang w:val="sr-Latn-ME"/>
        </w:rPr>
        <w:t>).</w:t>
      </w:r>
    </w:p>
    <w:p w14:paraId="4B1F3BE6" w14:textId="77777777" w:rsidR="001A3970" w:rsidRPr="002A60BD" w:rsidRDefault="00337BD2" w:rsidP="001A3970">
      <w:pPr>
        <w:pStyle w:val="Slike"/>
        <w:keepNext/>
      </w:pPr>
      <w:r w:rsidRPr="002A60BD">
        <w:rPr>
          <w:lang w:val="en-US"/>
        </w:rPr>
        <w:drawing>
          <wp:inline distT="0" distB="0" distL="0" distR="0" wp14:anchorId="31EE4E7A" wp14:editId="39C59293">
            <wp:extent cx="2245766" cy="1156705"/>
            <wp:effectExtent l="38100" t="38100" r="97790" b="100965"/>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ACAD 61.jpg"/>
                    <pic:cNvPicPr/>
                  </pic:nvPicPr>
                  <pic:blipFill>
                    <a:blip r:embed="rId156">
                      <a:extLst>
                        <a:ext uri="{28A0092B-C50C-407E-A947-70E740481C1C}">
                          <a14:useLocalDpi xmlns:a14="http://schemas.microsoft.com/office/drawing/2010/main" val="0"/>
                        </a:ext>
                      </a:extLst>
                    </a:blip>
                    <a:stretch>
                      <a:fillRect/>
                    </a:stretch>
                  </pic:blipFill>
                  <pic:spPr>
                    <a:xfrm>
                      <a:off x="0" y="0"/>
                      <a:ext cx="2271802" cy="1170115"/>
                    </a:xfrm>
                    <a:prstGeom prst="rect">
                      <a:avLst/>
                    </a:prstGeom>
                    <a:effectLst>
                      <a:outerShdw blurRad="50800" dist="38100" dir="2700000" algn="tl" rotWithShape="0">
                        <a:prstClr val="black">
                          <a:alpha val="40000"/>
                        </a:prstClr>
                      </a:outerShdw>
                    </a:effectLst>
                  </pic:spPr>
                </pic:pic>
              </a:graphicData>
            </a:graphic>
          </wp:inline>
        </w:drawing>
      </w:r>
    </w:p>
    <w:p w14:paraId="50F4A75B" w14:textId="09E4E7F5" w:rsidR="00C96730" w:rsidRPr="002A60BD" w:rsidRDefault="001A3970" w:rsidP="001A3970">
      <w:pPr>
        <w:pStyle w:val="Caption"/>
        <w:rPr>
          <w:b/>
          <w:lang w:val="sr-Latn-ME"/>
        </w:rPr>
      </w:pPr>
      <w:bookmarkStart w:id="119" w:name="_Ref371682257"/>
      <w:r w:rsidRPr="002A60BD">
        <w:rPr>
          <w:b/>
          <w:lang w:val="sr-Latn-ME"/>
        </w:rPr>
        <w:t>Slika</w:t>
      </w:r>
      <w:bookmarkEnd w:id="119"/>
      <w:r w:rsidR="00AE36CE" w:rsidRPr="002A60BD">
        <w:rPr>
          <w:b/>
          <w:lang w:val="sr-Latn-ME"/>
        </w:rPr>
        <w:t xml:space="preserve"> 96</w:t>
      </w:r>
      <w:r w:rsidRPr="002A60BD">
        <w:rPr>
          <w:b/>
          <w:lang w:val="sr-Latn-ME"/>
        </w:rPr>
        <w:t>:</w:t>
      </w:r>
      <w:r w:rsidRPr="002A60BD">
        <w:rPr>
          <w:lang w:val="sr-Latn-ME"/>
        </w:rPr>
        <w:t xml:space="preserve"> </w:t>
      </w:r>
      <w:r w:rsidR="006B0AF3" w:rsidRPr="002A60BD">
        <w:rPr>
          <w:lang w:val="sr-Latn-ME"/>
        </w:rPr>
        <w:t>Unos naziva za kartu (Maps)</w:t>
      </w:r>
    </w:p>
    <w:p w14:paraId="75BBBB46" w14:textId="77777777" w:rsidR="00135D68" w:rsidRPr="002A60BD" w:rsidRDefault="0084340B" w:rsidP="00C96730">
      <w:pPr>
        <w:rPr>
          <w:lang w:val="sr-Latn-ME"/>
        </w:rPr>
      </w:pPr>
      <w:r w:rsidRPr="002A60BD">
        <w:rPr>
          <w:lang w:val="sr-Latn-ME"/>
        </w:rPr>
        <w:t>Poslije ove procedure će se kreirati nova karta (Maps) sa istim displej modelom (Display Model) kako standardni (</w:t>
      </w:r>
      <w:r w:rsidRPr="002A60BD">
        <w:rPr>
          <w:b/>
          <w:lang w:val="sr-Latn-ME"/>
        </w:rPr>
        <w:t>Default</w:t>
      </w:r>
      <w:r w:rsidRPr="002A60BD">
        <w:rPr>
          <w:lang w:val="sr-Latn-ME"/>
        </w:rPr>
        <w:t>)</w:t>
      </w:r>
      <w:r w:rsidR="00135D68" w:rsidRPr="002A60BD">
        <w:rPr>
          <w:lang w:val="sr-Latn-ME"/>
        </w:rPr>
        <w:t>.</w:t>
      </w:r>
    </w:p>
    <w:p w14:paraId="54C53EE6" w14:textId="2010707B" w:rsidR="00C96730" w:rsidRPr="002A60BD" w:rsidRDefault="0084340B" w:rsidP="00C96730">
      <w:pPr>
        <w:rPr>
          <w:lang w:val="sr-Latn-ME"/>
        </w:rPr>
      </w:pPr>
      <w:r w:rsidRPr="002A60BD">
        <w:rPr>
          <w:lang w:val="sr-Latn-ME"/>
        </w:rPr>
        <w:t xml:space="preserve">U prozor </w:t>
      </w:r>
      <w:r w:rsidRPr="002A60BD">
        <w:rPr>
          <w:b/>
          <w:lang w:val="sr-Latn-ME"/>
        </w:rPr>
        <w:t>Task Pan</w:t>
      </w:r>
      <w:r w:rsidR="00AA096E" w:rsidRPr="002A60BD">
        <w:rPr>
          <w:b/>
          <w:lang w:val="sr-Latn-ME"/>
        </w:rPr>
        <w:t>e</w:t>
      </w:r>
      <w:r w:rsidRPr="002A60BD">
        <w:rPr>
          <w:lang w:val="sr-Latn-ME"/>
        </w:rPr>
        <w:t xml:space="preserve"> tab </w:t>
      </w:r>
      <w:r w:rsidRPr="002A60BD">
        <w:rPr>
          <w:b/>
          <w:lang w:val="sr-Latn-ME"/>
        </w:rPr>
        <w:t>Display Manager</w:t>
      </w:r>
      <w:r w:rsidR="002770B5" w:rsidRPr="002A60BD">
        <w:rPr>
          <w:lang w:val="sr-Latn-ME"/>
        </w:rPr>
        <w:t xml:space="preserve"> </w:t>
      </w:r>
      <w:r w:rsidR="00276E02" w:rsidRPr="002A60BD">
        <w:rPr>
          <w:lang w:val="sr-Latn-ME"/>
        </w:rPr>
        <w:t>u polj</w:t>
      </w:r>
      <w:r w:rsidR="00AA096E" w:rsidRPr="002A60BD">
        <w:rPr>
          <w:lang w:val="sr-Latn-ME"/>
        </w:rPr>
        <w:t>u</w:t>
      </w:r>
      <w:r w:rsidR="00276E02" w:rsidRPr="002A60BD">
        <w:rPr>
          <w:b/>
          <w:lang w:val="sr-Latn-ME"/>
        </w:rPr>
        <w:t xml:space="preserve"> </w:t>
      </w:r>
      <w:r w:rsidR="00135D68" w:rsidRPr="002A60BD">
        <w:rPr>
          <w:b/>
          <w:lang w:val="sr-Latn-ME"/>
        </w:rPr>
        <w:t>Display Map</w:t>
      </w:r>
      <w:r w:rsidR="00135D68" w:rsidRPr="002A60BD">
        <w:rPr>
          <w:lang w:val="sr-Latn-ME"/>
        </w:rPr>
        <w:t xml:space="preserve"> </w:t>
      </w:r>
      <w:r w:rsidR="002770B5" w:rsidRPr="002A60BD">
        <w:rPr>
          <w:lang w:val="sr-Latn-ME"/>
        </w:rPr>
        <w:t xml:space="preserve">možemo </w:t>
      </w:r>
      <w:r w:rsidR="00135D68" w:rsidRPr="002A60BD">
        <w:rPr>
          <w:lang w:val="sr-Latn-ME"/>
        </w:rPr>
        <w:t>izabrat</w:t>
      </w:r>
      <w:r w:rsidR="00527C44" w:rsidRPr="002A60BD">
        <w:rPr>
          <w:lang w:val="sr-Latn-ME"/>
        </w:rPr>
        <w:t>i</w:t>
      </w:r>
      <w:r w:rsidR="00135D68" w:rsidRPr="002A60BD">
        <w:rPr>
          <w:lang w:val="sr-Latn-ME"/>
        </w:rPr>
        <w:t xml:space="preserve"> kartu (Maps) </w:t>
      </w:r>
      <w:r w:rsidR="00527C44" w:rsidRPr="002A60BD">
        <w:rPr>
          <w:lang w:val="sr-Latn-ME"/>
        </w:rPr>
        <w:t>koju želimo prikazivati (</w:t>
      </w:r>
      <w:r w:rsidR="00534072" w:rsidRPr="002A60BD">
        <w:rPr>
          <w:lang w:val="sr-Latn-ME"/>
        </w:rPr>
        <w:t>Slika 9</w:t>
      </w:r>
      <w:r w:rsidR="00AE36CE" w:rsidRPr="002A60BD">
        <w:rPr>
          <w:lang w:val="sr-Latn-ME"/>
        </w:rPr>
        <w:t>7</w:t>
      </w:r>
      <w:r w:rsidR="00527C44" w:rsidRPr="002A60BD">
        <w:rPr>
          <w:lang w:val="sr-Latn-ME"/>
        </w:rPr>
        <w:t>).</w:t>
      </w:r>
    </w:p>
    <w:p w14:paraId="2810DB59" w14:textId="77777777" w:rsidR="004F14C4" w:rsidRPr="002A60BD" w:rsidRDefault="00527C44" w:rsidP="004F14C4">
      <w:pPr>
        <w:pStyle w:val="Slike"/>
        <w:keepNext/>
      </w:pPr>
      <w:r w:rsidRPr="002A60BD">
        <w:rPr>
          <w:lang w:val="en-US"/>
        </w:rPr>
        <w:lastRenderedPageBreak/>
        <w:drawing>
          <wp:inline distT="0" distB="0" distL="0" distR="0" wp14:anchorId="6674383C" wp14:editId="4FD73B50">
            <wp:extent cx="5732145" cy="2239010"/>
            <wp:effectExtent l="0" t="0" r="1905" b="889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ACAD 62.jpg"/>
                    <pic:cNvPicPr/>
                  </pic:nvPicPr>
                  <pic:blipFill>
                    <a:blip r:embed="rId157">
                      <a:extLst>
                        <a:ext uri="{28A0092B-C50C-407E-A947-70E740481C1C}">
                          <a14:useLocalDpi xmlns:a14="http://schemas.microsoft.com/office/drawing/2010/main" val="0"/>
                        </a:ext>
                      </a:extLst>
                    </a:blip>
                    <a:stretch>
                      <a:fillRect/>
                    </a:stretch>
                  </pic:blipFill>
                  <pic:spPr>
                    <a:xfrm>
                      <a:off x="0" y="0"/>
                      <a:ext cx="5732145" cy="2239010"/>
                    </a:xfrm>
                    <a:prstGeom prst="rect">
                      <a:avLst/>
                    </a:prstGeom>
                  </pic:spPr>
                </pic:pic>
              </a:graphicData>
            </a:graphic>
          </wp:inline>
        </w:drawing>
      </w:r>
    </w:p>
    <w:p w14:paraId="593F867C" w14:textId="7678E45F" w:rsidR="00527C44" w:rsidRPr="002A60BD" w:rsidRDefault="004F14C4" w:rsidP="004F14C4">
      <w:pPr>
        <w:pStyle w:val="Caption"/>
        <w:rPr>
          <w:lang w:val="sr-Latn-ME"/>
        </w:rPr>
      </w:pPr>
      <w:bookmarkStart w:id="120" w:name="_Ref371683591"/>
      <w:r w:rsidRPr="002A60BD">
        <w:rPr>
          <w:b/>
          <w:lang w:val="sr-Latn-ME"/>
        </w:rPr>
        <w:t>Slika</w:t>
      </w:r>
      <w:bookmarkEnd w:id="120"/>
      <w:r w:rsidR="00AE36CE" w:rsidRPr="002A60BD">
        <w:rPr>
          <w:b/>
          <w:lang w:val="sr-Latn-ME"/>
        </w:rPr>
        <w:t xml:space="preserve"> 97</w:t>
      </w:r>
      <w:r w:rsidR="008E4CAE" w:rsidRPr="002A60BD">
        <w:rPr>
          <w:b/>
          <w:lang w:val="sr-Latn-ME"/>
        </w:rPr>
        <w:t>:</w:t>
      </w:r>
      <w:r w:rsidR="008E4CAE" w:rsidRPr="002A60BD">
        <w:rPr>
          <w:lang w:val="sr-Latn-ME"/>
        </w:rPr>
        <w:t xml:space="preserve"> </w:t>
      </w:r>
      <w:r w:rsidR="00991AC4" w:rsidRPr="002A60BD">
        <w:rPr>
          <w:lang w:val="sr-Latn-ME"/>
        </w:rPr>
        <w:t xml:space="preserve">Izbor karte (Maps) – </w:t>
      </w:r>
      <w:r w:rsidR="00D73BFF" w:rsidRPr="002A60BD">
        <w:rPr>
          <w:lang w:val="sr-Latn-ME"/>
        </w:rPr>
        <w:t>Display Map</w:t>
      </w:r>
    </w:p>
    <w:p w14:paraId="264DF2B0" w14:textId="5DBBAAAD" w:rsidR="00864F87" w:rsidRPr="002A60BD" w:rsidRDefault="00C03081" w:rsidP="00C96730">
      <w:pPr>
        <w:rPr>
          <w:lang w:val="sr-Latn-ME"/>
        </w:rPr>
      </w:pPr>
      <w:r w:rsidRPr="002A60BD">
        <w:rPr>
          <w:lang w:val="sr-Latn-ME"/>
        </w:rPr>
        <w:t>Sada je potrebno u kart</w:t>
      </w:r>
      <w:r w:rsidR="00AA096E" w:rsidRPr="002A60BD">
        <w:rPr>
          <w:lang w:val="sr-Latn-ME"/>
        </w:rPr>
        <w:t>i</w:t>
      </w:r>
      <w:r w:rsidRPr="002A60BD">
        <w:rPr>
          <w:lang w:val="sr-Latn-ME"/>
        </w:rPr>
        <w:t xml:space="preserve"> (Maps) </w:t>
      </w:r>
      <w:r w:rsidRPr="002A60BD">
        <w:rPr>
          <w:b/>
          <w:lang w:val="sr-Latn-ME"/>
        </w:rPr>
        <w:t>Namjena površina</w:t>
      </w:r>
      <w:r w:rsidRPr="002A60BD">
        <w:rPr>
          <w:lang w:val="sr-Latn-ME"/>
        </w:rPr>
        <w:t xml:space="preserve"> definisati koji elementi (</w:t>
      </w:r>
      <w:r w:rsidR="005253CF" w:rsidRPr="002A60BD">
        <w:rPr>
          <w:lang w:val="sr-Latn-ME"/>
        </w:rPr>
        <w:t>F</w:t>
      </w:r>
      <w:r w:rsidRPr="002A60BD">
        <w:rPr>
          <w:lang w:val="sr-Latn-ME"/>
        </w:rPr>
        <w:t>eature) trebaju da se vide</w:t>
      </w:r>
      <w:r w:rsidR="005B2511" w:rsidRPr="002A60BD">
        <w:rPr>
          <w:lang w:val="sr-Latn-ME"/>
        </w:rPr>
        <w:t xml:space="preserve"> za štampu</w:t>
      </w:r>
      <w:r w:rsidR="00C7622F" w:rsidRPr="002A60BD">
        <w:rPr>
          <w:lang w:val="sr-Latn-ME"/>
        </w:rPr>
        <w:t>. U našem primjeru s</w:t>
      </w:r>
      <w:r w:rsidR="001C096D" w:rsidRPr="002A60BD">
        <w:rPr>
          <w:lang w:val="sr-Latn-ME"/>
        </w:rPr>
        <w:t>mo definisali</w:t>
      </w:r>
      <w:r w:rsidR="00C7622F" w:rsidRPr="002A60BD">
        <w:rPr>
          <w:lang w:val="sr-Latn-ME"/>
        </w:rPr>
        <w:t xml:space="preserve"> da se vide </w:t>
      </w:r>
      <w:r w:rsidR="001C096D" w:rsidRPr="002A60BD">
        <w:rPr>
          <w:lang w:val="sr-Latn-ME"/>
        </w:rPr>
        <w:t xml:space="preserve">samo </w:t>
      </w:r>
      <w:r w:rsidR="00F03218" w:rsidRPr="002A60BD">
        <w:rPr>
          <w:lang w:val="sr-Latn-ME"/>
        </w:rPr>
        <w:t xml:space="preserve">elementi (Feature) </w:t>
      </w:r>
      <w:r w:rsidR="00C7622F" w:rsidRPr="002A60BD">
        <w:rPr>
          <w:lang w:val="sr-Latn-ME"/>
        </w:rPr>
        <w:t>Detaljne kategorije namjene površina (</w:t>
      </w:r>
      <w:r w:rsidR="002331AC" w:rsidRPr="002A60BD">
        <w:rPr>
          <w:lang w:val="sr-Latn-ME"/>
        </w:rPr>
        <w:t>Slika 9</w:t>
      </w:r>
      <w:r w:rsidR="00AE36CE" w:rsidRPr="002A60BD">
        <w:rPr>
          <w:lang w:val="sr-Latn-ME"/>
        </w:rPr>
        <w:t>8</w:t>
      </w:r>
      <w:r w:rsidR="00C7622F" w:rsidRPr="002A60BD">
        <w:rPr>
          <w:lang w:val="sr-Latn-ME"/>
        </w:rPr>
        <w:t>)</w:t>
      </w:r>
      <w:r w:rsidR="005253CF" w:rsidRPr="002A60BD">
        <w:rPr>
          <w:lang w:val="sr-Latn-ME"/>
        </w:rPr>
        <w:t>.</w:t>
      </w:r>
    </w:p>
    <w:p w14:paraId="2470CFE6" w14:textId="77777777" w:rsidR="005B2511" w:rsidRPr="002A60BD" w:rsidRDefault="00F03218" w:rsidP="005B2511">
      <w:pPr>
        <w:pStyle w:val="Slike"/>
        <w:keepNext/>
      </w:pPr>
      <w:r w:rsidRPr="002A60BD">
        <w:rPr>
          <w:lang w:val="en-US"/>
        </w:rPr>
        <w:drawing>
          <wp:inline distT="0" distB="0" distL="0" distR="0" wp14:anchorId="104D5BA2" wp14:editId="18D9D41F">
            <wp:extent cx="5732145" cy="3790003"/>
            <wp:effectExtent l="38100" t="38100" r="97155" b="9652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ACAD 63.jpg"/>
                    <pic:cNvPicPr/>
                  </pic:nvPicPr>
                  <pic:blipFill>
                    <a:blip r:embed="rId158">
                      <a:extLst>
                        <a:ext uri="{28A0092B-C50C-407E-A947-70E740481C1C}">
                          <a14:useLocalDpi xmlns:a14="http://schemas.microsoft.com/office/drawing/2010/main" val="0"/>
                        </a:ext>
                      </a:extLst>
                    </a:blip>
                    <a:stretch>
                      <a:fillRect/>
                    </a:stretch>
                  </pic:blipFill>
                  <pic:spPr>
                    <a:xfrm>
                      <a:off x="0" y="0"/>
                      <a:ext cx="5732145" cy="3790003"/>
                    </a:xfrm>
                    <a:prstGeom prst="rect">
                      <a:avLst/>
                    </a:prstGeom>
                    <a:effectLst>
                      <a:outerShdw blurRad="50800" dist="38100" dir="2700000" algn="tl" rotWithShape="0">
                        <a:prstClr val="black">
                          <a:alpha val="40000"/>
                        </a:prstClr>
                      </a:outerShdw>
                    </a:effectLst>
                  </pic:spPr>
                </pic:pic>
              </a:graphicData>
            </a:graphic>
          </wp:inline>
        </w:drawing>
      </w:r>
    </w:p>
    <w:p w14:paraId="23EB5432" w14:textId="39190475" w:rsidR="00C03081" w:rsidRPr="002A60BD" w:rsidRDefault="005B2511" w:rsidP="005B2511">
      <w:pPr>
        <w:pStyle w:val="Caption"/>
        <w:rPr>
          <w:lang w:val="sr-Latn-ME"/>
        </w:rPr>
      </w:pPr>
      <w:bookmarkStart w:id="121" w:name="_Ref371684973"/>
      <w:r w:rsidRPr="002A60BD">
        <w:rPr>
          <w:b/>
          <w:lang w:val="sr-Latn-ME"/>
        </w:rPr>
        <w:t>Slika</w:t>
      </w:r>
      <w:bookmarkEnd w:id="121"/>
      <w:r w:rsidR="00AE36CE" w:rsidRPr="002A60BD">
        <w:rPr>
          <w:b/>
          <w:lang w:val="sr-Latn-ME"/>
        </w:rPr>
        <w:t xml:space="preserve"> 98</w:t>
      </w:r>
      <w:r w:rsidRPr="002A60BD">
        <w:rPr>
          <w:b/>
          <w:lang w:val="sr-Latn-ME"/>
        </w:rPr>
        <w:t>:</w:t>
      </w:r>
      <w:r w:rsidRPr="002A60BD">
        <w:rPr>
          <w:lang w:val="sr-Latn-ME"/>
        </w:rPr>
        <w:t xml:space="preserve"> Definisanje elemenata (Feature) za štampu</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5253CF" w:rsidRPr="002A60BD" w14:paraId="74CAAADC" w14:textId="77777777" w:rsidTr="005253CF">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1A3CB255" w14:textId="77777777" w:rsidR="005253CF" w:rsidRPr="002A60BD" w:rsidRDefault="005253CF" w:rsidP="005253CF">
            <w:pPr>
              <w:pStyle w:val="Icon"/>
              <w:ind w:firstLine="0"/>
              <w:rPr>
                <w:u w:val="double"/>
                <w:lang w:val="sr-Latn-ME"/>
              </w:rPr>
            </w:pPr>
            <w:r w:rsidRPr="002A60BD">
              <w:rPr>
                <w:noProof/>
                <w:lang w:val="en-US" w:eastAsia="en-US"/>
              </w:rPr>
              <mc:AlternateContent>
                <mc:Choice Requires="wpg">
                  <w:drawing>
                    <wp:inline distT="0" distB="0" distL="0" distR="0" wp14:anchorId="1E09A991" wp14:editId="73BAEC06">
                      <wp:extent cx="228600" cy="228600"/>
                      <wp:effectExtent l="0" t="0" r="0" b="0"/>
                      <wp:docPr id="339"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347" name="Oval 347"/>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360" name="Freeform 360"/>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77DDDB6"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">
                      <v:oval id="Oval 347"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1hNMUA&#10;AADcAAAADwAAAGRycy9kb3ducmV2LnhtbESP3WrCQBSE7wu+w3IKvRHdmBqV6CoSWumlfw9wzB6z&#10;odmzIbtq+vbdQsHLYWa+YVab3jbiTp2vHSuYjBMQxKXTNVcKzqfP0QKED8gaG8ek4Ic8bNaDlxXm&#10;2j34QPdjqESEsM9RgQmhzaX0pSGLfuxa4uhdXWcxRNlVUnf4iHDbyDRJZtJizXHBYEuFofL7eLMK&#10;humHLPZZmg2vptjby2V3mi52Sr299tsliEB9eIb/219awft0Dn9n4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XWE0xQAAANwAAAAPAAAAAAAAAAAAAAAAAJgCAABkcnMv&#10;ZG93bnJldi54bWxQSwUGAAAAAAQABAD1AAAAigMAAAAA&#10;" fillcolor="#0070c0" stroked="f" strokeweight="0">
                        <v:stroke joinstyle="miter"/>
                        <o:lock v:ext="edit" aspectratio="t"/>
                      </v:oval>
                      <v:shape id="Freeform 360"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cRfMMA&#10;AADcAAAADwAAAGRycy9kb3ducmV2LnhtbERPW2vCMBR+F/wP4Qh703QbiHRGkcGkbKh4mb4emmNT&#10;15yUJrP135sHwceP7z6dd7YSV2p86VjB6ygBQZw7XXKh4LD/Gk5A+ICssXJMCm7kYT7r96aYatfy&#10;lq67UIgYwj5FBSaEOpXS54Ys+pGriSN3do3FEGFTSN1gG8NtJd+SZCwtlhwbDNb0aSj/2/1bBZcs&#10;Wy+WK3Na/Xyf98nvsdgsj61SL4Nu8QEiUBee4oc70wrex3F+PBOPgJ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2cRfMMAAADcAAAADwAAAAAAAAAAAAAAAACYAgAAZHJzL2Rv&#10;d25yZXYueG1sUEsFBgAAAAAEAAQA9QAAAIgDAAAAAA==&#10;" path="m3915,38279r23491,l27406,127000r-23491,l3915,38279xm15661,v8649,,15661,7012,15661,15661c31322,24310,24310,31322,15661,31322,7012,31322,,24310,,15661,,7012,7012,,15661,xe" fillcolor="window"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7794A6E8" w14:textId="19990FC2" w:rsidR="005253CF" w:rsidRPr="002A60BD" w:rsidRDefault="005253CF" w:rsidP="005253CF">
            <w:pPr>
              <w:pStyle w:val="TipText"/>
              <w:ind w:firstLine="0"/>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szCs w:val="18"/>
                <w:lang w:val="sr-Latn-ME"/>
              </w:rPr>
              <w:t xml:space="preserve">Za svaki listi/grafički prilog treba </w:t>
            </w:r>
            <w:r w:rsidR="00B42F9E" w:rsidRPr="002A60BD">
              <w:rPr>
                <w:sz w:val="18"/>
                <w:szCs w:val="18"/>
                <w:lang w:val="sr-Latn-ME"/>
              </w:rPr>
              <w:t xml:space="preserve">kreirati </w:t>
            </w:r>
            <w:r w:rsidRPr="002A60BD">
              <w:rPr>
                <w:sz w:val="18"/>
                <w:szCs w:val="18"/>
                <w:lang w:val="sr-Latn-ME"/>
              </w:rPr>
              <w:t>novu kartu (Maps)</w:t>
            </w:r>
            <w:r w:rsidR="00B42F9E" w:rsidRPr="002A60BD">
              <w:rPr>
                <w:sz w:val="18"/>
                <w:szCs w:val="18"/>
                <w:lang w:val="sr-Latn-ME"/>
              </w:rPr>
              <w:t>, odnosno:</w:t>
            </w:r>
          </w:p>
          <w:p w14:paraId="6C695A9E" w14:textId="5017BE1E" w:rsidR="00B42F9E" w:rsidRPr="002A60BD" w:rsidRDefault="00B42F9E" w:rsidP="00475A4A">
            <w:pPr>
              <w:pStyle w:val="TipText"/>
              <w:numPr>
                <w:ilvl w:val="0"/>
                <w:numId w:val="28"/>
              </w:numPr>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szCs w:val="18"/>
                <w:lang w:val="sr-Latn-ME"/>
              </w:rPr>
              <w:t>Kreirati duplikat od standardne (Default) karte (Maps)</w:t>
            </w:r>
          </w:p>
          <w:p w14:paraId="5EFEB27E" w14:textId="77777777" w:rsidR="00B42F9E" w:rsidRPr="002A60BD" w:rsidRDefault="00B42F9E" w:rsidP="00475A4A">
            <w:pPr>
              <w:pStyle w:val="TipText"/>
              <w:numPr>
                <w:ilvl w:val="0"/>
                <w:numId w:val="28"/>
              </w:numPr>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szCs w:val="18"/>
                <w:lang w:val="sr-Latn-ME"/>
              </w:rPr>
              <w:t>Definisati naziv karte (Maps)</w:t>
            </w:r>
          </w:p>
          <w:p w14:paraId="0607D031" w14:textId="68BE4C29" w:rsidR="00B42F9E" w:rsidRPr="002A60BD" w:rsidRDefault="00B42F9E" w:rsidP="00475A4A">
            <w:pPr>
              <w:pStyle w:val="TipText"/>
              <w:numPr>
                <w:ilvl w:val="0"/>
                <w:numId w:val="28"/>
              </w:numPr>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szCs w:val="18"/>
                <w:lang w:val="sr-Latn-ME"/>
              </w:rPr>
              <w:t>Definisati koji elementi (Feature) trebaju da se vide</w:t>
            </w:r>
            <w:r w:rsidR="00BB0DA7" w:rsidRPr="002A60BD">
              <w:rPr>
                <w:sz w:val="18"/>
                <w:szCs w:val="18"/>
                <w:lang w:val="sr-Latn-ME"/>
              </w:rPr>
              <w:t xml:space="preserve"> za štampu</w:t>
            </w:r>
          </w:p>
        </w:tc>
      </w:tr>
    </w:tbl>
    <w:p w14:paraId="561261BF" w14:textId="1CD41868" w:rsidR="005253CF" w:rsidRPr="002A60BD" w:rsidRDefault="005253CF" w:rsidP="00C96730">
      <w:pPr>
        <w:rPr>
          <w:lang w:val="sr-Latn-ME"/>
        </w:rPr>
      </w:pPr>
    </w:p>
    <w:p w14:paraId="11E72A80" w14:textId="77D0D672" w:rsidR="001B4C76" w:rsidRPr="002A60BD" w:rsidRDefault="00E727F9" w:rsidP="00C96730">
      <w:pPr>
        <w:rPr>
          <w:lang w:val="sr-Latn-ME"/>
        </w:rPr>
      </w:pPr>
      <w:r w:rsidRPr="002A60BD">
        <w:rPr>
          <w:lang w:val="sr-Latn-ME"/>
        </w:rPr>
        <w:lastRenderedPageBreak/>
        <w:t>Sada</w:t>
      </w:r>
      <w:r w:rsidR="001B4C76" w:rsidRPr="002A60BD">
        <w:rPr>
          <w:lang w:val="sr-Latn-ME"/>
        </w:rPr>
        <w:t>,</w:t>
      </w:r>
      <w:r w:rsidRPr="002A60BD">
        <w:rPr>
          <w:lang w:val="sr-Latn-ME"/>
        </w:rPr>
        <w:t xml:space="preserve"> nakon </w:t>
      </w:r>
      <w:r w:rsidR="001B4C76" w:rsidRPr="002A60BD">
        <w:rPr>
          <w:lang w:val="sr-Latn-ME"/>
        </w:rPr>
        <w:t>kreiranja</w:t>
      </w:r>
      <w:r w:rsidRPr="002A60BD">
        <w:rPr>
          <w:lang w:val="sr-Latn-ME"/>
        </w:rPr>
        <w:t xml:space="preserve"> i defi</w:t>
      </w:r>
      <w:r w:rsidR="001B4C76" w:rsidRPr="002A60BD">
        <w:rPr>
          <w:lang w:val="sr-Latn-ME"/>
        </w:rPr>
        <w:t>nisanja karte</w:t>
      </w:r>
      <w:r w:rsidRPr="002A60BD">
        <w:rPr>
          <w:lang w:val="sr-Latn-ME"/>
        </w:rPr>
        <w:t xml:space="preserve"> (Maps)</w:t>
      </w:r>
      <w:r w:rsidR="001B4C76" w:rsidRPr="002A60BD">
        <w:rPr>
          <w:lang w:val="sr-Latn-ME"/>
        </w:rPr>
        <w:t>,</w:t>
      </w:r>
      <w:r w:rsidRPr="002A60BD">
        <w:rPr>
          <w:lang w:val="sr-Latn-ME"/>
        </w:rPr>
        <w:t xml:space="preserve"> potrebno je kreirati</w:t>
      </w:r>
      <w:r w:rsidR="001B4C76" w:rsidRPr="002A60BD">
        <w:rPr>
          <w:lang w:val="sr-Latn-ME"/>
        </w:rPr>
        <w:t xml:space="preserve"> novi</w:t>
      </w:r>
      <w:r w:rsidRPr="002A60BD">
        <w:rPr>
          <w:lang w:val="sr-Latn-ME"/>
        </w:rPr>
        <w:t xml:space="preserve"> </w:t>
      </w:r>
      <w:r w:rsidRPr="002A60BD">
        <w:rPr>
          <w:b/>
          <w:lang w:val="sr-Latn-ME"/>
        </w:rPr>
        <w:t>Layout</w:t>
      </w:r>
      <w:r w:rsidRPr="002A60BD">
        <w:rPr>
          <w:lang w:val="sr-Latn-ME"/>
        </w:rPr>
        <w:t xml:space="preserve"> </w:t>
      </w:r>
      <w:r w:rsidR="001B4C76" w:rsidRPr="002A60BD">
        <w:rPr>
          <w:lang w:val="sr-Latn-ME"/>
        </w:rPr>
        <w:t>i dati mu</w:t>
      </w:r>
      <w:r w:rsidR="00512902" w:rsidRPr="002A60BD">
        <w:rPr>
          <w:lang w:val="sr-Latn-ME"/>
        </w:rPr>
        <w:t xml:space="preserve"> </w:t>
      </w:r>
      <w:r w:rsidR="001B4C76" w:rsidRPr="002A60BD">
        <w:rPr>
          <w:lang w:val="sr-Latn-ME"/>
        </w:rPr>
        <w:t xml:space="preserve">naziv </w:t>
      </w:r>
      <w:r w:rsidR="00512902" w:rsidRPr="002A60BD">
        <w:rPr>
          <w:lang w:val="sr-Latn-ME"/>
        </w:rPr>
        <w:t xml:space="preserve">kao i karti (Maps). Podešavanje </w:t>
      </w:r>
      <w:r w:rsidR="00AA096E" w:rsidRPr="002A60BD">
        <w:rPr>
          <w:lang w:val="sr-Latn-ME"/>
        </w:rPr>
        <w:t xml:space="preserve">i prikaz </w:t>
      </w:r>
      <w:r w:rsidR="00512902" w:rsidRPr="002A60BD">
        <w:rPr>
          <w:lang w:val="sr-Latn-ME"/>
        </w:rPr>
        <w:t>Layout-a se vrši na identičan način kao i u AutoCAD</w:t>
      </w:r>
      <w:r w:rsidR="00512902" w:rsidRPr="002A60BD">
        <w:rPr>
          <w:vertAlign w:val="superscript"/>
          <w:lang w:val="sr-Latn-ME"/>
        </w:rPr>
        <w:t>®</w:t>
      </w:r>
      <w:r w:rsidR="00512902" w:rsidRPr="002A60BD">
        <w:rPr>
          <w:lang w:val="sr-Latn-ME"/>
        </w:rPr>
        <w:t>-u.</w:t>
      </w:r>
    </w:p>
    <w:p w14:paraId="21BFC229" w14:textId="5ABB7B0B" w:rsidR="00AA096E" w:rsidRPr="002A60BD" w:rsidRDefault="002B24A3" w:rsidP="00C96730">
      <w:pPr>
        <w:rPr>
          <w:lang w:val="sr-Latn-ME"/>
        </w:rPr>
      </w:pPr>
      <w:r w:rsidRPr="002A60BD">
        <w:rPr>
          <w:lang w:val="sr-Latn-ME"/>
        </w:rPr>
        <w:t xml:space="preserve">Na </w:t>
      </w:r>
      <w:r w:rsidR="002331AC" w:rsidRPr="002A60BD">
        <w:rPr>
          <w:lang w:val="sr-Latn-ME"/>
        </w:rPr>
        <w:t>Slici</w:t>
      </w:r>
      <w:r w:rsidR="00AE36CE" w:rsidRPr="002A60BD">
        <w:rPr>
          <w:lang w:val="sr-Latn-ME"/>
        </w:rPr>
        <w:t xml:space="preserve"> 99 </w:t>
      </w:r>
      <w:r w:rsidR="00AA096E" w:rsidRPr="002A60BD">
        <w:rPr>
          <w:lang w:val="sr-Latn-ME"/>
        </w:rPr>
        <w:t xml:space="preserve">je prikazan primjer izgleda Layout-a (u našem slušaju prikaz </w:t>
      </w:r>
      <w:r w:rsidR="000C019C" w:rsidRPr="002A60BD">
        <w:rPr>
          <w:lang w:val="sr-Latn-ME"/>
        </w:rPr>
        <w:t>Detaljne kategorije namjene površina</w:t>
      </w:r>
      <w:r w:rsidR="00AA096E" w:rsidRPr="002A60BD">
        <w:rPr>
          <w:lang w:val="sr-Latn-ME"/>
        </w:rPr>
        <w:t>)</w:t>
      </w:r>
      <w:r w:rsidR="000C019C" w:rsidRPr="002A60BD">
        <w:rPr>
          <w:lang w:val="sr-Latn-ME"/>
        </w:rPr>
        <w:t>.</w:t>
      </w:r>
    </w:p>
    <w:p w14:paraId="24EDA3D8" w14:textId="77777777" w:rsidR="000C019C" w:rsidRPr="002A60BD" w:rsidRDefault="000C019C" w:rsidP="000C019C">
      <w:pPr>
        <w:pStyle w:val="Slike"/>
        <w:keepNext/>
      </w:pPr>
      <w:r w:rsidRPr="002A60BD">
        <w:rPr>
          <w:lang w:val="en-US"/>
        </w:rPr>
        <w:drawing>
          <wp:inline distT="0" distB="0" distL="0" distR="0" wp14:anchorId="54AAAC54" wp14:editId="640C789E">
            <wp:extent cx="5732145" cy="3105150"/>
            <wp:effectExtent l="38100" t="38100" r="97155" b="9525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ACAD 64.jpg"/>
                    <pic:cNvPicPr/>
                  </pic:nvPicPr>
                  <pic:blipFill>
                    <a:blip r:embed="rId159">
                      <a:extLst>
                        <a:ext uri="{28A0092B-C50C-407E-A947-70E740481C1C}">
                          <a14:useLocalDpi xmlns:a14="http://schemas.microsoft.com/office/drawing/2010/main" val="0"/>
                        </a:ext>
                      </a:extLst>
                    </a:blip>
                    <a:stretch>
                      <a:fillRect/>
                    </a:stretch>
                  </pic:blipFill>
                  <pic:spPr>
                    <a:xfrm>
                      <a:off x="0" y="0"/>
                      <a:ext cx="5732145" cy="3105150"/>
                    </a:xfrm>
                    <a:prstGeom prst="rect">
                      <a:avLst/>
                    </a:prstGeom>
                    <a:effectLst>
                      <a:outerShdw blurRad="50800" dist="38100" dir="2700000" algn="tl" rotWithShape="0">
                        <a:prstClr val="black">
                          <a:alpha val="40000"/>
                        </a:prstClr>
                      </a:outerShdw>
                    </a:effectLst>
                  </pic:spPr>
                </pic:pic>
              </a:graphicData>
            </a:graphic>
          </wp:inline>
        </w:drawing>
      </w:r>
    </w:p>
    <w:p w14:paraId="2049AA7B" w14:textId="7A0F533C" w:rsidR="000C019C" w:rsidRPr="002A60BD" w:rsidRDefault="000C019C" w:rsidP="000C019C">
      <w:pPr>
        <w:pStyle w:val="Caption"/>
        <w:rPr>
          <w:b/>
          <w:lang w:val="sr-Latn-ME"/>
        </w:rPr>
      </w:pPr>
      <w:bookmarkStart w:id="122" w:name="_Ref371687123"/>
      <w:r w:rsidRPr="002A60BD">
        <w:rPr>
          <w:b/>
          <w:lang w:val="sr-Latn-ME"/>
        </w:rPr>
        <w:t>Slika</w:t>
      </w:r>
      <w:bookmarkEnd w:id="122"/>
      <w:r w:rsidR="00AE36CE" w:rsidRPr="002A60BD">
        <w:rPr>
          <w:b/>
          <w:lang w:val="sr-Latn-ME"/>
        </w:rPr>
        <w:t xml:space="preserve"> 99:</w:t>
      </w:r>
      <w:r w:rsidRPr="002A60BD">
        <w:rPr>
          <w:lang w:val="sr-Latn-ME"/>
        </w:rPr>
        <w:t xml:space="preserve"> </w:t>
      </w:r>
      <w:r w:rsidR="000C539F" w:rsidRPr="002A60BD">
        <w:rPr>
          <w:lang w:val="sr-Latn-ME"/>
        </w:rPr>
        <w:t>Primjer izgleda Layout-a</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B2431A" w:rsidRPr="002A60BD" w14:paraId="386BA4DB" w14:textId="77777777" w:rsidTr="00F62D9A">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43C6BAC2" w14:textId="77777777" w:rsidR="00B2431A" w:rsidRPr="002A60BD" w:rsidRDefault="00B2431A" w:rsidP="00F62D9A">
            <w:pPr>
              <w:pStyle w:val="Icon"/>
              <w:ind w:firstLine="0"/>
              <w:rPr>
                <w:u w:val="double"/>
                <w:lang w:val="sr-Latn-ME"/>
              </w:rPr>
            </w:pPr>
            <w:r w:rsidRPr="002A60BD">
              <w:rPr>
                <w:noProof/>
                <w:lang w:val="en-US" w:eastAsia="en-US"/>
              </w:rPr>
              <mc:AlternateContent>
                <mc:Choice Requires="wpg">
                  <w:drawing>
                    <wp:inline distT="0" distB="0" distL="0" distR="0" wp14:anchorId="14A03BCE" wp14:editId="622303EF">
                      <wp:extent cx="228600" cy="228600"/>
                      <wp:effectExtent l="0" t="0" r="0" b="0"/>
                      <wp:docPr id="369"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370" name="Oval 370"/>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371" name="Freeform 371"/>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11988AD"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">
                      <v:oval id="Oval 370"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gz/cEA&#10;AADcAAAADwAAAGRycy9kb3ducmV2LnhtbERPy4rCMBTdD/gP4QpuRFM744OOUaQ44tLXB1yba1Om&#10;uSlN1Pr3k8WAy8N5L9edrcWDWl85VjAZJyCIC6crLhVczj+jBQgfkDXWjknBizysV72PJWbaPflI&#10;j1MoRQxhn6ECE0KTSekLQxb92DXEkbu51mKIsC2lbvEZw20t0ySZSYsVxwaDDeWGit/T3SoYpluZ&#10;H6bpdHgz+cFer7vz12Kn1KDfbb5BBOrCW/zv3msFn/M4P56JR0C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YM/3BAAAA3AAAAA8AAAAAAAAAAAAAAAAAmAIAAGRycy9kb3du&#10;cmV2LnhtbFBLBQYAAAAABAAEAPUAAACGAwAAAAA=&#10;" fillcolor="#0070c0" stroked="f" strokeweight="0">
                        <v:stroke joinstyle="miter"/>
                        <o:lock v:ext="edit" aspectratio="t"/>
                      </v:oval>
                      <v:shape id="Freeform 371"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iOsYA&#10;AADcAAAADwAAAGRycy9kb3ducmV2LnhtbESPQWvCQBSE7wX/w/IEb3VjBVtSV5FCJVRU1Favj+wz&#10;G5t9G7Jbk/77rlDwOMzMN8x03tlKXKnxpWMFo2ECgjh3uuRCwefh/fEFhA/IGivHpOCXPMxnvYcp&#10;ptq1vKPrPhQiQtinqMCEUKdS+tyQRT90NXH0zq6xGKJsCqkbbCPcVvIpSSbSYslxwWBNb4by7/2P&#10;VXDJss1iuTan9erjfEi+jsV2eWyVGvS7xSuIQF24h//bmVYwfh7B7Uw8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iOsYAAADcAAAADwAAAAAAAAAAAAAAAACYAgAAZHJz&#10;L2Rvd25yZXYueG1sUEsFBgAAAAAEAAQA9QAAAIsDAAAAAA==&#10;" path="m3915,38279r23491,l27406,127000r-23491,l3915,38279xm15661,v8649,,15661,7012,15661,15661c31322,24310,24310,31322,15661,31322,7012,31322,,24310,,15661,,7012,7012,,15661,xe" fillcolor="window"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0D723F94" w14:textId="67FCA0AA" w:rsidR="000E47B9" w:rsidRPr="002A60BD" w:rsidRDefault="00357BC2" w:rsidP="000E47B9">
            <w:pPr>
              <w:pStyle w:val="TipText"/>
              <w:ind w:firstLine="0"/>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szCs w:val="18"/>
                <w:lang w:val="sr-Latn-ME"/>
              </w:rPr>
              <w:t xml:space="preserve">U </w:t>
            </w:r>
            <w:r w:rsidR="00507429" w:rsidRPr="002A60BD">
              <w:rPr>
                <w:sz w:val="18"/>
                <w:szCs w:val="18"/>
                <w:lang w:val="sr-Latn-ME"/>
              </w:rPr>
              <w:t xml:space="preserve">svim </w:t>
            </w:r>
            <w:r w:rsidRPr="002A60BD">
              <w:rPr>
                <w:sz w:val="18"/>
                <w:szCs w:val="18"/>
                <w:lang w:val="sr-Latn-ME"/>
              </w:rPr>
              <w:t>Layout-</w:t>
            </w:r>
            <w:r w:rsidR="00507429" w:rsidRPr="002A60BD">
              <w:rPr>
                <w:sz w:val="18"/>
                <w:szCs w:val="18"/>
                <w:lang w:val="sr-Latn-ME"/>
              </w:rPr>
              <w:t>ima</w:t>
            </w:r>
            <w:r w:rsidRPr="002A60BD">
              <w:rPr>
                <w:sz w:val="18"/>
                <w:szCs w:val="18"/>
                <w:lang w:val="sr-Latn-ME"/>
              </w:rPr>
              <w:t xml:space="preserve"> će se prikazati </w:t>
            </w:r>
            <w:r w:rsidR="009C3393" w:rsidRPr="002A60BD">
              <w:rPr>
                <w:sz w:val="18"/>
                <w:szCs w:val="18"/>
                <w:lang w:val="sr-Latn-ME"/>
              </w:rPr>
              <w:t>karta (Maps) koja</w:t>
            </w:r>
            <w:r w:rsidR="00507429" w:rsidRPr="002A60BD">
              <w:rPr>
                <w:sz w:val="18"/>
                <w:szCs w:val="18"/>
                <w:lang w:val="sr-Latn-ME"/>
              </w:rPr>
              <w:t xml:space="preserve"> je izabrana u Model</w:t>
            </w:r>
            <w:r w:rsidR="00BC315A" w:rsidRPr="002A60BD">
              <w:rPr>
                <w:sz w:val="18"/>
                <w:szCs w:val="18"/>
                <w:lang w:val="sr-Latn-ME"/>
              </w:rPr>
              <w:t>-</w:t>
            </w:r>
            <w:r w:rsidR="00507429" w:rsidRPr="002A60BD">
              <w:rPr>
                <w:sz w:val="18"/>
                <w:szCs w:val="18"/>
                <w:lang w:val="sr-Latn-ME"/>
              </w:rPr>
              <w:t>u (</w:t>
            </w:r>
            <w:r w:rsidR="00507429" w:rsidRPr="002A60BD">
              <w:rPr>
                <w:sz w:val="18"/>
                <w:szCs w:val="18"/>
                <w:lang w:val="sr-Latn-ME"/>
              </w:rPr>
              <w:fldChar w:fldCharType="begin"/>
            </w:r>
            <w:r w:rsidR="00507429" w:rsidRPr="002A60BD">
              <w:rPr>
                <w:sz w:val="18"/>
                <w:szCs w:val="18"/>
                <w:lang w:val="sr-Latn-ME"/>
              </w:rPr>
              <w:instrText xml:space="preserve"> REF _Ref371683591 \h  \* MERGEFORMAT </w:instrText>
            </w:r>
            <w:r w:rsidR="00507429" w:rsidRPr="002A60BD">
              <w:rPr>
                <w:sz w:val="18"/>
                <w:szCs w:val="18"/>
                <w:lang w:val="sr-Latn-ME"/>
              </w:rPr>
            </w:r>
            <w:r w:rsidR="00507429" w:rsidRPr="002A60BD">
              <w:rPr>
                <w:sz w:val="18"/>
                <w:szCs w:val="18"/>
                <w:lang w:val="sr-Latn-ME"/>
              </w:rPr>
              <w:fldChar w:fldCharType="separate"/>
            </w:r>
            <w:r w:rsidR="005E400A" w:rsidRPr="002A60BD">
              <w:rPr>
                <w:sz w:val="18"/>
                <w:szCs w:val="18"/>
                <w:lang w:val="sr-Latn-ME"/>
              </w:rPr>
              <w:t xml:space="preserve">Slika </w:t>
            </w:r>
            <w:r w:rsidR="005E400A" w:rsidRPr="002A60BD">
              <w:rPr>
                <w:noProof/>
                <w:sz w:val="18"/>
                <w:szCs w:val="18"/>
                <w:lang w:val="sr-Latn-ME"/>
              </w:rPr>
              <w:t>90</w:t>
            </w:r>
            <w:r w:rsidR="00507429" w:rsidRPr="002A60BD">
              <w:rPr>
                <w:sz w:val="18"/>
                <w:szCs w:val="18"/>
                <w:lang w:val="sr-Latn-ME"/>
              </w:rPr>
              <w:fldChar w:fldCharType="end"/>
            </w:r>
            <w:r w:rsidR="00507429" w:rsidRPr="002A60BD">
              <w:rPr>
                <w:sz w:val="18"/>
                <w:szCs w:val="18"/>
                <w:lang w:val="sr-Latn-ME"/>
              </w:rPr>
              <w:t>)</w:t>
            </w:r>
            <w:r w:rsidR="000E47B9" w:rsidRPr="002A60BD">
              <w:rPr>
                <w:sz w:val="18"/>
                <w:szCs w:val="18"/>
                <w:lang w:val="sr-Latn-ME"/>
              </w:rPr>
              <w:t xml:space="preserve">. </w:t>
            </w:r>
          </w:p>
          <w:p w14:paraId="0DC2C02A" w14:textId="2C9570D0" w:rsidR="000E47B9" w:rsidRPr="002A60BD" w:rsidRDefault="00BC315A" w:rsidP="000E47B9">
            <w:pPr>
              <w:pStyle w:val="TipText"/>
              <w:ind w:firstLine="0"/>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szCs w:val="18"/>
                <w:lang w:val="sr-Latn-ME"/>
              </w:rPr>
              <w:t>Za š</w:t>
            </w:r>
            <w:r w:rsidR="000E47B9" w:rsidRPr="002A60BD">
              <w:rPr>
                <w:sz w:val="18"/>
                <w:szCs w:val="18"/>
                <w:lang w:val="sr-Latn-ME"/>
              </w:rPr>
              <w:t>tampanje lista/grafičkog prilog potrebno je:</w:t>
            </w:r>
          </w:p>
          <w:p w14:paraId="2D1BE867" w14:textId="7C15B639" w:rsidR="000E47B9" w:rsidRPr="002A60BD" w:rsidRDefault="000E47B9" w:rsidP="00475A4A">
            <w:pPr>
              <w:pStyle w:val="TipText"/>
              <w:numPr>
                <w:ilvl w:val="0"/>
                <w:numId w:val="29"/>
              </w:numPr>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szCs w:val="18"/>
                <w:lang w:val="sr-Latn-ME"/>
              </w:rPr>
              <w:t>prvo izabrati u Model</w:t>
            </w:r>
            <w:r w:rsidR="00BC315A" w:rsidRPr="002A60BD">
              <w:rPr>
                <w:sz w:val="18"/>
                <w:szCs w:val="18"/>
                <w:lang w:val="sr-Latn-ME"/>
              </w:rPr>
              <w:t>-</w:t>
            </w:r>
            <w:r w:rsidRPr="002A60BD">
              <w:rPr>
                <w:sz w:val="18"/>
                <w:szCs w:val="18"/>
                <w:lang w:val="sr-Latn-ME"/>
              </w:rPr>
              <w:t>u kartu (Maps) koju želimo š</w:t>
            </w:r>
            <w:r w:rsidR="00BC315A" w:rsidRPr="002A60BD">
              <w:rPr>
                <w:sz w:val="18"/>
                <w:szCs w:val="18"/>
                <w:lang w:val="sr-Latn-ME"/>
              </w:rPr>
              <w:t>tampati</w:t>
            </w:r>
          </w:p>
          <w:p w14:paraId="0C7D27C7" w14:textId="348190B7" w:rsidR="000E47B9" w:rsidRPr="002A60BD" w:rsidRDefault="00BC315A" w:rsidP="00475A4A">
            <w:pPr>
              <w:pStyle w:val="TipText"/>
              <w:numPr>
                <w:ilvl w:val="0"/>
                <w:numId w:val="29"/>
              </w:numPr>
              <w:cnfStyle w:val="000000000000" w:firstRow="0" w:lastRow="0" w:firstColumn="0" w:lastColumn="0" w:oddVBand="0" w:evenVBand="0" w:oddHBand="0" w:evenHBand="0" w:firstRowFirstColumn="0" w:firstRowLastColumn="0" w:lastRowFirstColumn="0" w:lastRowLastColumn="0"/>
              <w:rPr>
                <w:sz w:val="18"/>
                <w:szCs w:val="18"/>
                <w:lang w:val="sr-Latn-ME"/>
              </w:rPr>
            </w:pPr>
            <w:r w:rsidRPr="002A60BD">
              <w:rPr>
                <w:sz w:val="18"/>
                <w:szCs w:val="18"/>
                <w:lang w:val="sr-Latn-ME"/>
              </w:rPr>
              <w:t xml:space="preserve">a zatim, </w:t>
            </w:r>
            <w:r w:rsidR="000E47B9" w:rsidRPr="002A60BD">
              <w:rPr>
                <w:sz w:val="18"/>
                <w:szCs w:val="18"/>
                <w:lang w:val="sr-Latn-ME"/>
              </w:rPr>
              <w:t>sa odgovarajućeg Layout-a vršiti štampanje</w:t>
            </w:r>
          </w:p>
        </w:tc>
      </w:tr>
    </w:tbl>
    <w:p w14:paraId="78F806E1" w14:textId="22AF8426" w:rsidR="00B2431A" w:rsidRPr="002A60BD" w:rsidRDefault="00B2431A">
      <w:pPr>
        <w:spacing w:after="320"/>
        <w:ind w:firstLine="0"/>
        <w:jc w:val="left"/>
        <w:rPr>
          <w:lang w:val="sr-Latn-ME"/>
        </w:rPr>
      </w:pPr>
    </w:p>
    <w:p w14:paraId="0924C529" w14:textId="62AC7402" w:rsidR="00386F2E" w:rsidRPr="002A60BD" w:rsidRDefault="00386F2E">
      <w:pPr>
        <w:spacing w:after="320"/>
        <w:ind w:firstLine="0"/>
        <w:jc w:val="left"/>
        <w:rPr>
          <w:lang w:val="sr-Latn-ME"/>
        </w:rPr>
      </w:pPr>
      <w:r w:rsidRPr="002A60BD">
        <w:rPr>
          <w:lang w:val="sr-Latn-ME"/>
        </w:rPr>
        <w:br w:type="page"/>
      </w:r>
    </w:p>
    <w:p w14:paraId="4B6C12FF" w14:textId="6471C443" w:rsidR="00DA5C7C" w:rsidRPr="002A60BD" w:rsidRDefault="00B74802" w:rsidP="00404A71">
      <w:pPr>
        <w:pStyle w:val="Heading2"/>
      </w:pPr>
      <w:bookmarkStart w:id="123" w:name="_Toc383425135"/>
      <w:r>
        <w:lastRenderedPageBreak/>
        <w:t>GIS Web portal</w:t>
      </w:r>
      <w:bookmarkEnd w:id="123"/>
    </w:p>
    <w:p w14:paraId="5D39E3A5" w14:textId="25FE3B08" w:rsidR="00CA5C61" w:rsidRDefault="00CA5C61" w:rsidP="00CA5C61">
      <w:pPr>
        <w:rPr>
          <w:lang w:val="sr-Latn-ME"/>
        </w:rPr>
      </w:pPr>
      <w:r w:rsidRPr="002A60BD">
        <w:rPr>
          <w:lang w:val="sr-Latn-ME"/>
        </w:rPr>
        <w:t>Planove koji se nalaze smješteni u Oracle Spatial bazi podataka j</w:t>
      </w:r>
      <w:r w:rsidR="007E01DB">
        <w:rPr>
          <w:lang w:val="sr-Latn-ME"/>
        </w:rPr>
        <w:t>e moguće prikazati i GIS Web portalu, korišćenjem administratorskog dijela.</w:t>
      </w:r>
    </w:p>
    <w:p w14:paraId="42C5C44D" w14:textId="02201511" w:rsidR="007E01DB" w:rsidRDefault="007E01DB" w:rsidP="00CA5C61">
      <w:pPr>
        <w:rPr>
          <w:lang w:val="en-US"/>
        </w:rPr>
      </w:pPr>
      <w:r>
        <w:rPr>
          <w:lang w:val="sr-Latn-ME"/>
        </w:rPr>
        <w:t xml:space="preserve">Prvenstveno je potrebno prijaviti se </w:t>
      </w:r>
      <w:r w:rsidR="003C7AF5">
        <w:rPr>
          <w:lang w:val="sr-Latn-ME"/>
        </w:rPr>
        <w:t xml:space="preserve">sa odgovarajućim </w:t>
      </w:r>
      <w:r>
        <w:rPr>
          <w:lang w:val="sr-Latn-ME"/>
        </w:rPr>
        <w:t>korisničkim imenom i lozinkom na а</w:t>
      </w:r>
      <w:r>
        <w:rPr>
          <w:lang w:val="en-US"/>
        </w:rPr>
        <w:t xml:space="preserve">dresi </w:t>
      </w:r>
      <w:hyperlink r:id="rId160" w:history="1">
        <w:r w:rsidRPr="007E01DB">
          <w:rPr>
            <w:rStyle w:val="Hyperlink"/>
            <w:color w:val="0070C0"/>
            <w:lang w:val="sr-Latn-ME"/>
          </w:rPr>
          <w:t>http://wwww.gisplanovi.mrt.gov.me/mapserver2014/gis/gis2014/AdminLogin.aspx</w:t>
        </w:r>
      </w:hyperlink>
    </w:p>
    <w:p w14:paraId="3FAD1D88" w14:textId="52046224" w:rsidR="007E01DB" w:rsidRDefault="00E7362E" w:rsidP="00D17AFE">
      <w:pPr>
        <w:ind w:firstLine="0"/>
        <w:jc w:val="center"/>
        <w:rPr>
          <w:lang w:val="en-US"/>
        </w:rPr>
      </w:pPr>
      <w:r>
        <w:rPr>
          <w:noProof/>
          <w:lang w:val="en-US" w:eastAsia="en-US"/>
        </w:rPr>
        <w:drawing>
          <wp:inline distT="0" distB="0" distL="0" distR="0" wp14:anchorId="0D35E8A8" wp14:editId="1C852D24">
            <wp:extent cx="2186608" cy="1638264"/>
            <wp:effectExtent l="0" t="0" r="4445" b="63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2194783" cy="1644389"/>
                    </a:xfrm>
                    <a:prstGeom prst="rect">
                      <a:avLst/>
                    </a:prstGeom>
                  </pic:spPr>
                </pic:pic>
              </a:graphicData>
            </a:graphic>
          </wp:inline>
        </w:drawing>
      </w:r>
    </w:p>
    <w:p w14:paraId="40BED43E" w14:textId="3C174CD1" w:rsidR="00E7362E" w:rsidRDefault="003058C3" w:rsidP="00D716BC">
      <w:pPr>
        <w:ind w:firstLine="0"/>
        <w:jc w:val="center"/>
        <w:rPr>
          <w:lang w:val="en-US"/>
        </w:rPr>
      </w:pPr>
      <w:r>
        <w:rPr>
          <w:lang w:val="en-US"/>
        </w:rPr>
        <w:t>Slika 100:</w:t>
      </w:r>
      <w:r w:rsidR="00E7362E">
        <w:rPr>
          <w:lang w:val="en-US"/>
        </w:rPr>
        <w:t xml:space="preserve"> Forma za prijavljivanje</w:t>
      </w:r>
    </w:p>
    <w:p w14:paraId="481F968A" w14:textId="700AF22C" w:rsidR="004F27E5" w:rsidRDefault="00E7362E" w:rsidP="00E7362E">
      <w:pPr>
        <w:rPr>
          <w:lang w:val="sr-Latn-ME"/>
        </w:rPr>
      </w:pPr>
      <w:r>
        <w:rPr>
          <w:lang w:val="en-US"/>
        </w:rPr>
        <w:t>Nakon uspje</w:t>
      </w:r>
      <w:r>
        <w:rPr>
          <w:lang w:val="sr-Latn-ME"/>
        </w:rPr>
        <w:t xml:space="preserve">šne prijave, otvara se </w:t>
      </w:r>
      <w:r w:rsidR="003058C3">
        <w:rPr>
          <w:lang w:val="sr-Latn-ME"/>
        </w:rPr>
        <w:t xml:space="preserve">forma za rad </w:t>
      </w:r>
      <w:proofErr w:type="gramStart"/>
      <w:r w:rsidR="003058C3">
        <w:rPr>
          <w:lang w:val="sr-Latn-ME"/>
        </w:rPr>
        <w:t>sa</w:t>
      </w:r>
      <w:proofErr w:type="gramEnd"/>
      <w:r w:rsidR="003058C3">
        <w:rPr>
          <w:lang w:val="sr-Latn-ME"/>
        </w:rPr>
        <w:t xml:space="preserve"> planovima </w:t>
      </w:r>
      <w:r w:rsidR="00F723C6">
        <w:rPr>
          <w:lang w:val="sr-Latn-ME"/>
        </w:rPr>
        <w:t>na kojoj možemo</w:t>
      </w:r>
      <w:r w:rsidR="004F27E5">
        <w:rPr>
          <w:lang w:val="sr-Latn-ME"/>
        </w:rPr>
        <w:t>:</w:t>
      </w:r>
    </w:p>
    <w:p w14:paraId="6418FAE3" w14:textId="3FB8D882" w:rsidR="007442AA" w:rsidRDefault="00BF778B" w:rsidP="007442AA">
      <w:pPr>
        <w:pStyle w:val="ListParagraph"/>
        <w:numPr>
          <w:ilvl w:val="0"/>
          <w:numId w:val="35"/>
        </w:numPr>
        <w:rPr>
          <w:lang w:val="sr-Latn-ME"/>
        </w:rPr>
      </w:pPr>
      <w:r>
        <w:rPr>
          <w:lang w:val="sr-Latn-ME"/>
        </w:rPr>
        <w:t>kreirati</w:t>
      </w:r>
      <w:r w:rsidR="004F27E5" w:rsidRPr="007442AA">
        <w:rPr>
          <w:lang w:val="sr-Latn-ME"/>
        </w:rPr>
        <w:t xml:space="preserve"> </w:t>
      </w:r>
      <w:r w:rsidR="007442AA">
        <w:rPr>
          <w:lang w:val="sr-Latn-ME"/>
        </w:rPr>
        <w:t>novi plan za prikaz na portalu</w:t>
      </w:r>
    </w:p>
    <w:p w14:paraId="25A18A44" w14:textId="6C53CF20" w:rsidR="007442AA" w:rsidRDefault="004F27E5" w:rsidP="007442AA">
      <w:pPr>
        <w:pStyle w:val="ListParagraph"/>
        <w:numPr>
          <w:ilvl w:val="0"/>
          <w:numId w:val="35"/>
        </w:numPr>
        <w:rPr>
          <w:lang w:val="sr-Latn-ME"/>
        </w:rPr>
      </w:pPr>
      <w:r w:rsidRPr="007442AA">
        <w:rPr>
          <w:lang w:val="sr-Latn-ME"/>
        </w:rPr>
        <w:t xml:space="preserve">pretraživati </w:t>
      </w:r>
      <w:r w:rsidR="00921B47">
        <w:rPr>
          <w:lang w:val="sr-Latn-ME"/>
        </w:rPr>
        <w:t>kreirane</w:t>
      </w:r>
      <w:r w:rsidR="007442AA">
        <w:rPr>
          <w:lang w:val="sr-Latn-ME"/>
        </w:rPr>
        <w:t xml:space="preserve"> planove</w:t>
      </w:r>
    </w:p>
    <w:p w14:paraId="7F6E3A96" w14:textId="48ED59A2" w:rsidR="00F723C6" w:rsidRDefault="00A81C79" w:rsidP="007442AA">
      <w:pPr>
        <w:pStyle w:val="ListParagraph"/>
        <w:numPr>
          <w:ilvl w:val="0"/>
          <w:numId w:val="35"/>
        </w:numPr>
        <w:rPr>
          <w:lang w:val="sr-Latn-ME"/>
        </w:rPr>
      </w:pPr>
      <w:r>
        <w:rPr>
          <w:lang w:val="sr-Latn-ME"/>
        </w:rPr>
        <w:t>i</w:t>
      </w:r>
      <w:r w:rsidR="007442AA">
        <w:rPr>
          <w:lang w:val="sr-Latn-ME"/>
        </w:rPr>
        <w:t>zmijeniti plan</w:t>
      </w:r>
    </w:p>
    <w:p w14:paraId="371816AA" w14:textId="60D25DAF" w:rsidR="007442AA" w:rsidRPr="007442AA" w:rsidRDefault="00A81C79" w:rsidP="007442AA">
      <w:pPr>
        <w:pStyle w:val="ListParagraph"/>
        <w:numPr>
          <w:ilvl w:val="0"/>
          <w:numId w:val="35"/>
        </w:numPr>
        <w:rPr>
          <w:lang w:val="sr-Latn-ME"/>
        </w:rPr>
      </w:pPr>
      <w:r>
        <w:rPr>
          <w:lang w:val="sr-Latn-ME"/>
        </w:rPr>
        <w:t>o</w:t>
      </w:r>
      <w:r w:rsidR="007442AA">
        <w:rPr>
          <w:lang w:val="sr-Latn-ME"/>
        </w:rPr>
        <w:t>brisati plan</w:t>
      </w:r>
    </w:p>
    <w:p w14:paraId="74212EA1" w14:textId="682180EE" w:rsidR="004F27E5" w:rsidRPr="00736702" w:rsidRDefault="00736702" w:rsidP="00736702">
      <w:pPr>
        <w:ind w:firstLine="0"/>
        <w:jc w:val="center"/>
        <w:rPr>
          <w:lang w:val="sr-Cyrl-ME"/>
        </w:rPr>
      </w:pPr>
      <w:r>
        <w:rPr>
          <w:noProof/>
          <w:lang w:val="en-US" w:eastAsia="en-US"/>
        </w:rPr>
        <w:drawing>
          <wp:inline distT="0" distB="0" distL="0" distR="0" wp14:anchorId="72226A75" wp14:editId="293184A5">
            <wp:extent cx="2353587" cy="2299976"/>
            <wp:effectExtent l="0" t="0" r="8890" b="5080"/>
            <wp:docPr id="321" name="Picture 321" descr="D:\Users\Petar\Desktop\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Petar\Desktop\4-1.jp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376010" cy="2321888"/>
                    </a:xfrm>
                    <a:prstGeom prst="rect">
                      <a:avLst/>
                    </a:prstGeom>
                    <a:noFill/>
                    <a:ln>
                      <a:noFill/>
                    </a:ln>
                  </pic:spPr>
                </pic:pic>
              </a:graphicData>
            </a:graphic>
          </wp:inline>
        </w:drawing>
      </w:r>
    </w:p>
    <w:p w14:paraId="691E0D32" w14:textId="36782E39" w:rsidR="00C014A5" w:rsidRPr="00C014A5" w:rsidRDefault="00C014A5" w:rsidP="00D716BC">
      <w:pPr>
        <w:ind w:firstLine="0"/>
        <w:jc w:val="center"/>
        <w:rPr>
          <w:lang w:val="sr-Latn-ME"/>
        </w:rPr>
      </w:pPr>
      <w:r>
        <w:rPr>
          <w:lang w:val="en-US"/>
        </w:rPr>
        <w:t>Slika 101</w:t>
      </w:r>
      <w:r w:rsidR="008E2B1E">
        <w:rPr>
          <w:lang w:val="en-US"/>
        </w:rPr>
        <w:t>:</w:t>
      </w:r>
      <w:r>
        <w:rPr>
          <w:lang w:val="en-US"/>
        </w:rPr>
        <w:t xml:space="preserve"> Forma za </w:t>
      </w:r>
      <w:r>
        <w:rPr>
          <w:lang w:val="sr-Latn-ME"/>
        </w:rPr>
        <w:t xml:space="preserve">rad </w:t>
      </w:r>
      <w:proofErr w:type="gramStart"/>
      <w:r>
        <w:rPr>
          <w:lang w:val="sr-Latn-ME"/>
        </w:rPr>
        <w:t>sa</w:t>
      </w:r>
      <w:proofErr w:type="gramEnd"/>
      <w:r>
        <w:rPr>
          <w:lang w:val="sr-Latn-ME"/>
        </w:rPr>
        <w:t xml:space="preserve"> planovima</w:t>
      </w:r>
    </w:p>
    <w:p w14:paraId="566ECFA7" w14:textId="77777777" w:rsidR="004F27E5" w:rsidRDefault="004F27E5" w:rsidP="00E7362E">
      <w:pPr>
        <w:rPr>
          <w:lang w:val="sr-Latn-ME"/>
        </w:rPr>
      </w:pPr>
    </w:p>
    <w:p w14:paraId="14DDAFF3" w14:textId="058662E5" w:rsidR="004F27E5" w:rsidRDefault="004F27E5" w:rsidP="004F27E5">
      <w:pPr>
        <w:pStyle w:val="Heading3"/>
      </w:pPr>
      <w:bookmarkStart w:id="124" w:name="_Toc383425136"/>
      <w:r>
        <w:t>Kreiranje novog plana</w:t>
      </w:r>
      <w:bookmarkEnd w:id="124"/>
    </w:p>
    <w:p w14:paraId="6ED9A304" w14:textId="380F292B" w:rsidR="004B7193" w:rsidRDefault="00075E26" w:rsidP="004B7193">
      <w:pPr>
        <w:rPr>
          <w:lang w:val="en-US"/>
        </w:rPr>
      </w:pPr>
      <w:r>
        <w:rPr>
          <w:lang w:val="sr-Latn-ME"/>
        </w:rPr>
        <w:t>Nakon klika na link za kreiranje novog plana, otvara se forma za unos podataka o novom planu.</w:t>
      </w:r>
      <w:r w:rsidR="004B7193">
        <w:rPr>
          <w:lang w:val="sr-Latn-ME"/>
        </w:rPr>
        <w:t xml:space="preserve"> Potrebno je unijeti</w:t>
      </w:r>
      <w:r w:rsidR="004B7193">
        <w:rPr>
          <w:lang w:val="en-US"/>
        </w:rPr>
        <w:t>:</w:t>
      </w:r>
    </w:p>
    <w:p w14:paraId="15FA22A1" w14:textId="1AE033BF" w:rsidR="004B7193" w:rsidRDefault="004B7193" w:rsidP="004B7193">
      <w:pPr>
        <w:pStyle w:val="ListParagraph"/>
        <w:numPr>
          <w:ilvl w:val="0"/>
          <w:numId w:val="36"/>
        </w:numPr>
        <w:rPr>
          <w:lang w:val="en-US"/>
        </w:rPr>
      </w:pPr>
      <w:r>
        <w:rPr>
          <w:lang w:val="en-US"/>
        </w:rPr>
        <w:t>Naziv plana koji odgovara nazivu sheme u Oracle Spatial bazi podataka</w:t>
      </w:r>
    </w:p>
    <w:p w14:paraId="3B3928D4" w14:textId="65632B9F" w:rsidR="004B7193" w:rsidRPr="004B7193" w:rsidRDefault="004B7193" w:rsidP="004B7193">
      <w:pPr>
        <w:pStyle w:val="ListParagraph"/>
        <w:numPr>
          <w:ilvl w:val="0"/>
          <w:numId w:val="36"/>
        </w:numPr>
        <w:rPr>
          <w:lang w:val="en-US"/>
        </w:rPr>
      </w:pPr>
      <w:r>
        <w:rPr>
          <w:lang w:val="en-US"/>
        </w:rPr>
        <w:t xml:space="preserve">Naziv plana koji </w:t>
      </w:r>
      <w:r>
        <w:rPr>
          <w:lang w:val="sr-Latn-ME"/>
        </w:rPr>
        <w:t>će se prikazivati korisnicima na portalu</w:t>
      </w:r>
    </w:p>
    <w:p w14:paraId="159A8EC0" w14:textId="1AE2C518" w:rsidR="004B7193" w:rsidRPr="004B7193" w:rsidRDefault="004B7193" w:rsidP="004B7193">
      <w:pPr>
        <w:pStyle w:val="ListParagraph"/>
        <w:numPr>
          <w:ilvl w:val="0"/>
          <w:numId w:val="36"/>
        </w:numPr>
        <w:rPr>
          <w:lang w:val="en-US"/>
        </w:rPr>
      </w:pPr>
      <w:r>
        <w:rPr>
          <w:lang w:val="en-US"/>
        </w:rPr>
        <w:t>Kategoriju plana iz padaju</w:t>
      </w:r>
      <w:r>
        <w:rPr>
          <w:lang w:val="sr-Latn-ME"/>
        </w:rPr>
        <w:t>će liste</w:t>
      </w:r>
    </w:p>
    <w:p w14:paraId="732CDB37" w14:textId="08AFE3CB" w:rsidR="004B7193" w:rsidRPr="004B7193" w:rsidRDefault="004B7193" w:rsidP="004B7193">
      <w:pPr>
        <w:pStyle w:val="ListParagraph"/>
        <w:numPr>
          <w:ilvl w:val="0"/>
          <w:numId w:val="36"/>
        </w:numPr>
        <w:rPr>
          <w:lang w:val="en-US"/>
        </w:rPr>
      </w:pPr>
      <w:r>
        <w:rPr>
          <w:lang w:val="sr-Latn-ME"/>
        </w:rPr>
        <w:lastRenderedPageBreak/>
        <w:t>Koordinatni sistem plana iz padajuće liste</w:t>
      </w:r>
    </w:p>
    <w:p w14:paraId="5EC28D74" w14:textId="4ABF568A" w:rsidR="004B7193" w:rsidRPr="005D4010" w:rsidRDefault="00070B15" w:rsidP="004B7193">
      <w:pPr>
        <w:pStyle w:val="ListParagraph"/>
        <w:numPr>
          <w:ilvl w:val="0"/>
          <w:numId w:val="36"/>
        </w:numPr>
        <w:rPr>
          <w:lang w:val="en-US"/>
        </w:rPr>
      </w:pPr>
      <w:r>
        <w:rPr>
          <w:lang w:val="sr-Latn-ME"/>
        </w:rPr>
        <w:t>Da li je plan vidljiv na portalu ili ne (služi za privremeno uklanjanje vidljivosti sa portala bez brisanja plana)</w:t>
      </w:r>
    </w:p>
    <w:p w14:paraId="559DB0A8" w14:textId="3A29AB98" w:rsidR="005D4010" w:rsidRDefault="005D4010" w:rsidP="005D4010">
      <w:pPr>
        <w:rPr>
          <w:lang w:val="en-US"/>
        </w:rPr>
      </w:pPr>
      <w:r>
        <w:rPr>
          <w:lang w:val="en-US"/>
        </w:rPr>
        <w:t>Ostale vrijednosti su ili već ispunjene (MIN X, MIN Y, MAX X, MAX Y) ili ih nije potrebno unijeti u ovom koraku (WFS)</w:t>
      </w:r>
      <w:r w:rsidR="00D716BC">
        <w:rPr>
          <w:lang w:val="en-US"/>
        </w:rPr>
        <w:t>.</w:t>
      </w:r>
    </w:p>
    <w:p w14:paraId="65604AFD" w14:textId="6BA8BE55" w:rsidR="00D716BC" w:rsidRPr="00D716BC" w:rsidRDefault="00D716BC" w:rsidP="005D4010">
      <w:pPr>
        <w:rPr>
          <w:lang w:val="sr-Latn-ME"/>
        </w:rPr>
      </w:pPr>
      <w:r>
        <w:rPr>
          <w:lang w:val="en-US"/>
        </w:rPr>
        <w:t xml:space="preserve">Na kraju je potrebno kliknuti </w:t>
      </w:r>
      <w:proofErr w:type="gramStart"/>
      <w:r>
        <w:rPr>
          <w:lang w:val="en-US"/>
        </w:rPr>
        <w:t>na</w:t>
      </w:r>
      <w:proofErr w:type="gramEnd"/>
      <w:r>
        <w:rPr>
          <w:lang w:val="en-US"/>
        </w:rPr>
        <w:t xml:space="preserve"> dugme </w:t>
      </w:r>
      <w:r w:rsidRPr="00D716BC">
        <w:rPr>
          <w:i/>
          <w:lang w:val="en-US"/>
        </w:rPr>
        <w:t>kreiraj resurs</w:t>
      </w:r>
      <w:r>
        <w:rPr>
          <w:lang w:val="en-US"/>
        </w:rPr>
        <w:t>.</w:t>
      </w:r>
    </w:p>
    <w:p w14:paraId="5F6BBB78" w14:textId="570E8E5F" w:rsidR="00D716BC" w:rsidRDefault="00D716BC" w:rsidP="00D716BC">
      <w:pPr>
        <w:ind w:firstLine="0"/>
        <w:jc w:val="center"/>
        <w:rPr>
          <w:lang w:val="en-US"/>
        </w:rPr>
      </w:pPr>
      <w:r>
        <w:rPr>
          <w:noProof/>
          <w:lang w:val="en-US" w:eastAsia="en-US"/>
        </w:rPr>
        <w:drawing>
          <wp:inline distT="0" distB="0" distL="0" distR="0" wp14:anchorId="20F93116" wp14:editId="4F1B3CA0">
            <wp:extent cx="2480807" cy="3995056"/>
            <wp:effectExtent l="0" t="0" r="0" b="5715"/>
            <wp:docPr id="340" name="Picture 340" descr="D:\Users\Petar\Desktop\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s\Petar\Desktop\4.1-2.jp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495904" cy="4019368"/>
                    </a:xfrm>
                    <a:prstGeom prst="rect">
                      <a:avLst/>
                    </a:prstGeom>
                    <a:noFill/>
                    <a:ln>
                      <a:noFill/>
                    </a:ln>
                  </pic:spPr>
                </pic:pic>
              </a:graphicData>
            </a:graphic>
          </wp:inline>
        </w:drawing>
      </w:r>
    </w:p>
    <w:p w14:paraId="62F1AD39" w14:textId="76125896" w:rsidR="00D716BC" w:rsidRDefault="00D716BC" w:rsidP="00D716BC">
      <w:pPr>
        <w:ind w:firstLine="0"/>
        <w:jc w:val="center"/>
        <w:rPr>
          <w:lang w:val="en-US"/>
        </w:rPr>
      </w:pPr>
      <w:r>
        <w:rPr>
          <w:lang w:val="en-US"/>
        </w:rPr>
        <w:t>Slika 102: Kreiranje plana</w:t>
      </w:r>
    </w:p>
    <w:p w14:paraId="51FC140A" w14:textId="77777777" w:rsidR="00947F6C" w:rsidRDefault="00AF305A" w:rsidP="00D31BA3">
      <w:pPr>
        <w:ind w:firstLine="0"/>
        <w:rPr>
          <w:noProof/>
          <w:lang w:val="en-US" w:eastAsia="en-US"/>
        </w:rPr>
      </w:pPr>
      <w:r>
        <w:rPr>
          <w:lang w:val="en-US"/>
        </w:rPr>
        <w:t xml:space="preserve">Nakon </w:t>
      </w:r>
      <w:r>
        <w:rPr>
          <w:lang w:val="sr-Latn-ME"/>
        </w:rPr>
        <w:t xml:space="preserve">što je kreireanje plana završeno, sistem nas o tome i obavještava </w:t>
      </w:r>
      <w:proofErr w:type="gramStart"/>
      <w:r>
        <w:rPr>
          <w:lang w:val="sr-Latn-ME"/>
        </w:rPr>
        <w:t>sa</w:t>
      </w:r>
      <w:proofErr w:type="gramEnd"/>
      <w:r>
        <w:rPr>
          <w:lang w:val="sr-Latn-ME"/>
        </w:rPr>
        <w:t xml:space="preserve"> odgovarajućom porukom, a nakon </w:t>
      </w:r>
      <w:r w:rsidR="00EE7E03">
        <w:rPr>
          <w:lang w:val="sr-Latn-ME"/>
        </w:rPr>
        <w:t xml:space="preserve">što na nju odgovorimo klikom na dugme OK, vraćamo se na </w:t>
      </w:r>
      <w:r w:rsidR="00947F6C">
        <w:rPr>
          <w:lang w:val="sr-Latn-ME"/>
        </w:rPr>
        <w:t>formu za rad sa planovima.</w:t>
      </w:r>
      <w:r w:rsidR="00947F6C" w:rsidRPr="00947F6C">
        <w:rPr>
          <w:noProof/>
          <w:lang w:val="en-US" w:eastAsia="en-US"/>
        </w:rPr>
        <w:t xml:space="preserve"> </w:t>
      </w:r>
    </w:p>
    <w:p w14:paraId="78F3043F" w14:textId="4E999E4C" w:rsidR="00D31BA3" w:rsidRDefault="00947F6C" w:rsidP="00947F6C">
      <w:pPr>
        <w:ind w:firstLine="0"/>
        <w:jc w:val="center"/>
        <w:rPr>
          <w:lang w:val="sr-Latn-ME"/>
        </w:rPr>
      </w:pPr>
      <w:r>
        <w:rPr>
          <w:noProof/>
          <w:lang w:val="en-US" w:eastAsia="en-US"/>
        </w:rPr>
        <w:drawing>
          <wp:inline distT="0" distB="0" distL="0" distR="0" wp14:anchorId="1AE4A1AE" wp14:editId="05B81303">
            <wp:extent cx="1510748" cy="907455"/>
            <wp:effectExtent l="0" t="0" r="0" b="6985"/>
            <wp:docPr id="119" name="Picture 119" descr="D:\Users\Petar\Desktop\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Petar\Desktop\4.1-3.jp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545957" cy="928604"/>
                    </a:xfrm>
                    <a:prstGeom prst="rect">
                      <a:avLst/>
                    </a:prstGeom>
                    <a:noFill/>
                    <a:ln>
                      <a:noFill/>
                    </a:ln>
                  </pic:spPr>
                </pic:pic>
              </a:graphicData>
            </a:graphic>
          </wp:inline>
        </w:drawing>
      </w:r>
    </w:p>
    <w:p w14:paraId="6210D5D5" w14:textId="7A30FFEE" w:rsidR="003B5FD7" w:rsidRDefault="003B5FD7" w:rsidP="00947F6C">
      <w:pPr>
        <w:ind w:firstLine="0"/>
        <w:jc w:val="center"/>
        <w:rPr>
          <w:lang w:val="sr-Latn-ME"/>
        </w:rPr>
      </w:pPr>
      <w:r>
        <w:rPr>
          <w:lang w:val="en-US"/>
        </w:rPr>
        <w:t>Slika 103: Poruka da je plan uspje</w:t>
      </w:r>
      <w:r>
        <w:rPr>
          <w:lang w:val="sr-Latn-ME"/>
        </w:rPr>
        <w:t>šno sačuvan.</w:t>
      </w:r>
    </w:p>
    <w:p w14:paraId="6B27C425" w14:textId="5BAB6651" w:rsidR="0061316E" w:rsidRDefault="00D7296D" w:rsidP="00D7296D">
      <w:pPr>
        <w:ind w:firstLine="0"/>
        <w:rPr>
          <w:lang w:val="sr-Latn-ME"/>
        </w:rPr>
      </w:pPr>
      <w:r>
        <w:rPr>
          <w:lang w:val="sr-Latn-ME"/>
        </w:rPr>
        <w:t>Polja koja nisu označena je neophodno poponuiti kasnije, što je</w:t>
      </w:r>
      <w:r w:rsidR="0072047F">
        <w:rPr>
          <w:lang w:val="sr-Latn-ME"/>
        </w:rPr>
        <w:t xml:space="preserve"> objašnjeno u sekcij</w:t>
      </w:r>
      <w:r>
        <w:rPr>
          <w:lang w:val="sr-Latn-ME"/>
        </w:rPr>
        <w:t xml:space="preserve">i WFS </w:t>
      </w:r>
      <w:r w:rsidR="0072047F">
        <w:rPr>
          <w:lang w:val="sr-Latn-ME"/>
        </w:rPr>
        <w:t>I WMS servisi, kao i u sekciji I</w:t>
      </w:r>
      <w:r>
        <w:rPr>
          <w:lang w:val="sr-Latn-ME"/>
        </w:rPr>
        <w:t>zmjena plana.</w:t>
      </w:r>
    </w:p>
    <w:p w14:paraId="59810964" w14:textId="77777777" w:rsidR="0061316E" w:rsidRDefault="0061316E">
      <w:pPr>
        <w:spacing w:after="320"/>
        <w:ind w:firstLine="0"/>
        <w:jc w:val="left"/>
        <w:rPr>
          <w:lang w:val="sr-Latn-ME"/>
        </w:rPr>
      </w:pPr>
      <w:r>
        <w:rPr>
          <w:lang w:val="sr-Latn-ME"/>
        </w:rPr>
        <w:br w:type="page"/>
      </w:r>
    </w:p>
    <w:p w14:paraId="45FED12C" w14:textId="77777777" w:rsidR="00D7296D" w:rsidRPr="003B5FD7" w:rsidRDefault="00D7296D" w:rsidP="00D7296D">
      <w:pPr>
        <w:ind w:firstLine="0"/>
        <w:rPr>
          <w:lang w:val="sr-Latn-ME"/>
        </w:rPr>
      </w:pPr>
    </w:p>
    <w:p w14:paraId="69B51C79" w14:textId="77777777" w:rsidR="009A2475" w:rsidRPr="002A60BD" w:rsidRDefault="009A2475" w:rsidP="009A2475">
      <w:pPr>
        <w:pStyle w:val="Heading3"/>
      </w:pPr>
      <w:bookmarkStart w:id="125" w:name="_Toc383425137"/>
      <w:r w:rsidRPr="002A60BD">
        <w:t>WFS i WMS servisi</w:t>
      </w:r>
      <w:bookmarkEnd w:id="125"/>
    </w:p>
    <w:p w14:paraId="1D9C1EAB" w14:textId="494F3585" w:rsidR="009A2475" w:rsidRPr="002A60BD" w:rsidRDefault="009A2475" w:rsidP="0072047F">
      <w:pPr>
        <w:rPr>
          <w:lang w:val="sr-Latn-ME"/>
        </w:rPr>
      </w:pPr>
      <w:r w:rsidRPr="002A60BD">
        <w:rPr>
          <w:lang w:val="sr-Latn-ME"/>
        </w:rPr>
        <w:t>Omogućavanje WFS i WMS servisa se radi preko Autodesk Infrastructure Studio, i prijaviti se sa odgovarajučim nalogom, nakon čega se prikazuje struktura podataka koji se nalaze na GIS web portalu, dok otvaranjem strukture foldera PLANS dobijamo foldere sa resursima svih planova koje smo k</w:t>
      </w:r>
      <w:r w:rsidR="0072047F">
        <w:rPr>
          <w:lang w:val="sr-Latn-ME"/>
        </w:rPr>
        <w:t>reirali putem prethodno opisanog koraka.</w:t>
      </w:r>
    </w:p>
    <w:p w14:paraId="09514CC8" w14:textId="77777777" w:rsidR="009A2475" w:rsidRPr="002A60BD" w:rsidRDefault="009A2475" w:rsidP="009A2475">
      <w:pPr>
        <w:pStyle w:val="Heading4"/>
        <w:ind w:hanging="630"/>
      </w:pPr>
      <w:bookmarkStart w:id="126" w:name="_Toc383425138"/>
      <w:r w:rsidRPr="002A60BD">
        <w:t>Omogućavanje WFS servisa</w:t>
      </w:r>
      <w:bookmarkEnd w:id="126"/>
    </w:p>
    <w:p w14:paraId="0EFB5326" w14:textId="77777777" w:rsidR="009A2475" w:rsidRPr="002A60BD" w:rsidRDefault="009A2475" w:rsidP="009A2475">
      <w:pPr>
        <w:rPr>
          <w:i/>
          <w:lang w:val="sr-Latn-ME"/>
        </w:rPr>
      </w:pPr>
      <w:r w:rsidRPr="002A60BD">
        <w:rPr>
          <w:lang w:val="sr-Latn-ME"/>
        </w:rPr>
        <w:t xml:space="preserve">Otvaranjem foldera jednog plana dobijamo resurse koji se u njemu nalaze. Da bi omogućili WFS servis, potrebno je na fajl TopobaseDefault tipa FeatureSouce poći sa desnim klikom, a iz menija izabrati </w:t>
      </w:r>
      <w:r w:rsidRPr="002A60BD">
        <w:rPr>
          <w:i/>
          <w:lang w:val="sr-Latn-ME"/>
        </w:rPr>
        <w:t>Enable WFS…</w:t>
      </w:r>
    </w:p>
    <w:p w14:paraId="5AB19F03" w14:textId="77777777" w:rsidR="009A2475" w:rsidRPr="002A60BD" w:rsidRDefault="009A2475" w:rsidP="009A2475">
      <w:pPr>
        <w:ind w:left="576" w:firstLine="0"/>
        <w:jc w:val="center"/>
        <w:rPr>
          <w:lang w:val="sr-Latn-ME"/>
        </w:rPr>
      </w:pPr>
      <w:r w:rsidRPr="002A60BD">
        <w:rPr>
          <w:noProof/>
          <w:lang w:val="en-US" w:eastAsia="en-US"/>
        </w:rPr>
        <w:drawing>
          <wp:inline distT="0" distB="0" distL="0" distR="0" wp14:anchorId="4BDF80E0" wp14:editId="585FF7BA">
            <wp:extent cx="2401294" cy="3740869"/>
            <wp:effectExtent l="0" t="0" r="0" b="0"/>
            <wp:docPr id="111" name="Picture 111" descr="D:\Users\Petar\Desktop\4.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s\Petar\Desktop\4.1.1-1.jp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416607" cy="3764725"/>
                    </a:xfrm>
                    <a:prstGeom prst="rect">
                      <a:avLst/>
                    </a:prstGeom>
                    <a:noFill/>
                    <a:ln>
                      <a:noFill/>
                    </a:ln>
                  </pic:spPr>
                </pic:pic>
              </a:graphicData>
            </a:graphic>
          </wp:inline>
        </w:drawing>
      </w:r>
    </w:p>
    <w:p w14:paraId="6B2E177F" w14:textId="59946D48" w:rsidR="009A2475" w:rsidRPr="002A60BD" w:rsidRDefault="00600959" w:rsidP="009A2475">
      <w:pPr>
        <w:jc w:val="center"/>
        <w:rPr>
          <w:b/>
          <w:sz w:val="20"/>
          <w:lang w:val="sr-Latn-ME"/>
        </w:rPr>
      </w:pPr>
      <w:r>
        <w:rPr>
          <w:b/>
          <w:sz w:val="20"/>
          <w:lang w:val="sr-Latn-ME"/>
        </w:rPr>
        <w:t>Slika 104</w:t>
      </w:r>
      <w:r w:rsidR="009A2475" w:rsidRPr="002A60BD">
        <w:rPr>
          <w:b/>
          <w:sz w:val="20"/>
          <w:lang w:val="sr-Latn-ME"/>
        </w:rPr>
        <w:t xml:space="preserve">: </w:t>
      </w:r>
      <w:r w:rsidR="009A2475" w:rsidRPr="002A60BD">
        <w:rPr>
          <w:sz w:val="20"/>
          <w:lang w:val="sr-Latn-ME"/>
        </w:rPr>
        <w:t>Opcija za omogućavanje WFS servisa</w:t>
      </w:r>
    </w:p>
    <w:p w14:paraId="62484212" w14:textId="77777777" w:rsidR="009A2475" w:rsidRPr="002A60BD" w:rsidRDefault="009A2475" w:rsidP="009A2475">
      <w:pPr>
        <w:ind w:left="576" w:firstLine="0"/>
        <w:jc w:val="center"/>
        <w:rPr>
          <w:lang w:val="sr-Latn-ME"/>
        </w:rPr>
      </w:pPr>
    </w:p>
    <w:p w14:paraId="091B8BC7" w14:textId="77777777" w:rsidR="009A2475" w:rsidRPr="002A60BD" w:rsidRDefault="009A2475" w:rsidP="009A2475">
      <w:pPr>
        <w:ind w:left="576" w:firstLine="0"/>
        <w:rPr>
          <w:lang w:val="sr-Latn-ME"/>
        </w:rPr>
      </w:pPr>
      <w:r w:rsidRPr="002A60BD">
        <w:rPr>
          <w:lang w:val="sr-Latn-ME"/>
        </w:rPr>
        <w:br w:type="page"/>
      </w:r>
    </w:p>
    <w:p w14:paraId="00CDFF9A" w14:textId="77777777" w:rsidR="009A2475" w:rsidRPr="002A60BD" w:rsidRDefault="009A2475" w:rsidP="009A2475">
      <w:pPr>
        <w:rPr>
          <w:lang w:val="sr-Latn-ME"/>
        </w:rPr>
      </w:pPr>
      <w:r w:rsidRPr="002A60BD">
        <w:rPr>
          <w:lang w:val="sr-Latn-ME"/>
        </w:rPr>
        <w:lastRenderedPageBreak/>
        <w:t xml:space="preserve">Otvara se forma za konfiguraciju WFS-a koju je potrebno ispuniti  tako da označimo </w:t>
      </w:r>
      <w:r w:rsidRPr="002A60BD">
        <w:rPr>
          <w:i/>
          <w:lang w:val="sr-Latn-ME"/>
        </w:rPr>
        <w:t>Enable Web Feature Service</w:t>
      </w:r>
      <w:r w:rsidRPr="002A60BD">
        <w:rPr>
          <w:lang w:val="sr-Latn-ME"/>
        </w:rPr>
        <w:t xml:space="preserve"> i kliknemo na link </w:t>
      </w:r>
      <w:r w:rsidRPr="002A60BD">
        <w:rPr>
          <w:i/>
          <w:lang w:val="sr-Latn-ME"/>
        </w:rPr>
        <w:t xml:space="preserve">Add CRS </w:t>
      </w:r>
      <w:r w:rsidRPr="002A60BD">
        <w:rPr>
          <w:lang w:val="sr-Latn-ME"/>
        </w:rPr>
        <w:t>kako bismo dodali u kojim je sve koordinatnim sistemima moguće preuzeti podatke.</w:t>
      </w:r>
    </w:p>
    <w:p w14:paraId="79D37429" w14:textId="77777777" w:rsidR="009A2475" w:rsidRPr="002A60BD" w:rsidRDefault="009A2475" w:rsidP="009A2475">
      <w:pPr>
        <w:ind w:left="576" w:firstLine="0"/>
        <w:jc w:val="center"/>
        <w:rPr>
          <w:lang w:val="sr-Latn-ME"/>
        </w:rPr>
      </w:pPr>
      <w:r w:rsidRPr="002A60BD">
        <w:rPr>
          <w:noProof/>
          <w:lang w:val="en-US" w:eastAsia="en-US"/>
        </w:rPr>
        <w:drawing>
          <wp:inline distT="0" distB="0" distL="0" distR="0" wp14:anchorId="74AF790D" wp14:editId="0AC3E9CD">
            <wp:extent cx="4460682" cy="2459411"/>
            <wp:effectExtent l="0" t="0" r="0" b="0"/>
            <wp:docPr id="112" name="Picture 112" descr="D:\Users\Petar\Desktop\4.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s\Petar\Desktop\4.1.1-2.jp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466423" cy="2462576"/>
                    </a:xfrm>
                    <a:prstGeom prst="rect">
                      <a:avLst/>
                    </a:prstGeom>
                    <a:noFill/>
                    <a:ln>
                      <a:noFill/>
                    </a:ln>
                  </pic:spPr>
                </pic:pic>
              </a:graphicData>
            </a:graphic>
          </wp:inline>
        </w:drawing>
      </w:r>
    </w:p>
    <w:p w14:paraId="401C3218" w14:textId="320C33AA" w:rsidR="009A2475" w:rsidRPr="002A60BD" w:rsidRDefault="009A2475" w:rsidP="009A2475">
      <w:pPr>
        <w:ind w:left="576" w:firstLine="0"/>
        <w:jc w:val="center"/>
        <w:rPr>
          <w:sz w:val="20"/>
          <w:lang w:val="sr-Latn-ME"/>
        </w:rPr>
      </w:pPr>
      <w:r w:rsidRPr="002A60BD">
        <w:rPr>
          <w:b/>
          <w:sz w:val="20"/>
          <w:lang w:val="sr-Latn-ME"/>
        </w:rPr>
        <w:t>Slika 10</w:t>
      </w:r>
      <w:r w:rsidR="00600959">
        <w:rPr>
          <w:b/>
          <w:sz w:val="20"/>
          <w:lang w:val="sr-Latn-ME"/>
        </w:rPr>
        <w:t>5</w:t>
      </w:r>
      <w:r w:rsidRPr="002A60BD">
        <w:rPr>
          <w:b/>
          <w:sz w:val="20"/>
          <w:lang w:val="sr-Latn-ME"/>
        </w:rPr>
        <w:t>:</w:t>
      </w:r>
      <w:r w:rsidRPr="002A60BD">
        <w:rPr>
          <w:sz w:val="20"/>
          <w:lang w:val="sr-Latn-ME"/>
        </w:rPr>
        <w:t xml:space="preserve"> Forma za konfiguraciju WFS-a</w:t>
      </w:r>
    </w:p>
    <w:p w14:paraId="14BAA900" w14:textId="77777777" w:rsidR="009A2475" w:rsidRPr="002A60BD" w:rsidRDefault="009A2475" w:rsidP="009A2475">
      <w:pPr>
        <w:rPr>
          <w:lang w:val="sr-Latn-ME"/>
        </w:rPr>
      </w:pPr>
      <w:r w:rsidRPr="002A60BD">
        <w:rPr>
          <w:lang w:val="sr-Latn-ME"/>
        </w:rPr>
        <w:t>Nakon klika na link, otvara se forma za odabir koordinatnog sistema. U ovom primjeru ćemo dodati koordinatne sisteme MGI / Balkans zone 7 – 31277, kao i WGS84.PseudoMercator – 3857.</w:t>
      </w:r>
    </w:p>
    <w:p w14:paraId="57F21627" w14:textId="77777777" w:rsidR="009A2475" w:rsidRPr="002A60BD" w:rsidRDefault="009A2475" w:rsidP="009A2475">
      <w:pPr>
        <w:ind w:left="576" w:firstLine="0"/>
        <w:jc w:val="center"/>
        <w:rPr>
          <w:lang w:val="sr-Latn-ME"/>
        </w:rPr>
      </w:pPr>
      <w:r w:rsidRPr="002A60BD">
        <w:rPr>
          <w:noProof/>
          <w:lang w:val="en-US" w:eastAsia="en-US"/>
        </w:rPr>
        <w:drawing>
          <wp:inline distT="0" distB="0" distL="0" distR="0" wp14:anchorId="18ED1D8A" wp14:editId="5B92F639">
            <wp:extent cx="4731026" cy="3548270"/>
            <wp:effectExtent l="0" t="0" r="0" b="0"/>
            <wp:docPr id="117" name="Picture 117" descr="D:\Users\Petar\Desktop\4.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s\Petar\Desktop\4.1.1-3.jp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751790" cy="3563843"/>
                    </a:xfrm>
                    <a:prstGeom prst="rect">
                      <a:avLst/>
                    </a:prstGeom>
                    <a:noFill/>
                    <a:ln>
                      <a:noFill/>
                    </a:ln>
                  </pic:spPr>
                </pic:pic>
              </a:graphicData>
            </a:graphic>
          </wp:inline>
        </w:drawing>
      </w:r>
    </w:p>
    <w:p w14:paraId="7D48B5FF" w14:textId="7F753597" w:rsidR="009A2475" w:rsidRPr="002A60BD" w:rsidRDefault="00600959" w:rsidP="009A2475">
      <w:pPr>
        <w:ind w:left="576" w:firstLine="0"/>
        <w:jc w:val="center"/>
        <w:rPr>
          <w:sz w:val="20"/>
          <w:lang w:val="sr-Latn-ME"/>
        </w:rPr>
      </w:pPr>
      <w:r>
        <w:rPr>
          <w:b/>
          <w:sz w:val="20"/>
          <w:lang w:val="sr-Latn-ME"/>
        </w:rPr>
        <w:t>Slika 106</w:t>
      </w:r>
      <w:r w:rsidR="009A2475" w:rsidRPr="002A60BD">
        <w:rPr>
          <w:b/>
          <w:sz w:val="20"/>
          <w:lang w:val="sr-Latn-ME"/>
        </w:rPr>
        <w:t>:</w:t>
      </w:r>
      <w:r w:rsidR="009A2475" w:rsidRPr="002A60BD">
        <w:rPr>
          <w:sz w:val="20"/>
          <w:lang w:val="sr-Latn-ME"/>
        </w:rPr>
        <w:t xml:space="preserve"> Forma za konfiguraciju WFS-a</w:t>
      </w:r>
    </w:p>
    <w:p w14:paraId="697B040D" w14:textId="77777777" w:rsidR="009A2475" w:rsidRPr="002A60BD" w:rsidRDefault="009A2475" w:rsidP="009A2475">
      <w:pPr>
        <w:pStyle w:val="ListParagraph"/>
        <w:numPr>
          <w:ilvl w:val="0"/>
          <w:numId w:val="31"/>
        </w:numPr>
        <w:jc w:val="left"/>
        <w:rPr>
          <w:lang w:val="sr-Latn-ME"/>
        </w:rPr>
      </w:pPr>
      <w:r w:rsidRPr="002A60BD">
        <w:rPr>
          <w:lang w:val="sr-Latn-ME"/>
        </w:rPr>
        <w:t>Upisujemo kriterijum pretrage (u našem slučaju EPSG kod)</w:t>
      </w:r>
    </w:p>
    <w:p w14:paraId="2F574FD9" w14:textId="77777777" w:rsidR="009A2475" w:rsidRPr="002A60BD" w:rsidRDefault="009A2475" w:rsidP="009A2475">
      <w:pPr>
        <w:pStyle w:val="ListParagraph"/>
        <w:numPr>
          <w:ilvl w:val="0"/>
          <w:numId w:val="31"/>
        </w:numPr>
        <w:jc w:val="left"/>
        <w:rPr>
          <w:lang w:val="sr-Latn-ME"/>
        </w:rPr>
      </w:pPr>
      <w:r w:rsidRPr="002A60BD">
        <w:rPr>
          <w:lang w:val="sr-Latn-ME"/>
        </w:rPr>
        <w:t>Izaberemo odgovarajući koordinatni sistem</w:t>
      </w:r>
    </w:p>
    <w:p w14:paraId="439F0B9A" w14:textId="77777777" w:rsidR="009A2475" w:rsidRPr="002A60BD" w:rsidRDefault="009A2475" w:rsidP="009A2475">
      <w:pPr>
        <w:pStyle w:val="ListParagraph"/>
        <w:numPr>
          <w:ilvl w:val="0"/>
          <w:numId w:val="31"/>
        </w:numPr>
        <w:jc w:val="left"/>
        <w:rPr>
          <w:lang w:val="sr-Latn-ME"/>
        </w:rPr>
      </w:pPr>
      <w:r w:rsidRPr="002A60BD">
        <w:rPr>
          <w:lang w:val="sr-Latn-ME"/>
        </w:rPr>
        <w:t xml:space="preserve">Uvrstimo koordinatni sistem klikom na dugme </w:t>
      </w:r>
      <w:r w:rsidRPr="002A60BD">
        <w:rPr>
          <w:i/>
          <w:lang w:val="sr-Latn-ME"/>
        </w:rPr>
        <w:t>Select</w:t>
      </w:r>
    </w:p>
    <w:p w14:paraId="478CEFA2" w14:textId="77777777" w:rsidR="009A2475" w:rsidRPr="002A60BD" w:rsidRDefault="009A2475" w:rsidP="009A2475">
      <w:pPr>
        <w:ind w:left="576" w:firstLine="0"/>
        <w:jc w:val="left"/>
        <w:rPr>
          <w:lang w:val="sr-Latn-ME"/>
        </w:rPr>
      </w:pPr>
      <w:r w:rsidRPr="002A60BD">
        <w:rPr>
          <w:lang w:val="sr-Latn-ME"/>
        </w:rPr>
        <w:t>Ovaj postupak ponavljamo dok ne dodamo sve željene koordinatne sisteme.</w:t>
      </w:r>
    </w:p>
    <w:p w14:paraId="04D1E7C8" w14:textId="77777777" w:rsidR="009A2475" w:rsidRPr="002A60BD" w:rsidRDefault="009A2475" w:rsidP="009A2475">
      <w:pPr>
        <w:rPr>
          <w:lang w:val="sr-Latn-ME"/>
        </w:rPr>
      </w:pPr>
      <w:r w:rsidRPr="002A60BD">
        <w:rPr>
          <w:lang w:val="sr-Latn-ME"/>
        </w:rPr>
        <w:lastRenderedPageBreak/>
        <w:t xml:space="preserve">Na kraju odaberemo defaultni koordinatni sistem (u našem slučaju MGI / Balkans zone 7 – 31277), popunimo opciona polja ako želimo i kliknemo na dugme </w:t>
      </w:r>
      <w:r w:rsidRPr="002A60BD">
        <w:rPr>
          <w:i/>
          <w:lang w:val="sr-Latn-ME"/>
        </w:rPr>
        <w:t xml:space="preserve">Finish. </w:t>
      </w:r>
      <w:r w:rsidRPr="002A60BD">
        <w:rPr>
          <w:lang w:val="sr-Latn-ME"/>
        </w:rPr>
        <w:t>Sistem obavještava da smo uspješno objavili podatke na WFS servis.</w:t>
      </w:r>
    </w:p>
    <w:p w14:paraId="03B5938A" w14:textId="77777777" w:rsidR="009A2475" w:rsidRPr="002A60BD" w:rsidRDefault="009A2475" w:rsidP="009A2475">
      <w:pPr>
        <w:ind w:firstLine="0"/>
        <w:jc w:val="center"/>
        <w:rPr>
          <w:lang w:val="sr-Latn-ME"/>
        </w:rPr>
      </w:pPr>
      <w:r w:rsidRPr="002A60BD">
        <w:rPr>
          <w:noProof/>
          <w:lang w:val="en-US" w:eastAsia="en-US"/>
        </w:rPr>
        <w:drawing>
          <wp:inline distT="0" distB="0" distL="0" distR="0" wp14:anchorId="2FFCC04D" wp14:editId="0E6A0A6A">
            <wp:extent cx="4738977" cy="2603078"/>
            <wp:effectExtent l="0" t="0" r="5080" b="6985"/>
            <wp:docPr id="123" name="Picture 123" descr="D:\Users\Petar\Desktop\4.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sers\Petar\Desktop\4.1.1-4.jp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756544" cy="2612728"/>
                    </a:xfrm>
                    <a:prstGeom prst="rect">
                      <a:avLst/>
                    </a:prstGeom>
                    <a:noFill/>
                    <a:ln>
                      <a:noFill/>
                    </a:ln>
                  </pic:spPr>
                </pic:pic>
              </a:graphicData>
            </a:graphic>
          </wp:inline>
        </w:drawing>
      </w:r>
    </w:p>
    <w:p w14:paraId="1C206328" w14:textId="3E6A8359" w:rsidR="009A2475" w:rsidRPr="00600959" w:rsidRDefault="00600959" w:rsidP="00600959">
      <w:pPr>
        <w:ind w:firstLine="0"/>
        <w:jc w:val="center"/>
        <w:rPr>
          <w:sz w:val="20"/>
          <w:lang w:val="sr-Latn-ME"/>
        </w:rPr>
      </w:pPr>
      <w:r>
        <w:rPr>
          <w:b/>
          <w:sz w:val="20"/>
          <w:lang w:val="sr-Latn-ME"/>
        </w:rPr>
        <w:t>Slika 107</w:t>
      </w:r>
      <w:r w:rsidR="009A2475" w:rsidRPr="002A60BD">
        <w:rPr>
          <w:b/>
          <w:sz w:val="20"/>
          <w:lang w:val="sr-Latn-ME"/>
        </w:rPr>
        <w:t>:</w:t>
      </w:r>
      <w:r w:rsidR="009A2475" w:rsidRPr="002A60BD">
        <w:rPr>
          <w:sz w:val="20"/>
          <w:lang w:val="sr-Latn-ME"/>
        </w:rPr>
        <w:t xml:space="preserve"> Forma za kreiranje WFS serivsa i poruka da</w:t>
      </w:r>
      <w:r>
        <w:rPr>
          <w:sz w:val="20"/>
          <w:lang w:val="sr-Latn-ME"/>
        </w:rPr>
        <w:t xml:space="preserve"> je servis uspješno napravljen.</w:t>
      </w:r>
      <w:r w:rsidR="009A2475">
        <w:rPr>
          <w:lang w:val="sr-Latn-ME"/>
        </w:rPr>
        <w:br w:type="page"/>
      </w:r>
    </w:p>
    <w:p w14:paraId="2188A4F7" w14:textId="77777777" w:rsidR="009A2475" w:rsidRPr="002A60BD" w:rsidRDefault="009A2475" w:rsidP="009A2475">
      <w:pPr>
        <w:pStyle w:val="Heading4"/>
      </w:pPr>
      <w:bookmarkStart w:id="127" w:name="_Toc383425139"/>
      <w:r w:rsidRPr="002A60BD">
        <w:lastRenderedPageBreak/>
        <w:t>Omogućavanje WMS servisa</w:t>
      </w:r>
      <w:bookmarkEnd w:id="127"/>
    </w:p>
    <w:p w14:paraId="122D4A63" w14:textId="77777777" w:rsidR="009A2475" w:rsidRPr="002A60BD" w:rsidRDefault="009A2475" w:rsidP="009A2475">
      <w:pPr>
        <w:rPr>
          <w:i/>
          <w:lang w:val="sr-Latn-ME"/>
        </w:rPr>
      </w:pPr>
      <w:r w:rsidRPr="002A60BD">
        <w:rPr>
          <w:lang w:val="sr-Latn-ME"/>
        </w:rPr>
        <w:t xml:space="preserve">Omogućavanje WMS servisa se radi na sličan način kao i WFS servisa, sa tim što je potrebno otići desnim klikom na resurs Default tipa MapDefinition i odabrati opciju </w:t>
      </w:r>
      <w:r w:rsidRPr="002A60BD">
        <w:rPr>
          <w:i/>
          <w:lang w:val="sr-Latn-ME"/>
        </w:rPr>
        <w:t>Enable WMS...</w:t>
      </w:r>
    </w:p>
    <w:p w14:paraId="6E8B6359" w14:textId="77777777" w:rsidR="009A2475" w:rsidRPr="002A60BD" w:rsidRDefault="009A2475" w:rsidP="009A2475">
      <w:pPr>
        <w:ind w:firstLine="0"/>
        <w:jc w:val="center"/>
        <w:rPr>
          <w:lang w:val="sr-Latn-ME"/>
        </w:rPr>
      </w:pPr>
      <w:r w:rsidRPr="002A60BD">
        <w:rPr>
          <w:noProof/>
          <w:lang w:val="en-US" w:eastAsia="en-US"/>
        </w:rPr>
        <w:drawing>
          <wp:inline distT="0" distB="0" distL="0" distR="0" wp14:anchorId="709C39EC" wp14:editId="3467096C">
            <wp:extent cx="2226365" cy="3840312"/>
            <wp:effectExtent l="0" t="0" r="2540" b="8255"/>
            <wp:docPr id="126" name="Picture 126" descr="D:\Users\Petar\Desktop\4.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Users\Petar\Desktop\4.1.2-1.jp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234867" cy="3854978"/>
                    </a:xfrm>
                    <a:prstGeom prst="rect">
                      <a:avLst/>
                    </a:prstGeom>
                    <a:noFill/>
                    <a:ln>
                      <a:noFill/>
                    </a:ln>
                  </pic:spPr>
                </pic:pic>
              </a:graphicData>
            </a:graphic>
          </wp:inline>
        </w:drawing>
      </w:r>
    </w:p>
    <w:p w14:paraId="746F2DB0" w14:textId="52BB8DD8" w:rsidR="009A2475" w:rsidRPr="002A60BD" w:rsidRDefault="0042196D" w:rsidP="009A2475">
      <w:pPr>
        <w:ind w:firstLine="0"/>
        <w:jc w:val="center"/>
        <w:rPr>
          <w:sz w:val="20"/>
          <w:lang w:val="sr-Latn-ME"/>
        </w:rPr>
      </w:pPr>
      <w:r>
        <w:rPr>
          <w:b/>
          <w:sz w:val="20"/>
          <w:lang w:val="sr-Latn-ME"/>
        </w:rPr>
        <w:t>Slika 108</w:t>
      </w:r>
      <w:r w:rsidR="009A2475" w:rsidRPr="002A60BD">
        <w:rPr>
          <w:b/>
          <w:sz w:val="20"/>
          <w:lang w:val="sr-Latn-ME"/>
        </w:rPr>
        <w:t>:</w:t>
      </w:r>
      <w:r w:rsidR="009A2475" w:rsidRPr="002A60BD">
        <w:rPr>
          <w:sz w:val="20"/>
          <w:lang w:val="sr-Latn-ME"/>
        </w:rPr>
        <w:t xml:space="preserve"> Opcija za omogućavanje WMS servisa</w:t>
      </w:r>
    </w:p>
    <w:p w14:paraId="6838A98D" w14:textId="77777777" w:rsidR="009A2475" w:rsidRPr="002A60BD" w:rsidRDefault="009A2475" w:rsidP="009A2475">
      <w:pPr>
        <w:ind w:firstLine="0"/>
        <w:jc w:val="left"/>
        <w:rPr>
          <w:lang w:val="sr-Latn-ME"/>
        </w:rPr>
      </w:pPr>
    </w:p>
    <w:p w14:paraId="60CD86B9" w14:textId="77777777" w:rsidR="009A2475" w:rsidRPr="002A60BD" w:rsidRDefault="009A2475" w:rsidP="009A2475">
      <w:pPr>
        <w:rPr>
          <w:lang w:val="sr-Latn-ME"/>
        </w:rPr>
      </w:pPr>
      <w:r w:rsidRPr="002A60BD">
        <w:rPr>
          <w:lang w:val="sr-Latn-ME"/>
        </w:rPr>
        <w:t>Otvara se forma za omogućavanje WMS servisa koju je potrebno popuniti na sledeči način:</w:t>
      </w:r>
    </w:p>
    <w:p w14:paraId="47B654C1" w14:textId="77777777" w:rsidR="009A2475" w:rsidRPr="002A60BD" w:rsidRDefault="009A2475" w:rsidP="009A2475">
      <w:pPr>
        <w:ind w:firstLine="0"/>
        <w:jc w:val="center"/>
        <w:rPr>
          <w:lang w:val="sr-Latn-ME"/>
        </w:rPr>
      </w:pPr>
      <w:r w:rsidRPr="002A60BD">
        <w:rPr>
          <w:i/>
          <w:noProof/>
          <w:lang w:val="en-US" w:eastAsia="en-US"/>
        </w:rPr>
        <w:drawing>
          <wp:inline distT="0" distB="0" distL="0" distR="0" wp14:anchorId="6FE14348" wp14:editId="2FDF1333">
            <wp:extent cx="5112689" cy="2808355"/>
            <wp:effectExtent l="0" t="0" r="0" b="0"/>
            <wp:docPr id="320" name="Picture 320" descr="D:\Users\Petar\Desktop\4.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Users\Petar\Desktop\4.1.2-2.jp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128453" cy="2817014"/>
                    </a:xfrm>
                    <a:prstGeom prst="rect">
                      <a:avLst/>
                    </a:prstGeom>
                    <a:noFill/>
                    <a:ln>
                      <a:noFill/>
                    </a:ln>
                  </pic:spPr>
                </pic:pic>
              </a:graphicData>
            </a:graphic>
          </wp:inline>
        </w:drawing>
      </w:r>
    </w:p>
    <w:p w14:paraId="38DE3905" w14:textId="5321D37D" w:rsidR="009A2475" w:rsidRDefault="0042196D" w:rsidP="009A2475">
      <w:pPr>
        <w:ind w:firstLine="0"/>
        <w:jc w:val="center"/>
        <w:rPr>
          <w:sz w:val="20"/>
          <w:lang w:val="sr-Latn-ME"/>
        </w:rPr>
      </w:pPr>
      <w:r>
        <w:rPr>
          <w:b/>
          <w:sz w:val="20"/>
          <w:lang w:val="sr-Latn-ME"/>
        </w:rPr>
        <w:t>Slika 109</w:t>
      </w:r>
      <w:r w:rsidR="009A2475" w:rsidRPr="002A60BD">
        <w:rPr>
          <w:b/>
          <w:sz w:val="20"/>
          <w:lang w:val="sr-Latn-ME"/>
        </w:rPr>
        <w:t>:</w:t>
      </w:r>
      <w:r w:rsidR="009A2475" w:rsidRPr="002A60BD">
        <w:rPr>
          <w:sz w:val="20"/>
          <w:lang w:val="sr-Latn-ME"/>
        </w:rPr>
        <w:t xml:space="preserve"> Forma za omogu’avanje WMS servisa</w:t>
      </w:r>
    </w:p>
    <w:p w14:paraId="403E448A" w14:textId="77777777" w:rsidR="009A2475" w:rsidRDefault="009A2475" w:rsidP="009A2475">
      <w:pPr>
        <w:spacing w:after="320"/>
        <w:ind w:firstLine="0"/>
        <w:jc w:val="left"/>
        <w:rPr>
          <w:sz w:val="20"/>
          <w:lang w:val="sr-Latn-ME"/>
        </w:rPr>
      </w:pPr>
      <w:r>
        <w:rPr>
          <w:sz w:val="20"/>
          <w:lang w:val="sr-Latn-ME"/>
        </w:rPr>
        <w:br w:type="page"/>
      </w:r>
    </w:p>
    <w:p w14:paraId="2FD8462A" w14:textId="77777777" w:rsidR="009A2475" w:rsidRPr="002A60BD" w:rsidRDefault="009A2475" w:rsidP="009A2475">
      <w:pPr>
        <w:pStyle w:val="ListParagraph"/>
        <w:numPr>
          <w:ilvl w:val="0"/>
          <w:numId w:val="32"/>
        </w:numPr>
        <w:rPr>
          <w:lang w:val="sr-Latn-ME"/>
        </w:rPr>
      </w:pPr>
      <w:r w:rsidRPr="002A60BD">
        <w:rPr>
          <w:lang w:val="sr-Latn-ME"/>
        </w:rPr>
        <w:lastRenderedPageBreak/>
        <w:t>Odabrati layer-e koje želimo da prikažemo</w:t>
      </w:r>
    </w:p>
    <w:p w14:paraId="17087F8B" w14:textId="77777777" w:rsidR="009A2475" w:rsidRPr="002A60BD" w:rsidRDefault="009A2475" w:rsidP="009A2475">
      <w:pPr>
        <w:pStyle w:val="ListParagraph"/>
        <w:numPr>
          <w:ilvl w:val="0"/>
          <w:numId w:val="32"/>
        </w:numPr>
        <w:rPr>
          <w:lang w:val="sr-Latn-ME"/>
        </w:rPr>
      </w:pPr>
      <w:r w:rsidRPr="002A60BD">
        <w:rPr>
          <w:lang w:val="sr-Latn-ME"/>
        </w:rPr>
        <w:t>Pojavljuje se prikaz odabranih layera</w:t>
      </w:r>
    </w:p>
    <w:p w14:paraId="3C11B982" w14:textId="77777777" w:rsidR="009A2475" w:rsidRPr="002A60BD" w:rsidRDefault="009A2475" w:rsidP="009A2475">
      <w:pPr>
        <w:pStyle w:val="ListParagraph"/>
        <w:numPr>
          <w:ilvl w:val="0"/>
          <w:numId w:val="32"/>
        </w:numPr>
        <w:rPr>
          <w:lang w:val="sr-Latn-ME"/>
        </w:rPr>
      </w:pPr>
      <w:r w:rsidRPr="002A60BD">
        <w:rPr>
          <w:lang w:val="sr-Latn-ME"/>
        </w:rPr>
        <w:t xml:space="preserve">Kliknuti dugme </w:t>
      </w:r>
      <w:r w:rsidRPr="002A60BD">
        <w:rPr>
          <w:i/>
          <w:lang w:val="sr-Latn-ME"/>
        </w:rPr>
        <w:t>Next</w:t>
      </w:r>
    </w:p>
    <w:p w14:paraId="0F068B0B" w14:textId="77777777" w:rsidR="009A2475" w:rsidRPr="002A60BD" w:rsidRDefault="009A2475" w:rsidP="009A2475">
      <w:pPr>
        <w:rPr>
          <w:lang w:val="sr-Latn-ME"/>
        </w:rPr>
      </w:pPr>
      <w:r w:rsidRPr="002A60BD">
        <w:rPr>
          <w:lang w:val="sr-Latn-ME"/>
        </w:rPr>
        <w:t>Otvara se sledeća forma u kojoj podešavamo zoom level layer-a kao i koordinatne sisteme u kojima ih je moguće preuzeti (objašnjeno u sekciji za kreiranje WFS servisa).</w:t>
      </w:r>
    </w:p>
    <w:p w14:paraId="0910DE2C" w14:textId="77777777" w:rsidR="009A2475" w:rsidRPr="002A60BD" w:rsidRDefault="009A2475" w:rsidP="009A2475">
      <w:pPr>
        <w:ind w:firstLine="0"/>
        <w:jc w:val="center"/>
        <w:rPr>
          <w:lang w:val="sr-Latn-ME"/>
        </w:rPr>
      </w:pPr>
      <w:r w:rsidRPr="002A60BD">
        <w:rPr>
          <w:noProof/>
          <w:lang w:val="en-US" w:eastAsia="en-US"/>
        </w:rPr>
        <w:drawing>
          <wp:inline distT="0" distB="0" distL="0" distR="0" wp14:anchorId="1BF050B0" wp14:editId="6D543C83">
            <wp:extent cx="4810539" cy="2629065"/>
            <wp:effectExtent l="0" t="0" r="9525" b="0"/>
            <wp:docPr id="322" name="Picture 322" descr="D:\Users\Petar\Desktop\4.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Users\Petar\Desktop\4.1.2-3.jp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821270" cy="2634930"/>
                    </a:xfrm>
                    <a:prstGeom prst="rect">
                      <a:avLst/>
                    </a:prstGeom>
                    <a:noFill/>
                    <a:ln>
                      <a:noFill/>
                    </a:ln>
                  </pic:spPr>
                </pic:pic>
              </a:graphicData>
            </a:graphic>
          </wp:inline>
        </w:drawing>
      </w:r>
    </w:p>
    <w:p w14:paraId="6727E1CC" w14:textId="501D4DA7" w:rsidR="009A2475" w:rsidRPr="002A60BD" w:rsidRDefault="0042196D" w:rsidP="009A2475">
      <w:pPr>
        <w:ind w:firstLine="0"/>
        <w:jc w:val="center"/>
        <w:rPr>
          <w:sz w:val="20"/>
          <w:lang w:val="sr-Latn-ME"/>
        </w:rPr>
      </w:pPr>
      <w:r>
        <w:rPr>
          <w:b/>
          <w:sz w:val="20"/>
          <w:lang w:val="sr-Latn-ME"/>
        </w:rPr>
        <w:t>Slika 110</w:t>
      </w:r>
      <w:r w:rsidR="009A2475" w:rsidRPr="002A60BD">
        <w:rPr>
          <w:b/>
          <w:sz w:val="20"/>
          <w:lang w:val="sr-Latn-ME"/>
        </w:rPr>
        <w:t>:</w:t>
      </w:r>
      <w:r w:rsidR="009A2475" w:rsidRPr="002A60BD">
        <w:rPr>
          <w:sz w:val="20"/>
          <w:lang w:val="sr-Latn-ME"/>
        </w:rPr>
        <w:t xml:space="preserve"> Forma za odabir zoom level-a layera i koordinatnih sistema</w:t>
      </w:r>
    </w:p>
    <w:p w14:paraId="000E4893" w14:textId="77777777" w:rsidR="009A2475" w:rsidRPr="002A60BD" w:rsidRDefault="009A2475" w:rsidP="009A2475">
      <w:pPr>
        <w:pStyle w:val="ListParagraph"/>
        <w:numPr>
          <w:ilvl w:val="0"/>
          <w:numId w:val="33"/>
        </w:numPr>
        <w:jc w:val="left"/>
        <w:rPr>
          <w:lang w:val="sr-Latn-ME"/>
        </w:rPr>
      </w:pPr>
      <w:r w:rsidRPr="002A60BD">
        <w:rPr>
          <w:lang w:val="sr-Latn-ME"/>
        </w:rPr>
        <w:t>Sa alatom zoom to rectangle uhvatiti sve prikazane layere</w:t>
      </w:r>
    </w:p>
    <w:p w14:paraId="3F02CD60" w14:textId="77777777" w:rsidR="009A2475" w:rsidRPr="002A60BD" w:rsidRDefault="009A2475" w:rsidP="009A2475">
      <w:pPr>
        <w:pStyle w:val="ListParagraph"/>
        <w:numPr>
          <w:ilvl w:val="0"/>
          <w:numId w:val="33"/>
        </w:numPr>
        <w:jc w:val="left"/>
        <w:rPr>
          <w:lang w:val="sr-Latn-ME"/>
        </w:rPr>
      </w:pPr>
      <w:r w:rsidRPr="002A60BD">
        <w:rPr>
          <w:lang w:val="sr-Latn-ME"/>
        </w:rPr>
        <w:t>Dodati željene koordinatne sisteme (kao u sekciji Omogućavanje WFS servisa)</w:t>
      </w:r>
    </w:p>
    <w:p w14:paraId="698DA887" w14:textId="77777777" w:rsidR="009A2475" w:rsidRPr="002A60BD" w:rsidRDefault="009A2475" w:rsidP="009A2475">
      <w:pPr>
        <w:pStyle w:val="ListParagraph"/>
        <w:numPr>
          <w:ilvl w:val="0"/>
          <w:numId w:val="33"/>
        </w:numPr>
        <w:jc w:val="left"/>
        <w:rPr>
          <w:lang w:val="sr-Latn-ME"/>
        </w:rPr>
      </w:pPr>
      <w:r w:rsidRPr="002A60BD">
        <w:rPr>
          <w:lang w:val="sr-Latn-ME"/>
        </w:rPr>
        <w:t xml:space="preserve">Kliknuti na link </w:t>
      </w:r>
      <w:r w:rsidRPr="002A60BD">
        <w:rPr>
          <w:i/>
          <w:lang w:val="sr-Latn-ME"/>
        </w:rPr>
        <w:t xml:space="preserve">Current extents </w:t>
      </w:r>
      <w:r w:rsidRPr="002A60BD">
        <w:rPr>
          <w:lang w:val="sr-Latn-ME"/>
        </w:rPr>
        <w:t>kako bi zadali početne koordinate iz prikaza.</w:t>
      </w:r>
    </w:p>
    <w:p w14:paraId="7A87238C" w14:textId="77777777" w:rsidR="009A2475" w:rsidRPr="002A60BD" w:rsidRDefault="009A2475" w:rsidP="009A2475">
      <w:pPr>
        <w:pStyle w:val="ListParagraph"/>
        <w:numPr>
          <w:ilvl w:val="0"/>
          <w:numId w:val="33"/>
        </w:numPr>
        <w:jc w:val="left"/>
        <w:rPr>
          <w:lang w:val="sr-Latn-ME"/>
        </w:rPr>
      </w:pPr>
      <w:r w:rsidRPr="002A60BD">
        <w:rPr>
          <w:lang w:val="sr-Latn-ME"/>
        </w:rPr>
        <w:t xml:space="preserve">Kliknuti na dugme </w:t>
      </w:r>
      <w:r w:rsidRPr="002A60BD">
        <w:rPr>
          <w:i/>
          <w:lang w:val="sr-Latn-ME"/>
        </w:rPr>
        <w:t>Next.</w:t>
      </w:r>
    </w:p>
    <w:p w14:paraId="2D6BB044" w14:textId="77777777" w:rsidR="009A2475" w:rsidRPr="002A60BD" w:rsidRDefault="009A2475" w:rsidP="009A2475">
      <w:pPr>
        <w:rPr>
          <w:lang w:val="sr-Latn-ME"/>
        </w:rPr>
      </w:pPr>
      <w:r w:rsidRPr="002A60BD">
        <w:rPr>
          <w:lang w:val="sr-Latn-ME"/>
        </w:rPr>
        <w:t>U formi za unos podatka o layerima popuniti formu na sledeći način:</w:t>
      </w:r>
    </w:p>
    <w:p w14:paraId="1755E4AA" w14:textId="77777777" w:rsidR="009A2475" w:rsidRPr="002A60BD" w:rsidRDefault="009A2475" w:rsidP="009A2475">
      <w:pPr>
        <w:ind w:left="360" w:firstLine="0"/>
        <w:jc w:val="center"/>
        <w:rPr>
          <w:lang w:val="sr-Latn-ME"/>
        </w:rPr>
      </w:pPr>
      <w:r w:rsidRPr="002A60BD">
        <w:rPr>
          <w:noProof/>
          <w:lang w:val="en-US" w:eastAsia="en-US"/>
        </w:rPr>
        <w:drawing>
          <wp:inline distT="0" distB="0" distL="0" distR="0" wp14:anchorId="53A25FDB" wp14:editId="17442E8D">
            <wp:extent cx="4619708" cy="2534281"/>
            <wp:effectExtent l="0" t="0" r="0" b="0"/>
            <wp:docPr id="337" name="Picture 337" descr="D:\Users\Petar\Desktop\4.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Users\Petar\Desktop\4.1.2-4.jp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639655" cy="2545224"/>
                    </a:xfrm>
                    <a:prstGeom prst="rect">
                      <a:avLst/>
                    </a:prstGeom>
                    <a:noFill/>
                    <a:ln>
                      <a:noFill/>
                    </a:ln>
                  </pic:spPr>
                </pic:pic>
              </a:graphicData>
            </a:graphic>
          </wp:inline>
        </w:drawing>
      </w:r>
    </w:p>
    <w:p w14:paraId="55321DEE" w14:textId="159DC3A4" w:rsidR="009A2475" w:rsidRDefault="0042196D" w:rsidP="009A2475">
      <w:pPr>
        <w:ind w:left="360" w:firstLine="0"/>
        <w:jc w:val="center"/>
        <w:rPr>
          <w:sz w:val="20"/>
          <w:lang w:val="sr-Latn-ME"/>
        </w:rPr>
      </w:pPr>
      <w:r>
        <w:rPr>
          <w:b/>
          <w:sz w:val="20"/>
          <w:lang w:val="sr-Latn-ME"/>
        </w:rPr>
        <w:t>Slika 111</w:t>
      </w:r>
      <w:r w:rsidR="009A2475" w:rsidRPr="002A60BD">
        <w:rPr>
          <w:b/>
          <w:sz w:val="20"/>
          <w:lang w:val="sr-Latn-ME"/>
        </w:rPr>
        <w:t>:</w:t>
      </w:r>
      <w:r w:rsidR="009A2475" w:rsidRPr="002A60BD">
        <w:rPr>
          <w:sz w:val="20"/>
          <w:lang w:val="sr-Latn-ME"/>
        </w:rPr>
        <w:t xml:space="preserve"> Forma za unos podataka o layer-ima</w:t>
      </w:r>
    </w:p>
    <w:p w14:paraId="7EB31AEF" w14:textId="77777777" w:rsidR="009A2475" w:rsidRDefault="009A2475" w:rsidP="009A2475">
      <w:pPr>
        <w:spacing w:after="320"/>
        <w:ind w:firstLine="0"/>
        <w:jc w:val="left"/>
        <w:rPr>
          <w:sz w:val="20"/>
          <w:lang w:val="sr-Latn-ME"/>
        </w:rPr>
      </w:pPr>
      <w:r>
        <w:rPr>
          <w:sz w:val="20"/>
          <w:lang w:val="sr-Latn-ME"/>
        </w:rPr>
        <w:br w:type="page"/>
      </w:r>
    </w:p>
    <w:p w14:paraId="381D3D1C" w14:textId="77777777" w:rsidR="009A2475" w:rsidRPr="002A60BD" w:rsidRDefault="009A2475" w:rsidP="009A2475">
      <w:pPr>
        <w:pStyle w:val="ListParagraph"/>
        <w:numPr>
          <w:ilvl w:val="0"/>
          <w:numId w:val="34"/>
        </w:numPr>
        <w:jc w:val="left"/>
        <w:rPr>
          <w:lang w:val="sr-Latn-ME"/>
        </w:rPr>
      </w:pPr>
      <w:r w:rsidRPr="002A60BD">
        <w:rPr>
          <w:lang w:val="sr-Latn-ME"/>
        </w:rPr>
        <w:lastRenderedPageBreak/>
        <w:t>Izabrati layer za koji unosimo podatke</w:t>
      </w:r>
    </w:p>
    <w:p w14:paraId="54BE1F6E" w14:textId="77777777" w:rsidR="009A2475" w:rsidRPr="002A60BD" w:rsidRDefault="009A2475" w:rsidP="009A2475">
      <w:pPr>
        <w:pStyle w:val="ListParagraph"/>
        <w:numPr>
          <w:ilvl w:val="0"/>
          <w:numId w:val="34"/>
        </w:numPr>
        <w:jc w:val="left"/>
        <w:rPr>
          <w:lang w:val="sr-Latn-ME"/>
        </w:rPr>
      </w:pPr>
      <w:r w:rsidRPr="002A60BD">
        <w:rPr>
          <w:lang w:val="sr-Latn-ME"/>
        </w:rPr>
        <w:t>Popuniti podatke o layer-u (Title je obavezan atribut i preporučeno ga je popuniti u formatu [naziv_plana] – [naziv_layera]</w:t>
      </w:r>
    </w:p>
    <w:p w14:paraId="1CC8AB03" w14:textId="77777777" w:rsidR="009A2475" w:rsidRPr="002A60BD" w:rsidRDefault="009A2475" w:rsidP="009A2475">
      <w:pPr>
        <w:pStyle w:val="ListParagraph"/>
        <w:numPr>
          <w:ilvl w:val="0"/>
          <w:numId w:val="34"/>
        </w:numPr>
        <w:jc w:val="left"/>
        <w:rPr>
          <w:lang w:val="sr-Latn-ME"/>
        </w:rPr>
      </w:pPr>
      <w:r w:rsidRPr="002A60BD">
        <w:rPr>
          <w:lang w:val="sr-Latn-ME"/>
        </w:rPr>
        <w:t>Označiti opciju koja omogućava vršenje upita nad layerom preko GetFeatureInfo operacije</w:t>
      </w:r>
    </w:p>
    <w:p w14:paraId="595542B8" w14:textId="77777777" w:rsidR="009A2475" w:rsidRDefault="009A2475" w:rsidP="009A2475">
      <w:pPr>
        <w:pStyle w:val="ListParagraph"/>
        <w:numPr>
          <w:ilvl w:val="0"/>
          <w:numId w:val="34"/>
        </w:numPr>
        <w:jc w:val="left"/>
        <w:rPr>
          <w:lang w:val="sr-Latn-ME"/>
        </w:rPr>
      </w:pPr>
      <w:r w:rsidRPr="002A60BD">
        <w:rPr>
          <w:lang w:val="sr-Latn-ME"/>
        </w:rPr>
        <w:t xml:space="preserve">Kliknuti na dugme </w:t>
      </w:r>
      <w:r w:rsidRPr="002A60BD">
        <w:rPr>
          <w:i/>
          <w:lang w:val="sr-Latn-ME"/>
        </w:rPr>
        <w:t>Finish</w:t>
      </w:r>
      <w:r w:rsidRPr="002A60BD">
        <w:rPr>
          <w:lang w:val="sr-Latn-ME"/>
        </w:rPr>
        <w:t>.(pojavljuje se poruka da je WMS servis uspješno kreiran, slično kao kod kreiranej WFS servisa)</w:t>
      </w:r>
    </w:p>
    <w:p w14:paraId="36ED6243" w14:textId="77777777" w:rsidR="009A2475" w:rsidRDefault="009A2475" w:rsidP="009A2475">
      <w:pPr>
        <w:spacing w:after="320"/>
        <w:ind w:firstLine="0"/>
        <w:jc w:val="left"/>
        <w:rPr>
          <w:lang w:val="sr-Latn-ME"/>
        </w:rPr>
      </w:pPr>
      <w:r>
        <w:rPr>
          <w:lang w:val="sr-Latn-ME"/>
        </w:rPr>
        <w:br w:type="page"/>
      </w:r>
    </w:p>
    <w:p w14:paraId="31399EEF" w14:textId="77777777" w:rsidR="00234285" w:rsidRDefault="00234285" w:rsidP="00234285">
      <w:pPr>
        <w:pStyle w:val="Heading3"/>
      </w:pPr>
      <w:bookmarkStart w:id="128" w:name="_Toc383425140"/>
      <w:r>
        <w:lastRenderedPageBreak/>
        <w:t>Pretraga kreiranih planova</w:t>
      </w:r>
      <w:bookmarkEnd w:id="128"/>
    </w:p>
    <w:p w14:paraId="0A930F2B" w14:textId="77777777" w:rsidR="00234285" w:rsidRDefault="00234285" w:rsidP="00234285">
      <w:pPr>
        <w:rPr>
          <w:lang w:val="sr-Latn-ME"/>
        </w:rPr>
      </w:pPr>
      <w:r>
        <w:rPr>
          <w:lang w:val="sr-Latn-ME"/>
        </w:rPr>
        <w:t>Kako bismo lakše pronašli plan koji želimo da editujemo ili obrisemo, ugrađena je funkcionalnost pretrage unešenih planova, na taj način da je dovoljno ukucati bilo koji dio naziva (ne mora kompletan) tog plana i pritisnuti dugme ENTER ili kliknuti na dugme Pretraga.</w:t>
      </w:r>
    </w:p>
    <w:p w14:paraId="46B99E04" w14:textId="77777777" w:rsidR="00234285" w:rsidRDefault="00234285" w:rsidP="00234285">
      <w:pPr>
        <w:jc w:val="center"/>
        <w:rPr>
          <w:lang w:val="sr-Latn-ME"/>
        </w:rPr>
      </w:pPr>
      <w:r>
        <w:rPr>
          <w:noProof/>
          <w:lang w:val="en-US" w:eastAsia="en-US"/>
        </w:rPr>
        <w:drawing>
          <wp:inline distT="0" distB="0" distL="0" distR="0" wp14:anchorId="7D4E0041" wp14:editId="346CC5C2">
            <wp:extent cx="2743200" cy="2515726"/>
            <wp:effectExtent l="0" t="0" r="0" b="0"/>
            <wp:docPr id="120" name="Picture 120" descr="D:\Users\Petar\Desktop\4.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Petar\Desktop\4.2-1.jpg"/>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754102" cy="2525724"/>
                    </a:xfrm>
                    <a:prstGeom prst="rect">
                      <a:avLst/>
                    </a:prstGeom>
                    <a:noFill/>
                    <a:ln>
                      <a:noFill/>
                    </a:ln>
                  </pic:spPr>
                </pic:pic>
              </a:graphicData>
            </a:graphic>
          </wp:inline>
        </w:drawing>
      </w:r>
    </w:p>
    <w:p w14:paraId="59EFDE89" w14:textId="25267976" w:rsidR="00234285" w:rsidRPr="00314FBB" w:rsidRDefault="00234285" w:rsidP="00234285">
      <w:pPr>
        <w:jc w:val="center"/>
        <w:rPr>
          <w:lang w:val="sr-Latn-ME"/>
        </w:rPr>
      </w:pPr>
      <w:r w:rsidRPr="00314FBB">
        <w:rPr>
          <w:lang w:val="sr-Latn-ME"/>
        </w:rPr>
        <w:t xml:space="preserve">Slika </w:t>
      </w:r>
      <w:r w:rsidR="00236AEE">
        <w:rPr>
          <w:lang w:val="sr-Latn-ME"/>
        </w:rPr>
        <w:t>112</w:t>
      </w:r>
      <w:r w:rsidRPr="00314FBB">
        <w:rPr>
          <w:lang w:val="sr-Latn-ME"/>
        </w:rPr>
        <w:t>: Pretraga planova</w:t>
      </w:r>
    </w:p>
    <w:p w14:paraId="62391ADD" w14:textId="77777777" w:rsidR="00234285" w:rsidRPr="00314FBB" w:rsidRDefault="00234285" w:rsidP="00234285">
      <w:pPr>
        <w:rPr>
          <w:lang w:val="sr-Latn-ME"/>
        </w:rPr>
      </w:pPr>
      <w:r w:rsidRPr="00314FBB">
        <w:rPr>
          <w:lang w:val="sr-Latn-ME"/>
        </w:rPr>
        <w:t>Na primjeru sa slike, unešen je dio riječi „vod“(a) i pokrenuta pretraga sa tim kriterijumom (b). Rezultata su 2 plana u kojima se pojavljuje ovaj fragmenat, a to su Dalekovod i Dalekovod – Blato.</w:t>
      </w:r>
    </w:p>
    <w:p w14:paraId="43C87C1B" w14:textId="77777777" w:rsidR="00234285" w:rsidRPr="00947F6C" w:rsidRDefault="00234285" w:rsidP="00234285">
      <w:pPr>
        <w:rPr>
          <w:lang w:val="sr-Latn-ME"/>
        </w:rPr>
      </w:pPr>
    </w:p>
    <w:p w14:paraId="2F4B3BE7" w14:textId="1AB00C77" w:rsidR="00921B47" w:rsidRDefault="00921B47" w:rsidP="00921B47">
      <w:pPr>
        <w:pStyle w:val="Heading3"/>
      </w:pPr>
      <w:bookmarkStart w:id="129" w:name="_Toc383425141"/>
      <w:r>
        <w:t>Izmjena plana</w:t>
      </w:r>
      <w:bookmarkEnd w:id="129"/>
    </w:p>
    <w:p w14:paraId="39A40F19" w14:textId="13531C74" w:rsidR="00234285" w:rsidRDefault="00234285" w:rsidP="00234285">
      <w:pPr>
        <w:rPr>
          <w:lang w:val="sr-Latn-ME"/>
        </w:rPr>
      </w:pPr>
      <w:r>
        <w:rPr>
          <w:lang w:val="sr-Latn-ME"/>
        </w:rPr>
        <w:t xml:space="preserve">Unešene planove je moguće izmijeniti klikom na link izmijeni. Otvara se identična forma sa kojom smo se upoznali u sekciji </w:t>
      </w:r>
      <w:r w:rsidRPr="00234285">
        <w:rPr>
          <w:i/>
          <w:lang w:val="sr-Latn-ME"/>
        </w:rPr>
        <w:t>Kreiranje novog plana</w:t>
      </w:r>
      <w:r w:rsidR="00D40570">
        <w:rPr>
          <w:i/>
          <w:lang w:val="sr-Latn-ME"/>
        </w:rPr>
        <w:t>,</w:t>
      </w:r>
      <w:r w:rsidR="00D40570">
        <w:rPr>
          <w:lang w:val="sr-Latn-ME"/>
        </w:rPr>
        <w:t xml:space="preserve"> samo što ovog puta sadrži sve podatke koje smo prethodno unijeli u vezi plana.</w:t>
      </w:r>
    </w:p>
    <w:p w14:paraId="76773BD8" w14:textId="7151C5DA" w:rsidR="00D40570" w:rsidRDefault="00D40570" w:rsidP="00234285">
      <w:pPr>
        <w:rPr>
          <w:lang w:val="en-US"/>
        </w:rPr>
      </w:pPr>
      <w:r>
        <w:rPr>
          <w:lang w:val="sr-Latn-ME"/>
        </w:rPr>
        <w:t xml:space="preserve">Pored toga što se mogu vršiti izmjene svih unijetih podataka, ova forma takođe služi za popunjavanje podataka koje nije bilo moguće unijeti prilikom incijalnog kreiranja plana, a to su koordinate najniže lijeve tačke (MIN X i MIN Y) i naviše gornje tačke plana (MAX X i MAX Y). Ove koordinate su bile već upisane, i predstavljaju incijalan prikaz plana na web portalu takav da se vide granice cijele države Crne Gore, pa ih je potrebno promijeniti kako bi </w:t>
      </w:r>
      <w:r w:rsidR="00F024FD">
        <w:rPr>
          <w:lang w:val="sr-Latn-ME"/>
        </w:rPr>
        <w:t xml:space="preserve">se inicijalno vidio samo </w:t>
      </w:r>
      <w:r w:rsidR="00E47A97">
        <w:rPr>
          <w:lang w:val="sr-Latn-ME"/>
        </w:rPr>
        <w:t>dio na koji se plan odnosi. Takođe, ako smo omogućili WFS servis kao što je to opisano u poglavlju Omogućavanje WFS servisa, onda je potrebno popuniti i polje WFS.</w:t>
      </w:r>
    </w:p>
    <w:p w14:paraId="0F37737E" w14:textId="31B12EB2" w:rsidR="005F7382" w:rsidRDefault="005F7382" w:rsidP="005F7382">
      <w:pPr>
        <w:pStyle w:val="ListParagraph"/>
        <w:numPr>
          <w:ilvl w:val="0"/>
          <w:numId w:val="37"/>
        </w:numPr>
        <w:rPr>
          <w:lang w:val="en-US"/>
        </w:rPr>
      </w:pPr>
      <w:r>
        <w:rPr>
          <w:lang w:val="en-US"/>
        </w:rPr>
        <w:t>Otvorimo po</w:t>
      </w:r>
      <w:r>
        <w:rPr>
          <w:lang w:val="sr-Latn-ME"/>
        </w:rPr>
        <w:t xml:space="preserve">četnu stranicu portala na adresi </w:t>
      </w:r>
      <w:hyperlink r:id="rId174" w:history="1">
        <w:r w:rsidRPr="00F37433">
          <w:rPr>
            <w:rStyle w:val="Hyperlink"/>
            <w:lang w:val="sr-Latn-ME"/>
          </w:rPr>
          <w:t>http://www.gisplanovi.mrt.gov.me/mapserver2014/gis/gis2014/</w:t>
        </w:r>
      </w:hyperlink>
    </w:p>
    <w:p w14:paraId="324DE270" w14:textId="0E20C082" w:rsidR="005F7382" w:rsidRDefault="001E27AB" w:rsidP="005F7382">
      <w:pPr>
        <w:pStyle w:val="ListParagraph"/>
        <w:numPr>
          <w:ilvl w:val="0"/>
          <w:numId w:val="37"/>
        </w:numPr>
        <w:rPr>
          <w:lang w:val="en-US"/>
        </w:rPr>
      </w:pPr>
      <w:r>
        <w:rPr>
          <w:lang w:val="en-US"/>
        </w:rPr>
        <w:t xml:space="preserve">Odaberemo kategoriju kojoj plan za koji želimo da </w:t>
      </w:r>
      <w:r w:rsidR="00F024FD">
        <w:rPr>
          <w:lang w:val="en-US"/>
        </w:rPr>
        <w:t>dopunimo.</w:t>
      </w:r>
    </w:p>
    <w:p w14:paraId="72266558" w14:textId="21A6B4FF" w:rsidR="004172A5" w:rsidRPr="004172A5" w:rsidRDefault="001E27AB" w:rsidP="004172A5">
      <w:pPr>
        <w:pStyle w:val="ListParagraph"/>
        <w:numPr>
          <w:ilvl w:val="0"/>
          <w:numId w:val="37"/>
        </w:numPr>
        <w:rPr>
          <w:lang w:val="en-US"/>
        </w:rPr>
      </w:pPr>
      <w:r>
        <w:rPr>
          <w:lang w:val="en-US"/>
        </w:rPr>
        <w:t xml:space="preserve">Kliknemo </w:t>
      </w:r>
      <w:proofErr w:type="gramStart"/>
      <w:r>
        <w:rPr>
          <w:lang w:val="en-US"/>
        </w:rPr>
        <w:t>na</w:t>
      </w:r>
      <w:proofErr w:type="gramEnd"/>
      <w:r>
        <w:rPr>
          <w:lang w:val="en-US"/>
        </w:rPr>
        <w:t xml:space="preserve"> link Pogledajte plan </w:t>
      </w:r>
      <w:r>
        <w:rPr>
          <w:lang w:val="sr-Latn-ME"/>
        </w:rPr>
        <w:t>i sačekamo da se plan učita.</w:t>
      </w:r>
    </w:p>
    <w:p w14:paraId="137A6F15" w14:textId="3A0E3824" w:rsidR="004172A5" w:rsidRPr="004172A5" w:rsidRDefault="004172A5" w:rsidP="004172A5">
      <w:pPr>
        <w:pStyle w:val="ListParagraph"/>
        <w:numPr>
          <w:ilvl w:val="0"/>
          <w:numId w:val="37"/>
        </w:numPr>
        <w:rPr>
          <w:lang w:val="en-US"/>
        </w:rPr>
      </w:pPr>
      <w:r>
        <w:rPr>
          <w:lang w:val="sr-Latn-ME"/>
        </w:rPr>
        <w:t>Zumiramo plan uz pomoć alata Zoom Rectangle, tako da obuhvatimo cjelokupan plan.</w:t>
      </w:r>
    </w:p>
    <w:p w14:paraId="6E6BD66E" w14:textId="77777777" w:rsidR="004172A5" w:rsidRDefault="004172A5" w:rsidP="004172A5">
      <w:pPr>
        <w:ind w:left="425" w:firstLine="0"/>
        <w:rPr>
          <w:lang w:val="en-US"/>
        </w:rPr>
      </w:pPr>
    </w:p>
    <w:p w14:paraId="1E8D0A7A" w14:textId="5743AD60" w:rsidR="004172A5" w:rsidRPr="004172A5" w:rsidRDefault="004172A5" w:rsidP="004172A5">
      <w:pPr>
        <w:ind w:firstLine="0"/>
        <w:rPr>
          <w:lang w:val="en-US"/>
        </w:rPr>
      </w:pPr>
      <w:r>
        <w:rPr>
          <w:noProof/>
          <w:lang w:val="en-US" w:eastAsia="en-US"/>
        </w:rPr>
        <w:lastRenderedPageBreak/>
        <w:drawing>
          <wp:inline distT="0" distB="0" distL="0" distR="0" wp14:anchorId="6CD6DD2C" wp14:editId="61F4CE97">
            <wp:extent cx="5725160" cy="2655570"/>
            <wp:effectExtent l="0" t="0" r="8890" b="0"/>
            <wp:docPr id="121" name="Picture 121" descr="D:\Users\Petar\Desktop\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Petar\Desktop\4.4-2.jp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725160" cy="2655570"/>
                    </a:xfrm>
                    <a:prstGeom prst="rect">
                      <a:avLst/>
                    </a:prstGeom>
                    <a:noFill/>
                    <a:ln>
                      <a:noFill/>
                    </a:ln>
                  </pic:spPr>
                </pic:pic>
              </a:graphicData>
            </a:graphic>
          </wp:inline>
        </w:drawing>
      </w:r>
    </w:p>
    <w:p w14:paraId="1E584901" w14:textId="5652A1ED" w:rsidR="00A618EC" w:rsidRDefault="00236AEE" w:rsidP="00A618EC">
      <w:pPr>
        <w:ind w:firstLine="0"/>
        <w:jc w:val="center"/>
        <w:rPr>
          <w:lang w:val="sr-Latn-ME"/>
        </w:rPr>
      </w:pPr>
      <w:r>
        <w:rPr>
          <w:lang w:val="sr-Latn-ME"/>
        </w:rPr>
        <w:t>Slika 113</w:t>
      </w:r>
      <w:r w:rsidR="004172A5">
        <w:rPr>
          <w:lang w:val="sr-Latn-ME"/>
        </w:rPr>
        <w:t xml:space="preserve">: </w:t>
      </w:r>
      <w:r w:rsidR="006A2530">
        <w:rPr>
          <w:lang w:val="sr-Latn-ME"/>
        </w:rPr>
        <w:t>Izgled prikaza palana sa alatom Zoom Rectangle</w:t>
      </w:r>
    </w:p>
    <w:p w14:paraId="5351E117" w14:textId="77777777" w:rsidR="00A618EC" w:rsidRDefault="00A618EC" w:rsidP="00A618EC">
      <w:pPr>
        <w:ind w:firstLine="0"/>
        <w:jc w:val="center"/>
        <w:rPr>
          <w:lang w:val="sr-Latn-ME"/>
        </w:rPr>
      </w:pPr>
    </w:p>
    <w:p w14:paraId="07351137" w14:textId="6B0FCDB7" w:rsidR="00A618EC" w:rsidRPr="00A618EC" w:rsidRDefault="00A618EC" w:rsidP="00A618EC">
      <w:pPr>
        <w:pStyle w:val="ListParagraph"/>
        <w:numPr>
          <w:ilvl w:val="0"/>
          <w:numId w:val="37"/>
        </w:numPr>
        <w:rPr>
          <w:lang w:val="sr-Latn-ME"/>
        </w:rPr>
      </w:pPr>
      <w:r>
        <w:rPr>
          <w:lang w:val="sr-Latn-ME"/>
        </w:rPr>
        <w:t>Nakon što podesimo plan da bude u potpunosti vidljiv na ekranu, provjeravamo koordinate prethodno opisanih tačaka i unosimo ih na odgovarajućim mjestima u formi za izmjenu plana</w:t>
      </w:r>
      <w:r>
        <w:rPr>
          <w:lang w:val="en-US"/>
        </w:rPr>
        <w:t xml:space="preserve">. Koordinate </w:t>
      </w:r>
      <w:r>
        <w:rPr>
          <w:lang w:val="sr-Latn-ME"/>
        </w:rPr>
        <w:t xml:space="preserve">donje lijeve tačke čitamo tako što pokazivač na formi za porikaz plana namjestimo u donjem lijevom uglu, u pročitamo koordinate koje se takođe upisuju na lijevoj donjoj strani, ispod mape, a koordinate gornje desne tačke čitamo na sličan način, samo što pokazivač miša smjestimo </w:t>
      </w:r>
      <w:r w:rsidR="00E47A97">
        <w:rPr>
          <w:lang w:val="sr-Latn-ME"/>
        </w:rPr>
        <w:t>na gornjoj, desnoj strani plana. X koordinatu upisujemo u polje MIN X ili MAX X u zavisnosti od toga za koju tačku gledamo koordinate, a y na sličan način u polja MIN Y ili MAX Y.</w:t>
      </w:r>
    </w:p>
    <w:p w14:paraId="3A34BE8D" w14:textId="427F65EC" w:rsidR="00A618EC" w:rsidRDefault="00A618EC" w:rsidP="00A618EC">
      <w:pPr>
        <w:ind w:left="425" w:firstLine="0"/>
        <w:jc w:val="center"/>
        <w:rPr>
          <w:lang w:val="sr-Latn-ME"/>
        </w:rPr>
      </w:pPr>
      <w:r>
        <w:rPr>
          <w:noProof/>
          <w:lang w:val="en-US" w:eastAsia="en-US"/>
        </w:rPr>
        <w:drawing>
          <wp:inline distT="0" distB="0" distL="0" distR="0" wp14:anchorId="7A68C2FA" wp14:editId="0B512183">
            <wp:extent cx="1725295" cy="191135"/>
            <wp:effectExtent l="0" t="0" r="8255" b="0"/>
            <wp:docPr id="122" name="Picture 122" descr="D:\Users\Petar\Desktop\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Petar\Desktop\4.4-3.jp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725295" cy="191135"/>
                    </a:xfrm>
                    <a:prstGeom prst="rect">
                      <a:avLst/>
                    </a:prstGeom>
                    <a:noFill/>
                    <a:ln>
                      <a:noFill/>
                    </a:ln>
                  </pic:spPr>
                </pic:pic>
              </a:graphicData>
            </a:graphic>
          </wp:inline>
        </w:drawing>
      </w:r>
    </w:p>
    <w:p w14:paraId="343FC4D7" w14:textId="118FEC61" w:rsidR="00A618EC" w:rsidRDefault="00236AEE" w:rsidP="00A618EC">
      <w:pPr>
        <w:ind w:left="425" w:firstLine="0"/>
        <w:jc w:val="center"/>
        <w:rPr>
          <w:lang w:val="en-US"/>
        </w:rPr>
      </w:pPr>
      <w:r>
        <w:rPr>
          <w:lang w:val="sr-Latn-ME"/>
        </w:rPr>
        <w:t>Slika 114</w:t>
      </w:r>
      <w:r w:rsidR="00A618EC">
        <w:rPr>
          <w:lang w:val="en-US"/>
        </w:rPr>
        <w:t>: Primjer prikaza koordinata</w:t>
      </w:r>
    </w:p>
    <w:p w14:paraId="3AC62F17" w14:textId="754C7EB2" w:rsidR="00E47A97" w:rsidRDefault="00E47A97" w:rsidP="00E47A97">
      <w:pPr>
        <w:pStyle w:val="ListParagraph"/>
        <w:numPr>
          <w:ilvl w:val="0"/>
          <w:numId w:val="37"/>
        </w:numPr>
        <w:rPr>
          <w:lang w:val="en-US"/>
        </w:rPr>
      </w:pPr>
      <w:r>
        <w:rPr>
          <w:lang w:val="en-US"/>
        </w:rPr>
        <w:t xml:space="preserve">Ako smo prethodno omogućili WFS servis, potrebno je unijeti odgovarajući namespace u polje WFS. Ovo je moguće postići automatski klikom </w:t>
      </w:r>
      <w:proofErr w:type="gramStart"/>
      <w:r>
        <w:rPr>
          <w:lang w:val="en-US"/>
        </w:rPr>
        <w:t>na</w:t>
      </w:r>
      <w:proofErr w:type="gramEnd"/>
      <w:r>
        <w:rPr>
          <w:lang w:val="en-US"/>
        </w:rPr>
        <w:t xml:space="preserve"> dugme </w:t>
      </w:r>
      <w:r>
        <w:rPr>
          <w:i/>
          <w:lang w:val="en-US"/>
        </w:rPr>
        <w:t>Pronađi</w:t>
      </w:r>
      <w:r>
        <w:rPr>
          <w:lang w:val="en-US"/>
        </w:rPr>
        <w:t xml:space="preserve"> </w:t>
      </w:r>
      <w:r w:rsidR="00BA147F">
        <w:rPr>
          <w:lang w:val="en-US"/>
        </w:rPr>
        <w:t xml:space="preserve">(a) </w:t>
      </w:r>
      <w:r>
        <w:rPr>
          <w:lang w:val="en-US"/>
        </w:rPr>
        <w:t>koje se nalazi pored ovog pol</w:t>
      </w:r>
      <w:r w:rsidR="00BA147F">
        <w:rPr>
          <w:lang w:val="en-US"/>
        </w:rPr>
        <w:t>ja nakon čega se to polje popunjava odgovaraju</w:t>
      </w:r>
      <w:r w:rsidR="00BA147F">
        <w:rPr>
          <w:lang w:val="sr-Latn-ME"/>
        </w:rPr>
        <w:t>ćom vrijednošču (b).</w:t>
      </w:r>
    </w:p>
    <w:p w14:paraId="2E24FC69" w14:textId="73DF8849" w:rsidR="00E47A97" w:rsidRPr="00E47A97" w:rsidRDefault="00E47A97" w:rsidP="00FE3262">
      <w:pPr>
        <w:ind w:firstLine="0"/>
        <w:jc w:val="center"/>
        <w:rPr>
          <w:lang w:val="en-US"/>
        </w:rPr>
      </w:pPr>
      <w:r>
        <w:rPr>
          <w:noProof/>
          <w:lang w:val="en-US" w:eastAsia="en-US"/>
        </w:rPr>
        <w:lastRenderedPageBreak/>
        <w:drawing>
          <wp:inline distT="0" distB="0" distL="0" distR="0" wp14:anchorId="2B88B674" wp14:editId="000A6F81">
            <wp:extent cx="2059387" cy="3542682"/>
            <wp:effectExtent l="0" t="0" r="0" b="635"/>
            <wp:docPr id="124" name="Picture 124" descr="D:\Users\Petar\Desktop\4.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s\Petar\Desktop\4.4-4.jpg"/>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075681" cy="3570711"/>
                    </a:xfrm>
                    <a:prstGeom prst="rect">
                      <a:avLst/>
                    </a:prstGeom>
                    <a:noFill/>
                    <a:ln>
                      <a:noFill/>
                    </a:ln>
                  </pic:spPr>
                </pic:pic>
              </a:graphicData>
            </a:graphic>
          </wp:inline>
        </w:drawing>
      </w:r>
    </w:p>
    <w:p w14:paraId="4A8AFFF7" w14:textId="1DF21900" w:rsidR="00E47A97" w:rsidRPr="00FE3262" w:rsidRDefault="00FE3262" w:rsidP="00FE3262">
      <w:pPr>
        <w:ind w:firstLine="0"/>
        <w:jc w:val="center"/>
        <w:rPr>
          <w:lang w:val="en-US"/>
        </w:rPr>
      </w:pPr>
      <w:r>
        <w:rPr>
          <w:lang w:val="en-US"/>
        </w:rPr>
        <w:t>Slika</w:t>
      </w:r>
      <w:r w:rsidR="00236AEE">
        <w:rPr>
          <w:lang w:val="en-US"/>
        </w:rPr>
        <w:t xml:space="preserve"> 115</w:t>
      </w:r>
      <w:r>
        <w:rPr>
          <w:lang w:val="en-US"/>
        </w:rPr>
        <w:t>: Primjer unosa namespace-a za WFS servis</w:t>
      </w:r>
    </w:p>
    <w:p w14:paraId="6EDAF33D" w14:textId="0024E27A" w:rsidR="00921B47" w:rsidRDefault="00921B47" w:rsidP="00921B47">
      <w:pPr>
        <w:pStyle w:val="Heading3"/>
      </w:pPr>
      <w:bookmarkStart w:id="130" w:name="_Toc383425142"/>
      <w:r>
        <w:t>Brisanje plana</w:t>
      </w:r>
      <w:bookmarkEnd w:id="130"/>
    </w:p>
    <w:p w14:paraId="7F4BABEF" w14:textId="77777777" w:rsidR="00E509AB" w:rsidRPr="00E509AB" w:rsidRDefault="00E509AB" w:rsidP="00E509AB">
      <w:pPr>
        <w:rPr>
          <w:lang w:val="sr-Latn-ME"/>
        </w:rPr>
      </w:pPr>
    </w:p>
    <w:p w14:paraId="3345E006" w14:textId="4B779F9B" w:rsidR="00921B47" w:rsidRDefault="00F024FD" w:rsidP="00921B47">
      <w:pPr>
        <w:rPr>
          <w:lang w:val="sr-Latn-ME"/>
        </w:rPr>
      </w:pPr>
      <w:r>
        <w:rPr>
          <w:lang w:val="sr-Latn-ME"/>
        </w:rPr>
        <w:t xml:space="preserve">Brisanje određenog portala sa GIS Web portala se radi klikom na link </w:t>
      </w:r>
      <w:r>
        <w:rPr>
          <w:i/>
          <w:lang w:val="sr-Latn-ME"/>
        </w:rPr>
        <w:t>Obrisi</w:t>
      </w:r>
      <w:r>
        <w:rPr>
          <w:lang w:val="sr-Latn-ME"/>
        </w:rPr>
        <w:t>, koji se nalazi u formi za prikaz objavljenih planova. Sistem nas pita da potvrdimo brisanje plana, što radimo klikom na dugme OK. Otkazivanje brisanja vršimo klikom na dugme Cancel. Ako potvrdimo birsanje, forma za prikaz planova se osvježava i plan nestaje iz tabele.</w:t>
      </w:r>
    </w:p>
    <w:p w14:paraId="24B19396" w14:textId="39DE2AB7" w:rsidR="00F024FD" w:rsidRDefault="00F024FD" w:rsidP="00F024FD">
      <w:pPr>
        <w:ind w:firstLine="0"/>
        <w:jc w:val="center"/>
        <w:rPr>
          <w:lang w:val="sr-Latn-ME"/>
        </w:rPr>
      </w:pPr>
      <w:r>
        <w:rPr>
          <w:noProof/>
          <w:lang w:val="en-US" w:eastAsia="en-US"/>
        </w:rPr>
        <w:drawing>
          <wp:inline distT="0" distB="0" distL="0" distR="0" wp14:anchorId="621C2B90" wp14:editId="4DDBB5D9">
            <wp:extent cx="4251123" cy="3554233"/>
            <wp:effectExtent l="0" t="0" r="0" b="8255"/>
            <wp:docPr id="127" name="Picture 127" descr="D:\Users\Petar\Desktop\4.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s\Petar\Desktop\4.5-1.jpg"/>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253237" cy="3556001"/>
                    </a:xfrm>
                    <a:prstGeom prst="rect">
                      <a:avLst/>
                    </a:prstGeom>
                    <a:noFill/>
                    <a:ln>
                      <a:noFill/>
                    </a:ln>
                  </pic:spPr>
                </pic:pic>
              </a:graphicData>
            </a:graphic>
          </wp:inline>
        </w:drawing>
      </w:r>
    </w:p>
    <w:p w14:paraId="24B19396" w14:textId="39DE2AB7" w:rsidR="00F024FD" w:rsidRPr="00F024FD" w:rsidRDefault="00F024FD" w:rsidP="00F024FD">
      <w:pPr>
        <w:ind w:firstLine="0"/>
        <w:jc w:val="center"/>
        <w:rPr>
          <w:lang w:val="en-US"/>
        </w:rPr>
      </w:pPr>
      <w:r>
        <w:rPr>
          <w:lang w:val="sr-Latn-ME"/>
        </w:rPr>
        <w:lastRenderedPageBreak/>
        <w:t xml:space="preserve">Slika </w:t>
      </w:r>
      <w:r w:rsidR="00236AEE">
        <w:rPr>
          <w:lang w:val="sr-Latn-ME"/>
        </w:rPr>
        <w:t>116</w:t>
      </w:r>
      <w:r>
        <w:rPr>
          <w:lang w:val="en-US"/>
        </w:rPr>
        <w:t>: Brisanje plana</w:t>
      </w:r>
    </w:p>
    <w:tbl>
      <w:tblPr>
        <w:tblStyle w:val="TipTable"/>
        <w:tblW w:w="5014" w:type="pct"/>
        <w:shd w:val="clear" w:color="auto" w:fill="E4E3E2" w:themeFill="background2"/>
        <w:tblCellMar>
          <w:top w:w="0" w:type="dxa"/>
        </w:tblCellMar>
        <w:tblLook w:val="04A0" w:firstRow="1" w:lastRow="0" w:firstColumn="1" w:lastColumn="0" w:noHBand="0" w:noVBand="1"/>
      </w:tblPr>
      <w:tblGrid>
        <w:gridCol w:w="625"/>
        <w:gridCol w:w="8427"/>
      </w:tblGrid>
      <w:tr w:rsidR="00F024FD" w:rsidRPr="002A60BD" w14:paraId="52496149" w14:textId="77777777" w:rsidTr="00D22AC1">
        <w:tc>
          <w:tcPr>
            <w:cnfStyle w:val="001000000000" w:firstRow="0" w:lastRow="0" w:firstColumn="1" w:lastColumn="0" w:oddVBand="0" w:evenVBand="0" w:oddHBand="0" w:evenHBand="0" w:firstRowFirstColumn="0" w:firstRowLastColumn="0" w:lastRowFirstColumn="0" w:lastRowLastColumn="0"/>
            <w:tcW w:w="345" w:type="pct"/>
            <w:shd w:val="clear" w:color="auto" w:fill="E4E3E2" w:themeFill="background2"/>
          </w:tcPr>
          <w:p w14:paraId="786F0D56" w14:textId="77777777" w:rsidR="00F024FD" w:rsidRPr="002A60BD" w:rsidRDefault="00F024FD" w:rsidP="00D22AC1">
            <w:pPr>
              <w:pStyle w:val="Icon"/>
              <w:ind w:firstLine="0"/>
              <w:rPr>
                <w:u w:val="double"/>
                <w:lang w:val="sr-Latn-ME"/>
              </w:rPr>
            </w:pPr>
            <w:r w:rsidRPr="002A60BD">
              <w:rPr>
                <w:noProof/>
                <w:lang w:val="en-US" w:eastAsia="en-US"/>
              </w:rPr>
              <mc:AlternateContent>
                <mc:Choice Requires="wpg">
                  <w:drawing>
                    <wp:inline distT="0" distB="0" distL="0" distR="0" wp14:anchorId="642605DC" wp14:editId="21BBA8AF">
                      <wp:extent cx="228600" cy="228600"/>
                      <wp:effectExtent l="0" t="0" r="0" b="0"/>
                      <wp:docPr id="336"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wpg:grpSpPr>
                            <wps:wsp>
                              <wps:cNvPr id="338" name="Oval 338"/>
                              <wps:cNvSpPr>
                                <a:spLocks noChangeAspect="1" noChangeArrowheads="1"/>
                              </wps:cNvSpPr>
                              <wps:spPr bwMode="auto">
                                <a:xfrm>
                                  <a:off x="0" y="0"/>
                                  <a:ext cx="228600" cy="228600"/>
                                </a:xfrm>
                                <a:prstGeom prst="ellipse">
                                  <a:avLst/>
                                </a:prstGeom>
                                <a:solidFill>
                                  <a:srgbClr val="0070C0"/>
                                </a:solidFill>
                                <a:ln w="0">
                                  <a:noFill/>
                                  <a:prstDash val="solid"/>
                                  <a:miter lim="800000"/>
                                  <a:headEnd/>
                                  <a:tailEnd/>
                                </a:ln>
                              </wps:spPr>
                              <wps:bodyPr rot="0" vert="horz" wrap="square" lIns="91440" tIns="45720" rIns="91440" bIns="45720" anchor="t" anchorCtr="0" upright="1">
                                <a:noAutofit/>
                              </wps:bodyPr>
                            </wps:wsp>
                            <wps:wsp>
                              <wps:cNvPr id="341" name="Freeform 341"/>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287F92C"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">
                      <v:oval id="Oval 338" o:spid="_x0000_s1027" style="position:absolute;width:228600;height:228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GO8EA&#10;AADcAAAADwAAAGRycy9kb3ducmV2LnhtbERPy4rCMBTdD/gP4QpuZEyt00E6RpGi4tLHfMC1uTbF&#10;5qY0UevfTxYDLg/nvVj1thEP6nztWMF0koAgLp2uuVLwe95+zkH4gKyxcUwKXuRhtRx8LDDX7slH&#10;epxCJWII+xwVmBDaXEpfGrLoJ64ljtzVdRZDhF0ldYfPGG4bmSbJt7RYc2ww2FJhqLyd7lbBON3I&#10;4pCl2fhqioO9XHbnr/lOqdGwX/+ACNSHt/jfvdcKZrO4Np6JR0A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EhjvBAAAA3AAAAA8AAAAAAAAAAAAAAAAAmAIAAGRycy9kb3du&#10;cmV2LnhtbFBLBQYAAAAABAAEAPUAAACGAwAAAAA=&#10;" fillcolor="#0070c0" stroked="f" strokeweight="0">
                        <v:stroke joinstyle="miter"/>
                        <o:lock v:ext="edit" aspectratio="t"/>
                      </v:oval>
                      <v:shape id="Freeform 341" o:spid="_x0000_s1028" style="position:absolute;left:98639;top:50800;width:31322;height:127000;visibility:visible;mso-wrap-style:square;v-text-anchor:middle" coordsize="31322,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7oh8YA&#10;AADcAAAADwAAAGRycy9kb3ducmV2LnhtbESPQWvCQBSE7wX/w/IEb3VjlVJSV5FCJVRU1Favj+wz&#10;G5t9G7Jbk/77rlDwOMzMN8x03tlKXKnxpWMFo2ECgjh3uuRCwefh/fEFhA/IGivHpOCXPMxnvYcp&#10;ptq1vKPrPhQiQtinqMCEUKdS+tyQRT90NXH0zq6xGKJsCqkbbCPcVvIpSZ6lxZLjgsGa3gzl3/sf&#10;q+CSZZvFcm1O69XH+ZB8HYvt8tgqNeh3i1cQgbpwD/+3M61gPBnB7Uw8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57oh8YAAADcAAAADwAAAAAAAAAAAAAAAACYAgAAZHJz&#10;L2Rvd25yZXYueG1sUEsFBgAAAAAEAAQA9QAAAIsDAAAAAA==&#10;" path="m3915,38279r23491,l27406,127000r-23491,l3915,38279xm15661,v8649,,15661,7012,15661,15661c31322,24310,24310,31322,15661,31322,7012,31322,,24310,,15661,,7012,7012,,15661,xe" fillcolor="window" stroked="f" strokeweight="1pt">
                        <v:stroke joinstyle="miter"/>
                        <v:path arrowok="t" o:connecttype="custom" o:connectlocs="3915,38279;27406,38279;27406,127000;3915,127000;15661,0;31322,15661;15661,31322;0,15661;15661,0" o:connectangles="0,0,0,0,0,0,0,0,0"/>
                      </v:shape>
                      <w10:anchorlock/>
                    </v:group>
                  </w:pict>
                </mc:Fallback>
              </mc:AlternateContent>
            </w:r>
          </w:p>
        </w:tc>
        <w:tc>
          <w:tcPr>
            <w:tcW w:w="4655" w:type="pct"/>
            <w:shd w:val="clear" w:color="auto" w:fill="E4E3E2" w:themeFill="background2"/>
          </w:tcPr>
          <w:p w14:paraId="58A1CD2F" w14:textId="4EEE4E35" w:rsidR="00F024FD" w:rsidRPr="002A60BD" w:rsidRDefault="00F024FD" w:rsidP="00D22AC1">
            <w:pPr>
              <w:pStyle w:val="TipText"/>
              <w:numPr>
                <w:ilvl w:val="0"/>
                <w:numId w:val="29"/>
              </w:numPr>
              <w:cnfStyle w:val="000000000000" w:firstRow="0" w:lastRow="0" w:firstColumn="0" w:lastColumn="0" w:oddVBand="0" w:evenVBand="0" w:oddHBand="0" w:evenHBand="0" w:firstRowFirstColumn="0" w:firstRowLastColumn="0" w:lastRowFirstColumn="0" w:lastRowLastColumn="0"/>
              <w:rPr>
                <w:sz w:val="18"/>
                <w:szCs w:val="18"/>
                <w:lang w:val="sr-Latn-ME"/>
              </w:rPr>
            </w:pPr>
            <w:r>
              <w:rPr>
                <w:sz w:val="18"/>
                <w:szCs w:val="18"/>
                <w:lang w:val="sr-Latn-ME"/>
              </w:rPr>
              <w:t>Ukoliko plan želimo ukloniti sa Web portala, a postoji mogućnost da će ga kasnije ponovo biti potrebno prikazati</w:t>
            </w:r>
            <w:r w:rsidR="00BA4084">
              <w:rPr>
                <w:sz w:val="18"/>
                <w:szCs w:val="18"/>
                <w:lang w:val="sr-Latn-ME"/>
              </w:rPr>
              <w:t xml:space="preserve">, postoji mogućnost izmjene plana tako da opciju </w:t>
            </w:r>
            <w:r w:rsidR="00BA4084" w:rsidRPr="00BA4084">
              <w:rPr>
                <w:b/>
                <w:sz w:val="18"/>
                <w:szCs w:val="18"/>
                <w:lang w:val="sr-Latn-ME"/>
              </w:rPr>
              <w:t>Vidljiv</w:t>
            </w:r>
            <w:r w:rsidR="00BA4084">
              <w:rPr>
                <w:b/>
                <w:sz w:val="18"/>
                <w:szCs w:val="18"/>
                <w:lang w:val="sr-Latn-ME"/>
              </w:rPr>
              <w:t xml:space="preserve"> </w:t>
            </w:r>
            <w:r w:rsidR="00BA4084">
              <w:rPr>
                <w:sz w:val="18"/>
                <w:szCs w:val="18"/>
                <w:lang w:val="sr-Latn-ME"/>
              </w:rPr>
              <w:t xml:space="preserve">podesimo na </w:t>
            </w:r>
            <w:r w:rsidR="00BA4084" w:rsidRPr="00BA4084">
              <w:rPr>
                <w:b/>
                <w:sz w:val="18"/>
                <w:szCs w:val="18"/>
                <w:lang w:val="sr-Latn-ME"/>
              </w:rPr>
              <w:t>NE</w:t>
            </w:r>
            <w:r w:rsidR="00BA4084">
              <w:rPr>
                <w:sz w:val="18"/>
                <w:szCs w:val="18"/>
                <w:lang w:val="sr-Latn-ME"/>
              </w:rPr>
              <w:t xml:space="preserve">. Na ovaj način, plan neće biti prikazan na GIS Web portalu, a zadržaće sva podešavanja koja su mu prethodno dodijelena, pa je ga je moguće vratiti na portal promjenom opcije </w:t>
            </w:r>
            <w:r w:rsidR="00BA4084">
              <w:rPr>
                <w:b/>
                <w:sz w:val="18"/>
                <w:szCs w:val="18"/>
                <w:lang w:val="sr-Latn-ME"/>
              </w:rPr>
              <w:t xml:space="preserve">Vidljiv </w:t>
            </w:r>
            <w:r w:rsidR="00BA4084">
              <w:rPr>
                <w:sz w:val="18"/>
                <w:szCs w:val="18"/>
                <w:lang w:val="sr-Latn-ME"/>
              </w:rPr>
              <w:t xml:space="preserve">na </w:t>
            </w:r>
            <w:r w:rsidR="00BA4084" w:rsidRPr="00BA4084">
              <w:rPr>
                <w:b/>
                <w:sz w:val="18"/>
                <w:szCs w:val="18"/>
                <w:lang w:val="sr-Latn-ME"/>
              </w:rPr>
              <w:t>DA</w:t>
            </w:r>
            <w:r w:rsidR="00BA4084">
              <w:rPr>
                <w:sz w:val="18"/>
                <w:szCs w:val="18"/>
                <w:lang w:val="sr-Latn-ME"/>
              </w:rPr>
              <w:t>.</w:t>
            </w:r>
          </w:p>
        </w:tc>
      </w:tr>
    </w:tbl>
    <w:p w14:paraId="358825B9" w14:textId="77777777" w:rsidR="00F024FD" w:rsidRDefault="00F024FD" w:rsidP="00921B47">
      <w:pPr>
        <w:rPr>
          <w:lang w:val="sr-Latn-ME"/>
        </w:rPr>
      </w:pPr>
    </w:p>
    <w:p w14:paraId="1682C416" w14:textId="55827834" w:rsidR="00E509AB" w:rsidRDefault="00E509AB" w:rsidP="00921B47">
      <w:pPr>
        <w:rPr>
          <w:lang w:val="sr-Latn-ME"/>
        </w:rPr>
      </w:pPr>
      <w:r>
        <w:rPr>
          <w:lang w:val="sr-Latn-ME"/>
        </w:rPr>
        <w:t xml:space="preserve">Nakon što obrišemo plan, potrebno je ukloniti i njegove resurse koristeći Infrastructure Map Studio. Lociramo folder sa resursima plana koji želimo da obrišemo, kao što je to već opisano u poglavljima vezanim za WFS i WMS servise, pođemo na njega sa desnim klikom, i iz menija izaberemo opciju </w:t>
      </w:r>
      <w:r w:rsidRPr="00E509AB">
        <w:rPr>
          <w:i/>
          <w:lang w:val="sr-Latn-ME"/>
        </w:rPr>
        <w:t>Delete</w:t>
      </w:r>
      <w:r>
        <w:rPr>
          <w:i/>
          <w:lang w:val="sr-Latn-ME"/>
        </w:rPr>
        <w:t>.</w:t>
      </w:r>
    </w:p>
    <w:p w14:paraId="61C4CAB1" w14:textId="156DB6F6" w:rsidR="00E509AB" w:rsidRDefault="00E509AB" w:rsidP="00E509AB">
      <w:pPr>
        <w:ind w:firstLine="0"/>
        <w:jc w:val="center"/>
        <w:rPr>
          <w:lang w:val="sr-Latn-ME"/>
        </w:rPr>
      </w:pPr>
      <w:r>
        <w:rPr>
          <w:noProof/>
          <w:lang w:val="en-US" w:eastAsia="en-US"/>
        </w:rPr>
        <w:drawing>
          <wp:inline distT="0" distB="0" distL="0" distR="0" wp14:anchorId="59BF3616" wp14:editId="4497F96D">
            <wp:extent cx="1510747" cy="2969787"/>
            <wp:effectExtent l="0" t="0" r="0" b="2540"/>
            <wp:docPr id="346" name="Picture 346" descr="D:\Users\Petar\Desktop\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s\Petar\Desktop\4.5-2.jp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526555" cy="3000863"/>
                    </a:xfrm>
                    <a:prstGeom prst="rect">
                      <a:avLst/>
                    </a:prstGeom>
                    <a:noFill/>
                    <a:ln>
                      <a:noFill/>
                    </a:ln>
                  </pic:spPr>
                </pic:pic>
              </a:graphicData>
            </a:graphic>
          </wp:inline>
        </w:drawing>
      </w:r>
    </w:p>
    <w:p w14:paraId="72E42EBD" w14:textId="3B959A39" w:rsidR="00E509AB" w:rsidRDefault="00E509AB" w:rsidP="00E509AB">
      <w:pPr>
        <w:ind w:firstLine="0"/>
        <w:jc w:val="center"/>
        <w:rPr>
          <w:lang w:val="sr-Latn-ME"/>
        </w:rPr>
      </w:pPr>
      <w:r>
        <w:rPr>
          <w:lang w:val="sr-Latn-ME"/>
        </w:rPr>
        <w:t>Slika 1</w:t>
      </w:r>
      <w:r w:rsidR="00236AEE">
        <w:rPr>
          <w:lang w:val="sr-Latn-ME"/>
        </w:rPr>
        <w:t>17</w:t>
      </w:r>
      <w:r>
        <w:rPr>
          <w:lang w:val="en-US"/>
        </w:rPr>
        <w:t>:</w:t>
      </w:r>
      <w:r>
        <w:rPr>
          <w:lang w:val="sr-Latn-ME"/>
        </w:rPr>
        <w:t xml:space="preserve"> Brisanje resursa plana</w:t>
      </w:r>
    </w:p>
    <w:p w14:paraId="094A5576" w14:textId="1692E62B" w:rsidR="00E509AB" w:rsidRDefault="00E509AB" w:rsidP="00E509AB">
      <w:pPr>
        <w:ind w:firstLine="0"/>
        <w:rPr>
          <w:i/>
          <w:lang w:val="sr-Latn-ME"/>
        </w:rPr>
      </w:pPr>
      <w:r>
        <w:rPr>
          <w:lang w:val="sr-Latn-ME"/>
        </w:rPr>
        <w:t xml:space="preserve">Sistem traži potvrdu da želimo da obrišemo plan, što i radimo klikom na dugme </w:t>
      </w:r>
      <w:r>
        <w:rPr>
          <w:i/>
          <w:lang w:val="sr-Latn-ME"/>
        </w:rPr>
        <w:t>Yes.</w:t>
      </w:r>
    </w:p>
    <w:p w14:paraId="0D3DCA9F" w14:textId="3881AFF8" w:rsidR="00E509AB" w:rsidRPr="00E509AB" w:rsidRDefault="00E509AB" w:rsidP="00E509AB">
      <w:pPr>
        <w:ind w:firstLine="0"/>
        <w:jc w:val="center"/>
        <w:rPr>
          <w:i/>
          <w:lang w:val="sr-Latn-ME"/>
        </w:rPr>
      </w:pPr>
      <w:r>
        <w:rPr>
          <w:i/>
          <w:noProof/>
          <w:lang w:val="en-US" w:eastAsia="en-US"/>
        </w:rPr>
        <w:drawing>
          <wp:inline distT="0" distB="0" distL="0" distR="0" wp14:anchorId="1879C65F" wp14:editId="01FDC3C2">
            <wp:extent cx="2321781" cy="1181221"/>
            <wp:effectExtent l="0" t="0" r="2540" b="0"/>
            <wp:docPr id="363" name="Picture 363" descr="D:\Users\Petar\Desktop\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s\Petar\Desktop\4.5-3.jp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358559" cy="1199932"/>
                    </a:xfrm>
                    <a:prstGeom prst="rect">
                      <a:avLst/>
                    </a:prstGeom>
                    <a:noFill/>
                    <a:ln>
                      <a:noFill/>
                    </a:ln>
                  </pic:spPr>
                </pic:pic>
              </a:graphicData>
            </a:graphic>
          </wp:inline>
        </w:drawing>
      </w:r>
    </w:p>
    <w:p w14:paraId="01623300" w14:textId="0D17BEDD" w:rsidR="0061316E" w:rsidRDefault="00236AEE" w:rsidP="00E509AB">
      <w:pPr>
        <w:jc w:val="center"/>
        <w:rPr>
          <w:lang w:val="sr-Latn-ME"/>
        </w:rPr>
      </w:pPr>
      <w:r>
        <w:rPr>
          <w:lang w:val="sr-Latn-ME"/>
        </w:rPr>
        <w:t>Slika 118</w:t>
      </w:r>
      <w:r w:rsidR="00E509AB">
        <w:rPr>
          <w:lang w:val="sr-Latn-ME"/>
        </w:rPr>
        <w:t>: Potvrda brisanja.</w:t>
      </w:r>
    </w:p>
    <w:p w14:paraId="6301D4FD" w14:textId="77777777" w:rsidR="0061316E" w:rsidRDefault="0061316E">
      <w:pPr>
        <w:spacing w:after="320"/>
        <w:ind w:firstLine="0"/>
        <w:jc w:val="left"/>
        <w:rPr>
          <w:lang w:val="sr-Latn-ME"/>
        </w:rPr>
      </w:pPr>
      <w:r>
        <w:rPr>
          <w:lang w:val="sr-Latn-ME"/>
        </w:rPr>
        <w:br w:type="page"/>
      </w:r>
    </w:p>
    <w:p w14:paraId="29C5DC58" w14:textId="77777777" w:rsidR="00921B47" w:rsidRPr="00075E26" w:rsidRDefault="00921B47" w:rsidP="0061316E">
      <w:pPr>
        <w:ind w:firstLine="0"/>
        <w:rPr>
          <w:lang w:val="sr-Latn-ME"/>
        </w:rPr>
      </w:pPr>
      <w:bookmarkStart w:id="131" w:name="_GoBack"/>
      <w:bookmarkEnd w:id="131"/>
    </w:p>
    <w:p w14:paraId="07428063" w14:textId="5633A555" w:rsidR="00D46A03" w:rsidRPr="002A60BD" w:rsidRDefault="00D46A03" w:rsidP="00D46A03">
      <w:pPr>
        <w:pStyle w:val="Heading1"/>
      </w:pPr>
      <w:bookmarkStart w:id="132" w:name="_Toc383425143"/>
      <w:r w:rsidRPr="002A60BD">
        <w:t>Prilog</w:t>
      </w:r>
      <w:bookmarkEnd w:id="132"/>
    </w:p>
    <w:p w14:paraId="1EF097C7" w14:textId="4F937A37" w:rsidR="001A19A6" w:rsidRPr="002A60BD" w:rsidRDefault="00EA5195" w:rsidP="00475A4A">
      <w:pPr>
        <w:pStyle w:val="Heading2"/>
        <w:numPr>
          <w:ilvl w:val="0"/>
          <w:numId w:val="23"/>
        </w:numPr>
        <w:ind w:firstLine="0"/>
        <w:sectPr w:rsidR="001A19A6" w:rsidRPr="002A60BD" w:rsidSect="009E6E1E">
          <w:type w:val="continuous"/>
          <w:pgSz w:w="11907" w:h="16839" w:code="9"/>
          <w:pgMar w:top="1276" w:right="1440" w:bottom="1080" w:left="1440" w:header="720" w:footer="557" w:gutter="0"/>
          <w:cols w:sep="1" w:space="720"/>
          <w:docGrid w:linePitch="360"/>
        </w:sectPr>
      </w:pPr>
      <w:bookmarkStart w:id="133" w:name="_Toc383425144"/>
      <w:r w:rsidRPr="002A60BD">
        <w:t xml:space="preserve">Lista svih elemenata </w:t>
      </w:r>
      <w:r w:rsidR="00BC4BFA" w:rsidRPr="002A60BD">
        <w:t xml:space="preserve">(Feature) </w:t>
      </w:r>
      <w:r w:rsidRPr="002A60BD">
        <w:t>u Industry Model Explorer</w:t>
      </w:r>
      <w:bookmarkEnd w:id="133"/>
    </w:p>
    <w:p w14:paraId="7C938515" w14:textId="20A720F2" w:rsidR="0077435A" w:rsidRPr="002A60BD" w:rsidRDefault="0077435A" w:rsidP="0077435A">
      <w:pPr>
        <w:pStyle w:val="Slike"/>
      </w:pPr>
      <w:r w:rsidRPr="002A60BD">
        <w:rPr>
          <w:lang w:val="en-US"/>
        </w:rPr>
        <w:lastRenderedPageBreak/>
        <w:drawing>
          <wp:inline distT="0" distB="0" distL="0" distR="0" wp14:anchorId="46A7AB78" wp14:editId="344F7D4D">
            <wp:extent cx="2513596" cy="7847937"/>
            <wp:effectExtent l="0" t="0" r="1270" b="127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Industry Model Explorer.jpg"/>
                    <pic:cNvPicPr/>
                  </pic:nvPicPr>
                  <pic:blipFill rotWithShape="1">
                    <a:blip r:embed="rId181">
                      <a:extLst>
                        <a:ext uri="{28A0092B-C50C-407E-A947-70E740481C1C}">
                          <a14:useLocalDpi xmlns:a14="http://schemas.microsoft.com/office/drawing/2010/main" val="0"/>
                        </a:ext>
                      </a:extLst>
                    </a:blip>
                    <a:srcRect b="70495"/>
                    <a:stretch/>
                  </pic:blipFill>
                  <pic:spPr bwMode="auto">
                    <a:xfrm>
                      <a:off x="0" y="0"/>
                      <a:ext cx="2518863" cy="7864380"/>
                    </a:xfrm>
                    <a:prstGeom prst="rect">
                      <a:avLst/>
                    </a:prstGeom>
                    <a:ln>
                      <a:noFill/>
                    </a:ln>
                    <a:extLst>
                      <a:ext uri="{53640926-AAD7-44D8-BBD7-CCE9431645EC}">
                        <a14:shadowObscured xmlns:a14="http://schemas.microsoft.com/office/drawing/2010/main"/>
                      </a:ext>
                    </a:extLst>
                  </pic:spPr>
                </pic:pic>
              </a:graphicData>
            </a:graphic>
          </wp:inline>
        </w:drawing>
      </w:r>
    </w:p>
    <w:p w14:paraId="1F5C2A65" w14:textId="2DD32DE6" w:rsidR="00C03759" w:rsidRPr="002A60BD" w:rsidRDefault="00C03759" w:rsidP="0077435A">
      <w:pPr>
        <w:pStyle w:val="Slike"/>
      </w:pPr>
      <w:r w:rsidRPr="002A60BD">
        <w:rPr>
          <w:lang w:val="en-US"/>
        </w:rPr>
        <w:lastRenderedPageBreak/>
        <w:drawing>
          <wp:inline distT="0" distB="0" distL="0" distR="0" wp14:anchorId="199495CB" wp14:editId="24B0AC34">
            <wp:extent cx="2636465" cy="7929677"/>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Industry Model Explorer.jpg"/>
                    <pic:cNvPicPr/>
                  </pic:nvPicPr>
                  <pic:blipFill rotWithShape="1">
                    <a:blip r:embed="rId181">
                      <a:extLst>
                        <a:ext uri="{28A0092B-C50C-407E-A947-70E740481C1C}">
                          <a14:useLocalDpi xmlns:a14="http://schemas.microsoft.com/office/drawing/2010/main" val="0"/>
                        </a:ext>
                      </a:extLst>
                    </a:blip>
                    <a:srcRect t="29457" b="42116"/>
                    <a:stretch/>
                  </pic:blipFill>
                  <pic:spPr bwMode="auto">
                    <a:xfrm>
                      <a:off x="0" y="0"/>
                      <a:ext cx="2637155" cy="7931753"/>
                    </a:xfrm>
                    <a:prstGeom prst="rect">
                      <a:avLst/>
                    </a:prstGeom>
                    <a:ln>
                      <a:noFill/>
                    </a:ln>
                    <a:extLst>
                      <a:ext uri="{53640926-AAD7-44D8-BBD7-CCE9431645EC}">
                        <a14:shadowObscured xmlns:a14="http://schemas.microsoft.com/office/drawing/2010/main"/>
                      </a:ext>
                    </a:extLst>
                  </pic:spPr>
                </pic:pic>
              </a:graphicData>
            </a:graphic>
          </wp:inline>
        </w:drawing>
      </w:r>
    </w:p>
    <w:p w14:paraId="05C2DBFE" w14:textId="3B4E885A" w:rsidR="0077435A" w:rsidRPr="002A60BD" w:rsidRDefault="00AE72FA" w:rsidP="00CE4D82">
      <w:pPr>
        <w:pStyle w:val="Slike"/>
      </w:pPr>
      <w:r w:rsidRPr="002A60BD">
        <w:rPr>
          <w:lang w:val="en-US"/>
        </w:rPr>
        <w:lastRenderedPageBreak/>
        <w:drawing>
          <wp:inline distT="0" distB="0" distL="0" distR="0" wp14:anchorId="4ED1BD8F" wp14:editId="5DE87010">
            <wp:extent cx="2633980" cy="878555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Industry Model Explorer.jpg"/>
                    <pic:cNvPicPr/>
                  </pic:nvPicPr>
                  <pic:blipFill rotWithShape="1">
                    <a:blip r:embed="rId181">
                      <a:extLst>
                        <a:ext uri="{28A0092B-C50C-407E-A947-70E740481C1C}">
                          <a14:useLocalDpi xmlns:a14="http://schemas.microsoft.com/office/drawing/2010/main" val="0"/>
                        </a:ext>
                      </a:extLst>
                    </a:blip>
                    <a:srcRect t="57893" b="10581"/>
                    <a:stretch/>
                  </pic:blipFill>
                  <pic:spPr bwMode="auto">
                    <a:xfrm>
                      <a:off x="0" y="0"/>
                      <a:ext cx="2637155" cy="8796145"/>
                    </a:xfrm>
                    <a:prstGeom prst="rect">
                      <a:avLst/>
                    </a:prstGeom>
                    <a:ln>
                      <a:noFill/>
                    </a:ln>
                    <a:extLst>
                      <a:ext uri="{53640926-AAD7-44D8-BBD7-CCE9431645EC}">
                        <a14:shadowObscured xmlns:a14="http://schemas.microsoft.com/office/drawing/2010/main"/>
                      </a:ext>
                    </a:extLst>
                  </pic:spPr>
                </pic:pic>
              </a:graphicData>
            </a:graphic>
          </wp:inline>
        </w:drawing>
      </w:r>
    </w:p>
    <w:p w14:paraId="4A90C89A" w14:textId="33D16D79" w:rsidR="00CE4D82" w:rsidRPr="002A60BD" w:rsidRDefault="00CE4D82" w:rsidP="00E32247">
      <w:pPr>
        <w:pStyle w:val="Slike"/>
      </w:pPr>
    </w:p>
    <w:p w14:paraId="5CBA69D6" w14:textId="74BFCD9F" w:rsidR="00E32247" w:rsidRPr="002A60BD" w:rsidRDefault="00AE72FA" w:rsidP="00E32247">
      <w:pPr>
        <w:pStyle w:val="Slike"/>
        <w:sectPr w:rsidR="00E32247" w:rsidRPr="002A60BD" w:rsidSect="009E6E1E">
          <w:type w:val="continuous"/>
          <w:pgSz w:w="11907" w:h="16839" w:code="9"/>
          <w:pgMar w:top="1276" w:right="1440" w:bottom="1080" w:left="1440" w:header="720" w:footer="557" w:gutter="0"/>
          <w:cols w:num="2" w:sep="1" w:space="720"/>
          <w:docGrid w:linePitch="360"/>
        </w:sectPr>
      </w:pPr>
      <w:r w:rsidRPr="002A60BD">
        <w:rPr>
          <w:lang w:val="en-US"/>
        </w:rPr>
        <w:drawing>
          <wp:inline distT="0" distB="0" distL="0" distR="0" wp14:anchorId="7D4053B4" wp14:editId="3821774A">
            <wp:extent cx="2631945" cy="2962656"/>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Industry Model Explorer.jpg"/>
                    <pic:cNvPicPr/>
                  </pic:nvPicPr>
                  <pic:blipFill rotWithShape="1">
                    <a:blip r:embed="rId181">
                      <a:extLst>
                        <a:ext uri="{28A0092B-C50C-407E-A947-70E740481C1C}">
                          <a14:useLocalDpi xmlns:a14="http://schemas.microsoft.com/office/drawing/2010/main" val="0"/>
                        </a:ext>
                      </a:extLst>
                    </a:blip>
                    <a:srcRect t="89424" b="-63"/>
                    <a:stretch/>
                  </pic:blipFill>
                  <pic:spPr bwMode="auto">
                    <a:xfrm>
                      <a:off x="0" y="0"/>
                      <a:ext cx="2637155" cy="2968521"/>
                    </a:xfrm>
                    <a:prstGeom prst="rect">
                      <a:avLst/>
                    </a:prstGeom>
                    <a:ln>
                      <a:noFill/>
                    </a:ln>
                    <a:extLst>
                      <a:ext uri="{53640926-AAD7-44D8-BBD7-CCE9431645EC}">
                        <a14:shadowObscured xmlns:a14="http://schemas.microsoft.com/office/drawing/2010/main"/>
                      </a:ext>
                    </a:extLst>
                  </pic:spPr>
                </pic:pic>
              </a:graphicData>
            </a:graphic>
          </wp:inline>
        </w:drawing>
      </w:r>
    </w:p>
    <w:p w14:paraId="662C8C30" w14:textId="7B7B14E7" w:rsidR="009E6E1E" w:rsidRPr="002A60BD" w:rsidRDefault="00D46A03" w:rsidP="00475A4A">
      <w:pPr>
        <w:pStyle w:val="Heading2"/>
        <w:numPr>
          <w:ilvl w:val="0"/>
          <w:numId w:val="23"/>
        </w:numPr>
        <w:sectPr w:rsidR="009E6E1E" w:rsidRPr="002A60BD" w:rsidSect="0093047E">
          <w:type w:val="continuous"/>
          <w:pgSz w:w="11907" w:h="16839" w:code="9"/>
          <w:pgMar w:top="1276" w:right="1440" w:bottom="1080" w:left="1440" w:header="720" w:footer="557" w:gutter="0"/>
          <w:cols w:space="720"/>
          <w:docGrid w:linePitch="360"/>
        </w:sectPr>
      </w:pPr>
      <w:bookmarkStart w:id="134" w:name="_Toc383425145"/>
      <w:r w:rsidRPr="002A60BD">
        <w:lastRenderedPageBreak/>
        <w:t>Lista svih elemenata</w:t>
      </w:r>
      <w:r w:rsidR="007B5F08" w:rsidRPr="002A60BD">
        <w:t xml:space="preserve"> (Feature)</w:t>
      </w:r>
      <w:r w:rsidRPr="002A60BD">
        <w:t xml:space="preserve"> u displej modelu (Display Model)</w:t>
      </w:r>
      <w:bookmarkEnd w:id="134"/>
    </w:p>
    <w:p w14:paraId="3E3A0B04" w14:textId="7EBF8932" w:rsidR="009E6E1E" w:rsidRPr="002A60BD" w:rsidRDefault="009E6E1E" w:rsidP="009E6E1E">
      <w:pPr>
        <w:pStyle w:val="Slike"/>
      </w:pPr>
      <w:r w:rsidRPr="002A60BD">
        <w:rPr>
          <w:lang w:val="en-US"/>
        </w:rPr>
        <w:lastRenderedPageBreak/>
        <w:drawing>
          <wp:inline distT="0" distB="0" distL="0" distR="0" wp14:anchorId="14FF4458" wp14:editId="39E9781D">
            <wp:extent cx="2519519" cy="8558784"/>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Displje Model.jpg"/>
                    <pic:cNvPicPr/>
                  </pic:nvPicPr>
                  <pic:blipFill rotWithShape="1">
                    <a:blip r:embed="rId182">
                      <a:extLst>
                        <a:ext uri="{28A0092B-C50C-407E-A947-70E740481C1C}">
                          <a14:useLocalDpi xmlns:a14="http://schemas.microsoft.com/office/drawing/2010/main" val="0"/>
                        </a:ext>
                      </a:extLst>
                    </a:blip>
                    <a:srcRect r="41645" b="92919"/>
                    <a:stretch/>
                  </pic:blipFill>
                  <pic:spPr bwMode="auto">
                    <a:xfrm>
                      <a:off x="0" y="0"/>
                      <a:ext cx="2520000" cy="8560418"/>
                    </a:xfrm>
                    <a:prstGeom prst="rect">
                      <a:avLst/>
                    </a:prstGeom>
                    <a:ln>
                      <a:noFill/>
                    </a:ln>
                    <a:extLst>
                      <a:ext uri="{53640926-AAD7-44D8-BBD7-CCE9431645EC}">
                        <a14:shadowObscured xmlns:a14="http://schemas.microsoft.com/office/drawing/2010/main"/>
                      </a:ext>
                    </a:extLst>
                  </pic:spPr>
                </pic:pic>
              </a:graphicData>
            </a:graphic>
          </wp:inline>
        </w:drawing>
      </w:r>
    </w:p>
    <w:p w14:paraId="7B689FB0" w14:textId="48795ECB" w:rsidR="009E6E1E" w:rsidRPr="002A60BD" w:rsidRDefault="004B6EEA" w:rsidP="00025F42">
      <w:pPr>
        <w:pStyle w:val="Slike"/>
      </w:pPr>
      <w:r w:rsidRPr="002A60BD">
        <w:rPr>
          <w:lang w:val="en-US"/>
        </w:rPr>
        <w:lastRenderedPageBreak/>
        <w:drawing>
          <wp:inline distT="0" distB="0" distL="0" distR="0" wp14:anchorId="73366716" wp14:editId="2CD7841E">
            <wp:extent cx="2412000" cy="8612192"/>
            <wp:effectExtent l="0" t="0" r="762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Displje Model.jpg"/>
                    <pic:cNvPicPr/>
                  </pic:nvPicPr>
                  <pic:blipFill rotWithShape="1">
                    <a:blip r:embed="rId182">
                      <a:extLst>
                        <a:ext uri="{28A0092B-C50C-407E-A947-70E740481C1C}">
                          <a14:useLocalDpi xmlns:a14="http://schemas.microsoft.com/office/drawing/2010/main" val="0"/>
                        </a:ext>
                      </a:extLst>
                    </a:blip>
                    <a:srcRect t="7088" r="41645" b="85474"/>
                    <a:stretch/>
                  </pic:blipFill>
                  <pic:spPr bwMode="auto">
                    <a:xfrm>
                      <a:off x="0" y="0"/>
                      <a:ext cx="2412000" cy="8612192"/>
                    </a:xfrm>
                    <a:prstGeom prst="rect">
                      <a:avLst/>
                    </a:prstGeom>
                    <a:ln>
                      <a:noFill/>
                    </a:ln>
                    <a:extLst>
                      <a:ext uri="{53640926-AAD7-44D8-BBD7-CCE9431645EC}">
                        <a14:shadowObscured xmlns:a14="http://schemas.microsoft.com/office/drawing/2010/main"/>
                      </a:ext>
                    </a:extLst>
                  </pic:spPr>
                </pic:pic>
              </a:graphicData>
            </a:graphic>
          </wp:inline>
        </w:drawing>
      </w:r>
    </w:p>
    <w:p w14:paraId="77C309F6" w14:textId="1E4A9D4D" w:rsidR="009E6E1E" w:rsidRPr="002A60BD" w:rsidRDefault="004B6EEA" w:rsidP="00025F42">
      <w:pPr>
        <w:pStyle w:val="Slike"/>
      </w:pPr>
      <w:r w:rsidRPr="002A60BD">
        <w:rPr>
          <w:lang w:val="en-US"/>
        </w:rPr>
        <w:lastRenderedPageBreak/>
        <w:drawing>
          <wp:inline distT="0" distB="0" distL="0" distR="0" wp14:anchorId="2F81640C" wp14:editId="294743D2">
            <wp:extent cx="2412000" cy="9079363"/>
            <wp:effectExtent l="0" t="0" r="7620" b="762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Displje Model.jpg"/>
                    <pic:cNvPicPr/>
                  </pic:nvPicPr>
                  <pic:blipFill rotWithShape="1">
                    <a:blip r:embed="rId182">
                      <a:extLst>
                        <a:ext uri="{28A0092B-C50C-407E-A947-70E740481C1C}">
                          <a14:useLocalDpi xmlns:a14="http://schemas.microsoft.com/office/drawing/2010/main" val="0"/>
                        </a:ext>
                      </a:extLst>
                    </a:blip>
                    <a:srcRect t="14529" r="41645" b="77628"/>
                    <a:stretch/>
                  </pic:blipFill>
                  <pic:spPr bwMode="auto">
                    <a:xfrm>
                      <a:off x="0" y="0"/>
                      <a:ext cx="2412000" cy="9079363"/>
                    </a:xfrm>
                    <a:prstGeom prst="rect">
                      <a:avLst/>
                    </a:prstGeom>
                    <a:ln>
                      <a:noFill/>
                    </a:ln>
                    <a:extLst>
                      <a:ext uri="{53640926-AAD7-44D8-BBD7-CCE9431645EC}">
                        <a14:shadowObscured xmlns:a14="http://schemas.microsoft.com/office/drawing/2010/main"/>
                      </a:ext>
                    </a:extLst>
                  </pic:spPr>
                </pic:pic>
              </a:graphicData>
            </a:graphic>
          </wp:inline>
        </w:drawing>
      </w:r>
    </w:p>
    <w:p w14:paraId="10621948" w14:textId="544B35FF" w:rsidR="009E6E1E" w:rsidRPr="002A60BD" w:rsidRDefault="00FB49A5" w:rsidP="00E9239B">
      <w:pPr>
        <w:pStyle w:val="Slike"/>
      </w:pPr>
      <w:r w:rsidRPr="002A60BD">
        <w:rPr>
          <w:lang w:val="en-US"/>
        </w:rPr>
        <w:lastRenderedPageBreak/>
        <w:drawing>
          <wp:inline distT="0" distB="0" distL="0" distR="0" wp14:anchorId="64635D16" wp14:editId="1149F6E4">
            <wp:extent cx="2520000" cy="8600926"/>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Displje Model.jpg"/>
                    <pic:cNvPicPr/>
                  </pic:nvPicPr>
                  <pic:blipFill rotWithShape="1">
                    <a:blip r:embed="rId182">
                      <a:extLst>
                        <a:ext uri="{28A0092B-C50C-407E-A947-70E740481C1C}">
                          <a14:useLocalDpi xmlns:a14="http://schemas.microsoft.com/office/drawing/2010/main" val="0"/>
                        </a:ext>
                      </a:extLst>
                    </a:blip>
                    <a:srcRect t="22367" r="41645" b="70523"/>
                    <a:stretch/>
                  </pic:blipFill>
                  <pic:spPr bwMode="auto">
                    <a:xfrm>
                      <a:off x="0" y="0"/>
                      <a:ext cx="2520000" cy="8600926"/>
                    </a:xfrm>
                    <a:prstGeom prst="rect">
                      <a:avLst/>
                    </a:prstGeom>
                    <a:ln>
                      <a:noFill/>
                    </a:ln>
                    <a:extLst>
                      <a:ext uri="{53640926-AAD7-44D8-BBD7-CCE9431645EC}">
                        <a14:shadowObscured xmlns:a14="http://schemas.microsoft.com/office/drawing/2010/main"/>
                      </a:ext>
                    </a:extLst>
                  </pic:spPr>
                </pic:pic>
              </a:graphicData>
            </a:graphic>
          </wp:inline>
        </w:drawing>
      </w:r>
    </w:p>
    <w:p w14:paraId="1E709CD3" w14:textId="3713ECDF" w:rsidR="009E6E1E" w:rsidRPr="002A60BD" w:rsidRDefault="00FB49A5" w:rsidP="00E9239B">
      <w:pPr>
        <w:pStyle w:val="Slike"/>
      </w:pPr>
      <w:r w:rsidRPr="002A60BD">
        <w:rPr>
          <w:lang w:val="en-US"/>
        </w:rPr>
        <w:lastRenderedPageBreak/>
        <w:drawing>
          <wp:inline distT="0" distB="0" distL="0" distR="0" wp14:anchorId="1272FF6E" wp14:editId="43C27375">
            <wp:extent cx="2448000" cy="9154325"/>
            <wp:effectExtent l="0" t="0" r="9525" b="889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Displje Model.jpg"/>
                    <pic:cNvPicPr/>
                  </pic:nvPicPr>
                  <pic:blipFill rotWithShape="1">
                    <a:blip r:embed="rId182">
                      <a:extLst>
                        <a:ext uri="{28A0092B-C50C-407E-A947-70E740481C1C}">
                          <a14:useLocalDpi xmlns:a14="http://schemas.microsoft.com/office/drawing/2010/main" val="0"/>
                        </a:ext>
                      </a:extLst>
                    </a:blip>
                    <a:srcRect t="29489" r="41645" b="62716"/>
                    <a:stretch/>
                  </pic:blipFill>
                  <pic:spPr bwMode="auto">
                    <a:xfrm>
                      <a:off x="0" y="0"/>
                      <a:ext cx="2448000" cy="9154325"/>
                    </a:xfrm>
                    <a:prstGeom prst="rect">
                      <a:avLst/>
                    </a:prstGeom>
                    <a:ln>
                      <a:noFill/>
                    </a:ln>
                    <a:extLst>
                      <a:ext uri="{53640926-AAD7-44D8-BBD7-CCE9431645EC}">
                        <a14:shadowObscured xmlns:a14="http://schemas.microsoft.com/office/drawing/2010/main"/>
                      </a:ext>
                    </a:extLst>
                  </pic:spPr>
                </pic:pic>
              </a:graphicData>
            </a:graphic>
          </wp:inline>
        </w:drawing>
      </w:r>
    </w:p>
    <w:p w14:paraId="60997720" w14:textId="2746740C" w:rsidR="00E9239B" w:rsidRPr="002A60BD" w:rsidRDefault="000B766C" w:rsidP="00E9239B">
      <w:pPr>
        <w:pStyle w:val="Slike"/>
      </w:pPr>
      <w:r w:rsidRPr="002A60BD">
        <w:rPr>
          <w:lang w:val="en-US"/>
        </w:rPr>
        <w:lastRenderedPageBreak/>
        <w:drawing>
          <wp:inline distT="0" distB="0" distL="0" distR="0" wp14:anchorId="54DEC0E8" wp14:editId="375F30EE">
            <wp:extent cx="2977286" cy="9103957"/>
            <wp:effectExtent l="0" t="0" r="0" b="254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Displje Model.jpg"/>
                    <pic:cNvPicPr/>
                  </pic:nvPicPr>
                  <pic:blipFill rotWithShape="1">
                    <a:blip r:embed="rId182">
                      <a:extLst>
                        <a:ext uri="{28A0092B-C50C-407E-A947-70E740481C1C}">
                          <a14:useLocalDpi xmlns:a14="http://schemas.microsoft.com/office/drawing/2010/main" val="0"/>
                        </a:ext>
                      </a:extLst>
                    </a:blip>
                    <a:srcRect l="1" t="37293" r="31021" b="55173"/>
                    <a:stretch/>
                  </pic:blipFill>
                  <pic:spPr bwMode="auto">
                    <a:xfrm>
                      <a:off x="0" y="0"/>
                      <a:ext cx="2978798" cy="9108581"/>
                    </a:xfrm>
                    <a:prstGeom prst="rect">
                      <a:avLst/>
                    </a:prstGeom>
                    <a:ln>
                      <a:noFill/>
                    </a:ln>
                    <a:extLst>
                      <a:ext uri="{53640926-AAD7-44D8-BBD7-CCE9431645EC}">
                        <a14:shadowObscured xmlns:a14="http://schemas.microsoft.com/office/drawing/2010/main"/>
                      </a:ext>
                    </a:extLst>
                  </pic:spPr>
                </pic:pic>
              </a:graphicData>
            </a:graphic>
          </wp:inline>
        </w:drawing>
      </w:r>
    </w:p>
    <w:p w14:paraId="03235D6D" w14:textId="386C0DFA" w:rsidR="00E9239B" w:rsidRPr="002A60BD" w:rsidRDefault="000B766C" w:rsidP="00E9239B">
      <w:pPr>
        <w:pStyle w:val="Slike"/>
      </w:pPr>
      <w:r w:rsidRPr="002A60BD">
        <w:rPr>
          <w:lang w:val="en-US"/>
        </w:rPr>
        <w:lastRenderedPageBreak/>
        <w:drawing>
          <wp:inline distT="0" distB="0" distL="0" distR="0" wp14:anchorId="2460F176" wp14:editId="50E156CA">
            <wp:extent cx="2538374" cy="9138920"/>
            <wp:effectExtent l="0" t="0" r="0" b="508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Displje Model.jpg"/>
                    <pic:cNvPicPr/>
                  </pic:nvPicPr>
                  <pic:blipFill rotWithShape="1">
                    <a:blip r:embed="rId182">
                      <a:extLst>
                        <a:ext uri="{28A0092B-C50C-407E-A947-70E740481C1C}">
                          <a14:useLocalDpi xmlns:a14="http://schemas.microsoft.com/office/drawing/2010/main" val="0"/>
                        </a:ext>
                      </a:extLst>
                    </a:blip>
                    <a:srcRect l="-1569" t="44874" r="41057" b="47346"/>
                    <a:stretch/>
                  </pic:blipFill>
                  <pic:spPr bwMode="auto">
                    <a:xfrm>
                      <a:off x="0" y="0"/>
                      <a:ext cx="2538497" cy="9139362"/>
                    </a:xfrm>
                    <a:prstGeom prst="rect">
                      <a:avLst/>
                    </a:prstGeom>
                    <a:ln>
                      <a:noFill/>
                    </a:ln>
                    <a:extLst>
                      <a:ext uri="{53640926-AAD7-44D8-BBD7-CCE9431645EC}">
                        <a14:shadowObscured xmlns:a14="http://schemas.microsoft.com/office/drawing/2010/main"/>
                      </a:ext>
                    </a:extLst>
                  </pic:spPr>
                </pic:pic>
              </a:graphicData>
            </a:graphic>
          </wp:inline>
        </w:drawing>
      </w:r>
    </w:p>
    <w:p w14:paraId="4D77EDCE" w14:textId="6FCB66CF" w:rsidR="00E9239B" w:rsidRPr="002A60BD" w:rsidRDefault="000B766C" w:rsidP="00E9239B">
      <w:pPr>
        <w:pStyle w:val="Slike"/>
      </w:pPr>
      <w:r w:rsidRPr="002A60BD">
        <w:rPr>
          <w:lang w:val="en-US"/>
        </w:rPr>
        <w:lastRenderedPageBreak/>
        <w:drawing>
          <wp:inline distT="0" distB="0" distL="0" distR="0" wp14:anchorId="693414D3" wp14:editId="7A68AE09">
            <wp:extent cx="2444750" cy="9173261"/>
            <wp:effectExtent l="0" t="0" r="0" b="889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Displje Model.jpg"/>
                    <pic:cNvPicPr/>
                  </pic:nvPicPr>
                  <pic:blipFill rotWithShape="1">
                    <a:blip r:embed="rId182">
                      <a:extLst>
                        <a:ext uri="{28A0092B-C50C-407E-A947-70E740481C1C}">
                          <a14:useLocalDpi xmlns:a14="http://schemas.microsoft.com/office/drawing/2010/main" val="0"/>
                        </a:ext>
                      </a:extLst>
                    </a:blip>
                    <a:srcRect t="52657" r="41645" b="39522"/>
                    <a:stretch/>
                  </pic:blipFill>
                  <pic:spPr bwMode="auto">
                    <a:xfrm>
                      <a:off x="0" y="0"/>
                      <a:ext cx="2447189" cy="9182413"/>
                    </a:xfrm>
                    <a:prstGeom prst="rect">
                      <a:avLst/>
                    </a:prstGeom>
                    <a:ln>
                      <a:noFill/>
                    </a:ln>
                    <a:extLst>
                      <a:ext uri="{53640926-AAD7-44D8-BBD7-CCE9431645EC}">
                        <a14:shadowObscured xmlns:a14="http://schemas.microsoft.com/office/drawing/2010/main"/>
                      </a:ext>
                    </a:extLst>
                  </pic:spPr>
                </pic:pic>
              </a:graphicData>
            </a:graphic>
          </wp:inline>
        </w:drawing>
      </w:r>
    </w:p>
    <w:p w14:paraId="0CEAE742" w14:textId="4A46F8DF" w:rsidR="00E9239B" w:rsidRPr="002A60BD" w:rsidRDefault="000B766C" w:rsidP="00E9239B">
      <w:pPr>
        <w:pStyle w:val="Slike"/>
      </w:pPr>
      <w:r w:rsidRPr="002A60BD">
        <w:rPr>
          <w:lang w:val="en-US"/>
        </w:rPr>
        <w:lastRenderedPageBreak/>
        <w:drawing>
          <wp:inline distT="0" distB="0" distL="0" distR="0" wp14:anchorId="1FC65057" wp14:editId="40D4EA15">
            <wp:extent cx="2516429" cy="9114608"/>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Displje Model.jpg"/>
                    <pic:cNvPicPr/>
                  </pic:nvPicPr>
                  <pic:blipFill rotWithShape="1">
                    <a:blip r:embed="rId182">
                      <a:extLst>
                        <a:ext uri="{28A0092B-C50C-407E-A947-70E740481C1C}">
                          <a14:useLocalDpi xmlns:a14="http://schemas.microsoft.com/office/drawing/2010/main" val="0"/>
                        </a:ext>
                      </a:extLst>
                    </a:blip>
                    <a:srcRect l="1" t="60454" r="39111" b="31665"/>
                    <a:stretch/>
                  </pic:blipFill>
                  <pic:spPr bwMode="auto">
                    <a:xfrm>
                      <a:off x="0" y="0"/>
                      <a:ext cx="2516711" cy="9115628"/>
                    </a:xfrm>
                    <a:prstGeom prst="rect">
                      <a:avLst/>
                    </a:prstGeom>
                    <a:ln>
                      <a:noFill/>
                    </a:ln>
                    <a:extLst>
                      <a:ext uri="{53640926-AAD7-44D8-BBD7-CCE9431645EC}">
                        <a14:shadowObscured xmlns:a14="http://schemas.microsoft.com/office/drawing/2010/main"/>
                      </a:ext>
                    </a:extLst>
                  </pic:spPr>
                </pic:pic>
              </a:graphicData>
            </a:graphic>
          </wp:inline>
        </w:drawing>
      </w:r>
    </w:p>
    <w:p w14:paraId="2AB68646" w14:textId="4324EC1D" w:rsidR="00E9239B" w:rsidRPr="002A60BD" w:rsidRDefault="00E16C41" w:rsidP="00E9239B">
      <w:pPr>
        <w:pStyle w:val="Slike"/>
      </w:pPr>
      <w:r w:rsidRPr="002A60BD">
        <w:rPr>
          <w:lang w:val="en-US"/>
        </w:rPr>
        <w:lastRenderedPageBreak/>
        <w:drawing>
          <wp:inline distT="0" distB="0" distL="0" distR="0" wp14:anchorId="7A82EF1F" wp14:editId="74FF9758">
            <wp:extent cx="2484000" cy="9156646"/>
            <wp:effectExtent l="0" t="0" r="0" b="698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Displje Model.jpg"/>
                    <pic:cNvPicPr/>
                  </pic:nvPicPr>
                  <pic:blipFill rotWithShape="1">
                    <a:blip r:embed="rId182">
                      <a:extLst>
                        <a:ext uri="{28A0092B-C50C-407E-A947-70E740481C1C}">
                          <a14:useLocalDpi xmlns:a14="http://schemas.microsoft.com/office/drawing/2010/main" val="0"/>
                        </a:ext>
                      </a:extLst>
                    </a:blip>
                    <a:srcRect t="68368" r="41645" b="23940"/>
                    <a:stretch/>
                  </pic:blipFill>
                  <pic:spPr bwMode="auto">
                    <a:xfrm>
                      <a:off x="0" y="0"/>
                      <a:ext cx="2484000" cy="9156646"/>
                    </a:xfrm>
                    <a:prstGeom prst="rect">
                      <a:avLst/>
                    </a:prstGeom>
                    <a:ln>
                      <a:noFill/>
                    </a:ln>
                    <a:extLst>
                      <a:ext uri="{53640926-AAD7-44D8-BBD7-CCE9431645EC}">
                        <a14:shadowObscured xmlns:a14="http://schemas.microsoft.com/office/drawing/2010/main"/>
                      </a:ext>
                    </a:extLst>
                  </pic:spPr>
                </pic:pic>
              </a:graphicData>
            </a:graphic>
          </wp:inline>
        </w:drawing>
      </w:r>
    </w:p>
    <w:p w14:paraId="374A0738" w14:textId="0C5DFAD7" w:rsidR="00E9239B" w:rsidRPr="002A60BD" w:rsidRDefault="00E16C41" w:rsidP="00E9239B">
      <w:pPr>
        <w:pStyle w:val="Slike"/>
      </w:pPr>
      <w:r w:rsidRPr="002A60BD">
        <w:rPr>
          <w:lang w:val="en-US"/>
        </w:rPr>
        <w:lastRenderedPageBreak/>
        <w:drawing>
          <wp:inline distT="0" distB="0" distL="0" distR="0" wp14:anchorId="0C6CC4ED" wp14:editId="01072C54">
            <wp:extent cx="2757830" cy="9120505"/>
            <wp:effectExtent l="0" t="0" r="4445" b="444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Displje Model.jpg"/>
                    <pic:cNvPicPr/>
                  </pic:nvPicPr>
                  <pic:blipFill rotWithShape="1">
                    <a:blip r:embed="rId182">
                      <a:extLst>
                        <a:ext uri="{28A0092B-C50C-407E-A947-70E740481C1C}">
                          <a14:useLocalDpi xmlns:a14="http://schemas.microsoft.com/office/drawing/2010/main" val="0"/>
                        </a:ext>
                      </a:extLst>
                    </a:blip>
                    <a:srcRect l="-2124" t="76077" r="34651" b="15945"/>
                    <a:stretch/>
                  </pic:blipFill>
                  <pic:spPr bwMode="auto">
                    <a:xfrm>
                      <a:off x="0" y="0"/>
                      <a:ext cx="2757830" cy="9120505"/>
                    </a:xfrm>
                    <a:prstGeom prst="rect">
                      <a:avLst/>
                    </a:prstGeom>
                    <a:ln>
                      <a:noFill/>
                    </a:ln>
                    <a:extLst>
                      <a:ext uri="{53640926-AAD7-44D8-BBD7-CCE9431645EC}">
                        <a14:shadowObscured xmlns:a14="http://schemas.microsoft.com/office/drawing/2010/main"/>
                      </a:ext>
                    </a:extLst>
                  </pic:spPr>
                </pic:pic>
              </a:graphicData>
            </a:graphic>
          </wp:inline>
        </w:drawing>
      </w:r>
    </w:p>
    <w:p w14:paraId="2E03B661" w14:textId="6EB271FA" w:rsidR="00E9239B" w:rsidRPr="002A60BD" w:rsidRDefault="00DB336D" w:rsidP="00E9239B">
      <w:pPr>
        <w:pStyle w:val="Slike"/>
      </w:pPr>
      <w:r w:rsidRPr="002A60BD">
        <w:rPr>
          <w:lang w:val="en-US"/>
        </w:rPr>
        <w:lastRenderedPageBreak/>
        <w:drawing>
          <wp:inline distT="0" distB="0" distL="0" distR="0" wp14:anchorId="4ECB6BF8" wp14:editId="0547D716">
            <wp:extent cx="2591435" cy="9173261"/>
            <wp:effectExtent l="0" t="0" r="0" b="889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Displje Model.jpg"/>
                    <pic:cNvPicPr/>
                  </pic:nvPicPr>
                  <pic:blipFill rotWithShape="1">
                    <a:blip r:embed="rId182">
                      <a:extLst>
                        <a:ext uri="{28A0092B-C50C-407E-A947-70E740481C1C}">
                          <a14:useLocalDpi xmlns:a14="http://schemas.microsoft.com/office/drawing/2010/main" val="0"/>
                        </a:ext>
                      </a:extLst>
                    </a:blip>
                    <a:srcRect l="-2124" t="84062" r="34651" b="7389"/>
                    <a:stretch/>
                  </pic:blipFill>
                  <pic:spPr bwMode="auto">
                    <a:xfrm>
                      <a:off x="0" y="0"/>
                      <a:ext cx="2592000" cy="9175261"/>
                    </a:xfrm>
                    <a:prstGeom prst="rect">
                      <a:avLst/>
                    </a:prstGeom>
                    <a:ln>
                      <a:noFill/>
                    </a:ln>
                    <a:extLst>
                      <a:ext uri="{53640926-AAD7-44D8-BBD7-CCE9431645EC}">
                        <a14:shadowObscured xmlns:a14="http://schemas.microsoft.com/office/drawing/2010/main"/>
                      </a:ext>
                    </a:extLst>
                  </pic:spPr>
                </pic:pic>
              </a:graphicData>
            </a:graphic>
          </wp:inline>
        </w:drawing>
      </w:r>
    </w:p>
    <w:p w14:paraId="0B8206A9" w14:textId="1A512D4A" w:rsidR="00E9239B" w:rsidRPr="002A60BD" w:rsidRDefault="00DB336D" w:rsidP="00E9239B">
      <w:pPr>
        <w:pStyle w:val="Slike"/>
      </w:pPr>
      <w:r w:rsidRPr="002A60BD">
        <w:rPr>
          <w:lang w:val="en-US"/>
        </w:rPr>
        <w:lastRenderedPageBreak/>
        <w:drawing>
          <wp:inline distT="0" distB="0" distL="0" distR="0" wp14:anchorId="212992C9" wp14:editId="55FFA968">
            <wp:extent cx="2587625" cy="8023022"/>
            <wp:effectExtent l="0" t="0" r="3175"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Displje Model.jpg"/>
                    <pic:cNvPicPr/>
                  </pic:nvPicPr>
                  <pic:blipFill rotWithShape="1">
                    <a:blip r:embed="rId182">
                      <a:extLst>
                        <a:ext uri="{28A0092B-C50C-407E-A947-70E740481C1C}">
                          <a14:useLocalDpi xmlns:a14="http://schemas.microsoft.com/office/drawing/2010/main" val="0"/>
                        </a:ext>
                      </a:extLst>
                    </a:blip>
                    <a:srcRect l="-2124" t="92602" r="34651" b="-97"/>
                    <a:stretch/>
                  </pic:blipFill>
                  <pic:spPr bwMode="auto">
                    <a:xfrm>
                      <a:off x="0" y="0"/>
                      <a:ext cx="2592000" cy="8036587"/>
                    </a:xfrm>
                    <a:prstGeom prst="rect">
                      <a:avLst/>
                    </a:prstGeom>
                    <a:ln>
                      <a:noFill/>
                    </a:ln>
                    <a:extLst>
                      <a:ext uri="{53640926-AAD7-44D8-BBD7-CCE9431645EC}">
                        <a14:shadowObscured xmlns:a14="http://schemas.microsoft.com/office/drawing/2010/main"/>
                      </a:ext>
                    </a:extLst>
                  </pic:spPr>
                </pic:pic>
              </a:graphicData>
            </a:graphic>
          </wp:inline>
        </w:drawing>
      </w:r>
    </w:p>
    <w:p w14:paraId="5311FA89" w14:textId="77777777" w:rsidR="009F76F8" w:rsidRPr="002A60BD" w:rsidRDefault="009F76F8" w:rsidP="00E9239B">
      <w:pPr>
        <w:pStyle w:val="Slike"/>
      </w:pPr>
    </w:p>
    <w:p w14:paraId="2E392050" w14:textId="77777777" w:rsidR="00E9239B" w:rsidRPr="002A60BD" w:rsidRDefault="00E9239B" w:rsidP="00E9239B">
      <w:pPr>
        <w:pStyle w:val="Slike"/>
      </w:pPr>
    </w:p>
    <w:p w14:paraId="2FCD2ED5" w14:textId="77777777" w:rsidR="00E9239B" w:rsidRPr="002A60BD" w:rsidRDefault="00E9239B" w:rsidP="007B6C8D">
      <w:pPr>
        <w:ind w:firstLine="0"/>
        <w:rPr>
          <w:lang w:val="sr-Latn-ME"/>
        </w:rPr>
        <w:sectPr w:rsidR="00E9239B" w:rsidRPr="002A60BD" w:rsidSect="009E6E1E">
          <w:type w:val="continuous"/>
          <w:pgSz w:w="11907" w:h="16839" w:code="9"/>
          <w:pgMar w:top="1276" w:right="1440" w:bottom="1080" w:left="1440" w:header="720" w:footer="557" w:gutter="0"/>
          <w:cols w:num="2" w:sep="1" w:space="720"/>
          <w:docGrid w:linePitch="360"/>
        </w:sectPr>
      </w:pPr>
    </w:p>
    <w:p w14:paraId="70222262" w14:textId="37433EA2" w:rsidR="00E10F0D" w:rsidRPr="002A60BD" w:rsidRDefault="00E10F0D">
      <w:pPr>
        <w:spacing w:after="320"/>
        <w:ind w:firstLine="0"/>
        <w:jc w:val="left"/>
        <w:rPr>
          <w:lang w:val="sr-Latn-ME"/>
        </w:rPr>
      </w:pPr>
    </w:p>
    <w:sectPr w:rsidR="00E10F0D" w:rsidRPr="002A60BD" w:rsidSect="0093047E">
      <w:type w:val="continuous"/>
      <w:pgSz w:w="11907" w:h="16839" w:code="9"/>
      <w:pgMar w:top="1276" w:right="1440" w:bottom="1080" w:left="1440" w:header="720" w:footer="55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796EF1" w14:textId="77777777" w:rsidR="0046089E" w:rsidRDefault="0046089E">
      <w:pPr>
        <w:spacing w:after="0" w:line="240" w:lineRule="auto"/>
      </w:pPr>
      <w:r>
        <w:separator/>
      </w:r>
    </w:p>
    <w:p w14:paraId="74A203B7" w14:textId="77777777" w:rsidR="0046089E" w:rsidRDefault="0046089E"/>
  </w:endnote>
  <w:endnote w:type="continuationSeparator" w:id="0">
    <w:p w14:paraId="64CE07CE" w14:textId="77777777" w:rsidR="0046089E" w:rsidRDefault="0046089E">
      <w:pPr>
        <w:spacing w:after="0" w:line="240" w:lineRule="auto"/>
      </w:pPr>
      <w:r>
        <w:continuationSeparator/>
      </w:r>
    </w:p>
    <w:p w14:paraId="4F0E5AFA" w14:textId="77777777" w:rsidR="0046089E" w:rsidRDefault="0046089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0070C0"/>
      </w:rPr>
      <w:id w:val="-1153832189"/>
      <w:docPartObj>
        <w:docPartGallery w:val="Page Numbers (Bottom of Page)"/>
        <w:docPartUnique/>
      </w:docPartObj>
    </w:sdtPr>
    <w:sdtEndPr>
      <w:rPr>
        <w:noProof/>
      </w:rPr>
    </w:sdtEndPr>
    <w:sdtContent>
      <w:p w14:paraId="20390BA7" w14:textId="50DE8C50" w:rsidR="00D31BA3" w:rsidRPr="00153126" w:rsidRDefault="00D31BA3">
        <w:pPr>
          <w:pStyle w:val="Footer"/>
          <w:jc w:val="right"/>
          <w:rPr>
            <w:color w:val="0070C0"/>
          </w:rPr>
        </w:pPr>
        <w:r w:rsidRPr="00153126">
          <w:rPr>
            <w:b/>
            <w:caps w:val="0"/>
            <w:color w:val="0070C0"/>
            <w:sz w:val="18"/>
            <w:szCs w:val="18"/>
            <w:lang w:val="sr-Latn-ME"/>
          </w:rPr>
          <w:t>WIND</w:t>
        </w:r>
        <w:r>
          <w:rPr>
            <w:caps w:val="0"/>
            <w:color w:val="0070C0"/>
            <w:sz w:val="18"/>
            <w:szCs w:val="18"/>
            <w:lang w:val="sr-Latn-ME"/>
          </w:rPr>
          <w:t xml:space="preserve">  |  </w:t>
        </w:r>
        <w:r w:rsidRPr="00153126">
          <w:rPr>
            <w:b/>
            <w:caps w:val="0"/>
            <w:color w:val="0070C0"/>
            <w:sz w:val="18"/>
            <w:szCs w:val="18"/>
            <w:lang w:val="sr-Latn-ME"/>
          </w:rPr>
          <w:t>TopoGIS</w:t>
        </w:r>
        <w:r w:rsidRPr="00153126">
          <w:rPr>
            <w:caps w:val="0"/>
            <w:color w:val="0070C0"/>
            <w:sz w:val="18"/>
            <w:szCs w:val="18"/>
            <w:lang w:val="sr-Latn-ME"/>
          </w:rPr>
          <w:t xml:space="preserve">   Oktobar 2013</w:t>
        </w:r>
        <w:r>
          <w:rPr>
            <w:caps w:val="0"/>
            <w:color w:val="0070C0"/>
            <w:lang w:val="sr-Latn-ME"/>
          </w:rPr>
          <w:t xml:space="preserve">    </w:t>
        </w:r>
        <w:r w:rsidRPr="00153126">
          <w:rPr>
            <w:b/>
            <w:color w:val="0070C0"/>
            <w:sz w:val="22"/>
            <w:szCs w:val="22"/>
          </w:rPr>
          <w:fldChar w:fldCharType="begin"/>
        </w:r>
        <w:r w:rsidRPr="00153126">
          <w:rPr>
            <w:b/>
            <w:color w:val="0070C0"/>
            <w:sz w:val="22"/>
            <w:szCs w:val="22"/>
          </w:rPr>
          <w:instrText xml:space="preserve"> PAGE   \* MERGEFORMAT </w:instrText>
        </w:r>
        <w:r w:rsidRPr="00153126">
          <w:rPr>
            <w:b/>
            <w:color w:val="0070C0"/>
            <w:sz w:val="22"/>
            <w:szCs w:val="22"/>
          </w:rPr>
          <w:fldChar w:fldCharType="separate"/>
        </w:r>
        <w:r w:rsidR="0061316E">
          <w:rPr>
            <w:b/>
            <w:noProof/>
            <w:color w:val="0070C0"/>
            <w:sz w:val="22"/>
            <w:szCs w:val="22"/>
          </w:rPr>
          <w:t>84</w:t>
        </w:r>
        <w:r w:rsidRPr="00153126">
          <w:rPr>
            <w:b/>
            <w:noProof/>
            <w:color w:val="0070C0"/>
            <w:sz w:val="22"/>
            <w:szCs w:val="22"/>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DE80F3F" w14:textId="77777777" w:rsidR="0046089E" w:rsidRDefault="0046089E">
      <w:pPr>
        <w:spacing w:after="0" w:line="240" w:lineRule="auto"/>
      </w:pPr>
      <w:r>
        <w:separator/>
      </w:r>
    </w:p>
    <w:p w14:paraId="5A9DC78A" w14:textId="77777777" w:rsidR="0046089E" w:rsidRDefault="0046089E"/>
  </w:footnote>
  <w:footnote w:type="continuationSeparator" w:id="0">
    <w:p w14:paraId="0E8F0598" w14:textId="77777777" w:rsidR="0046089E" w:rsidRDefault="0046089E">
      <w:pPr>
        <w:spacing w:after="0" w:line="240" w:lineRule="auto"/>
      </w:pPr>
      <w:r>
        <w:continuationSeparator/>
      </w:r>
    </w:p>
    <w:p w14:paraId="1FD64ACC" w14:textId="77777777" w:rsidR="0046089E" w:rsidRDefault="0046089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F27930" w14:textId="77777777" w:rsidR="00D31BA3" w:rsidRPr="009875E1" w:rsidRDefault="00D31BA3" w:rsidP="00D96E88">
    <w:pPr>
      <w:pStyle w:val="Header"/>
      <w:pBdr>
        <w:bottom w:val="single" w:sz="4" w:space="1" w:color="0070C0"/>
      </w:pBdr>
      <w:ind w:firstLine="0"/>
      <w:jc w:val="center"/>
      <w:rPr>
        <w:rFonts w:asciiTheme="majorHAnsi" w:hAnsiTheme="majorHAnsi"/>
        <w:color w:val="0070C0"/>
        <w:sz w:val="20"/>
        <w:lang w:val="sr-Latn-ME"/>
      </w:rPr>
    </w:pPr>
    <w:sdt>
      <w:sdtPr>
        <w:rPr>
          <w:rFonts w:asciiTheme="majorHAnsi" w:hAnsiTheme="majorHAnsi"/>
          <w:color w:val="0070C0"/>
          <w:sz w:val="20"/>
          <w:lang w:val="sr-Latn-ME"/>
        </w:rPr>
        <w:alias w:val="Title"/>
        <w:tag w:val=""/>
        <w:id w:val="-2109883085"/>
        <w:placeholder>
          <w:docPart w:val="5DB1E54E5C744F47B8DFEA9F024F1B50"/>
        </w:placeholder>
        <w:dataBinding w:prefixMappings="xmlns:ns0='http://purl.org/dc/elements/1.1/' xmlns:ns1='http://schemas.openxmlformats.org/package/2006/metadata/core-properties' " w:xpath="/ns1:coreProperties[1]/ns0:title[1]" w:storeItemID="{6C3C8BC8-F283-45AE-878A-BAB7291924A1}"/>
        <w:text/>
      </w:sdtPr>
      <w:sdtContent>
        <w:r w:rsidRPr="009875E1">
          <w:rPr>
            <w:rFonts w:asciiTheme="majorHAnsi" w:hAnsiTheme="majorHAnsi"/>
            <w:color w:val="0070C0"/>
            <w:sz w:val="20"/>
            <w:lang w:val="sr-Latn-ME"/>
          </w:rPr>
          <w:t>Uputstvo za primjenu GIS Database MonPlanGML</w:t>
        </w:r>
      </w:sdtContent>
    </w:sdt>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BB2691"/>
    <w:multiLevelType w:val="hybridMultilevel"/>
    <w:tmpl w:val="C03E9030"/>
    <w:lvl w:ilvl="0" w:tplc="1A406440">
      <w:start w:val="1"/>
      <w:numFmt w:val="decimal"/>
      <w:lvlText w:val="%1."/>
      <w:lvlJc w:val="left"/>
      <w:pPr>
        <w:ind w:left="1145" w:hanging="360"/>
      </w:pPr>
      <w:rPr>
        <w:b/>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1">
    <w:nsid w:val="02302A12"/>
    <w:multiLevelType w:val="hybridMultilevel"/>
    <w:tmpl w:val="84C4FB5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DA4D1F"/>
    <w:multiLevelType w:val="hybridMultilevel"/>
    <w:tmpl w:val="35F2024E"/>
    <w:lvl w:ilvl="0" w:tplc="04090005">
      <w:start w:val="1"/>
      <w:numFmt w:val="bullet"/>
      <w:lvlText w:val=""/>
      <w:lvlJc w:val="left"/>
      <w:pPr>
        <w:ind w:left="1145" w:hanging="360"/>
      </w:pPr>
      <w:rPr>
        <w:rFonts w:ascii="Wingdings" w:hAnsi="Wingdings" w:hint="default"/>
      </w:rPr>
    </w:lvl>
    <w:lvl w:ilvl="1" w:tplc="1806FD86">
      <w:start w:val="1"/>
      <w:numFmt w:val="lowerLetter"/>
      <w:lvlText w:val="%2)"/>
      <w:lvlJc w:val="left"/>
      <w:pPr>
        <w:ind w:left="1865" w:hanging="360"/>
      </w:pPr>
      <w:rPr>
        <w:rFonts w:hint="default"/>
        <w:b/>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
    <w:nsid w:val="067610BF"/>
    <w:multiLevelType w:val="hybridMultilevel"/>
    <w:tmpl w:val="5540E6FE"/>
    <w:lvl w:ilvl="0" w:tplc="04090005">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4">
    <w:nsid w:val="0A760EA0"/>
    <w:multiLevelType w:val="hybridMultilevel"/>
    <w:tmpl w:val="8CE005E0"/>
    <w:lvl w:ilvl="0" w:tplc="A3AEDC58">
      <w:start w:val="1"/>
      <w:numFmt w:val="decimal"/>
      <w:lvlText w:val="%1."/>
      <w:lvlJc w:val="left"/>
      <w:pPr>
        <w:ind w:left="1145" w:hanging="360"/>
      </w:pPr>
      <w:rPr>
        <w:b/>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5">
    <w:nsid w:val="0FB84840"/>
    <w:multiLevelType w:val="hybridMultilevel"/>
    <w:tmpl w:val="1978612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0566F63"/>
    <w:multiLevelType w:val="hybridMultilevel"/>
    <w:tmpl w:val="C6B0D6D0"/>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140369E8"/>
    <w:multiLevelType w:val="hybridMultilevel"/>
    <w:tmpl w:val="A1D8524C"/>
    <w:lvl w:ilvl="0" w:tplc="80C8EF04">
      <w:start w:val="1"/>
      <w:numFmt w:val="decimal"/>
      <w:lvlText w:val="%1."/>
      <w:lvlJc w:val="left"/>
      <w:pPr>
        <w:ind w:left="1145" w:hanging="360"/>
      </w:pPr>
      <w:rPr>
        <w:b/>
      </w:rPr>
    </w:lvl>
    <w:lvl w:ilvl="1" w:tplc="04090019">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8">
    <w:nsid w:val="18C75091"/>
    <w:multiLevelType w:val="hybridMultilevel"/>
    <w:tmpl w:val="8CE005E0"/>
    <w:lvl w:ilvl="0" w:tplc="A3AEDC58">
      <w:start w:val="1"/>
      <w:numFmt w:val="decimal"/>
      <w:lvlText w:val="%1."/>
      <w:lvlJc w:val="left"/>
      <w:pPr>
        <w:ind w:left="1145" w:hanging="360"/>
      </w:pPr>
      <w:rPr>
        <w:b/>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9">
    <w:nsid w:val="18CC0519"/>
    <w:multiLevelType w:val="hybridMultilevel"/>
    <w:tmpl w:val="709CA5E2"/>
    <w:lvl w:ilvl="0" w:tplc="04090019">
      <w:start w:val="1"/>
      <w:numFmt w:val="lowerLetter"/>
      <w:lvlText w:val="%1."/>
      <w:lvlJc w:val="left"/>
      <w:pPr>
        <w:ind w:left="1145" w:hanging="360"/>
      </w:pPr>
      <w:rPr>
        <w:b/>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10">
    <w:nsid w:val="1F84547F"/>
    <w:multiLevelType w:val="hybridMultilevel"/>
    <w:tmpl w:val="ADE8235C"/>
    <w:lvl w:ilvl="0" w:tplc="04090013">
      <w:start w:val="1"/>
      <w:numFmt w:val="upperRoman"/>
      <w:lvlText w:val="%1."/>
      <w:lvlJc w:val="right"/>
      <w:pPr>
        <w:ind w:left="1145" w:hanging="360"/>
      </w:p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11">
    <w:nsid w:val="1F9E2CF3"/>
    <w:multiLevelType w:val="hybridMultilevel"/>
    <w:tmpl w:val="5F98C7DC"/>
    <w:lvl w:ilvl="0" w:tplc="125EFD7E">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12">
    <w:nsid w:val="29167701"/>
    <w:multiLevelType w:val="hybridMultilevel"/>
    <w:tmpl w:val="C770B5DE"/>
    <w:lvl w:ilvl="0" w:tplc="98C06B6E">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13">
    <w:nsid w:val="310B1FEB"/>
    <w:multiLevelType w:val="hybridMultilevel"/>
    <w:tmpl w:val="709CA5E2"/>
    <w:lvl w:ilvl="0" w:tplc="04090019">
      <w:start w:val="1"/>
      <w:numFmt w:val="lowerLetter"/>
      <w:lvlText w:val="%1."/>
      <w:lvlJc w:val="left"/>
      <w:pPr>
        <w:ind w:left="1145" w:hanging="360"/>
      </w:pPr>
      <w:rPr>
        <w:b/>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14">
    <w:nsid w:val="32116CEB"/>
    <w:multiLevelType w:val="hybridMultilevel"/>
    <w:tmpl w:val="9B80FFF4"/>
    <w:lvl w:ilvl="0" w:tplc="04090005">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5">
    <w:nsid w:val="344D3748"/>
    <w:multiLevelType w:val="multilevel"/>
    <w:tmpl w:val="188AC4C0"/>
    <w:lvl w:ilvl="0">
      <w:start w:val="1"/>
      <w:numFmt w:val="decimal"/>
      <w:pStyle w:val="Heading2"/>
      <w:lvlText w:val="%1"/>
      <w:lvlJc w:val="left"/>
      <w:pPr>
        <w:ind w:left="432" w:hanging="432"/>
      </w:pPr>
      <w:rPr>
        <w:b/>
      </w:rPr>
    </w:lvl>
    <w:lvl w:ilvl="1">
      <w:start w:val="1"/>
      <w:numFmt w:val="decimal"/>
      <w:pStyle w:val="Heading3"/>
      <w:lvlText w:val="%1.%2"/>
      <w:lvlJc w:val="left"/>
      <w:pPr>
        <w:ind w:left="576" w:hanging="576"/>
      </w:pPr>
    </w:lvl>
    <w:lvl w:ilvl="2">
      <w:start w:val="1"/>
      <w:numFmt w:val="decimal"/>
      <w:pStyle w:val="Heading4"/>
      <w:lvlText w:val="%1.%2.%3"/>
      <w:lvlJc w:val="left"/>
      <w:pPr>
        <w:ind w:left="720" w:hanging="720"/>
      </w:pPr>
    </w:lvl>
    <w:lvl w:ilvl="3">
      <w:start w:val="1"/>
      <w:numFmt w:val="decimal"/>
      <w:pStyle w:val="Heading5"/>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nsid w:val="377125B5"/>
    <w:multiLevelType w:val="hybridMultilevel"/>
    <w:tmpl w:val="B80055F2"/>
    <w:lvl w:ilvl="0" w:tplc="04090005">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7">
    <w:nsid w:val="385E237F"/>
    <w:multiLevelType w:val="hybridMultilevel"/>
    <w:tmpl w:val="1F045EF0"/>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4BB23AA2"/>
    <w:multiLevelType w:val="hybridMultilevel"/>
    <w:tmpl w:val="A1D8524C"/>
    <w:lvl w:ilvl="0" w:tplc="80C8EF04">
      <w:start w:val="1"/>
      <w:numFmt w:val="decimal"/>
      <w:lvlText w:val="%1."/>
      <w:lvlJc w:val="left"/>
      <w:pPr>
        <w:ind w:left="1145" w:hanging="360"/>
      </w:pPr>
      <w:rPr>
        <w:b/>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19">
    <w:nsid w:val="4E50125F"/>
    <w:multiLevelType w:val="hybridMultilevel"/>
    <w:tmpl w:val="7B56FC5C"/>
    <w:lvl w:ilvl="0" w:tplc="AAB8CBAE">
      <w:start w:val="1"/>
      <w:numFmt w:val="lowerLetter"/>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0">
    <w:nsid w:val="4F6A4F47"/>
    <w:multiLevelType w:val="hybridMultilevel"/>
    <w:tmpl w:val="3EA2203E"/>
    <w:lvl w:ilvl="0" w:tplc="73AAAF80">
      <w:start w:val="1"/>
      <w:numFmt w:val="decimal"/>
      <w:lvlText w:val="%1."/>
      <w:lvlJc w:val="left"/>
      <w:pPr>
        <w:ind w:left="1145" w:hanging="360"/>
      </w:pPr>
      <w:rPr>
        <w:b/>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21">
    <w:nsid w:val="50161E49"/>
    <w:multiLevelType w:val="hybridMultilevel"/>
    <w:tmpl w:val="35427678"/>
    <w:lvl w:ilvl="0" w:tplc="36108952">
      <w:start w:val="1"/>
      <w:numFmt w:val="decimal"/>
      <w:lvlText w:val="%1."/>
      <w:lvlJc w:val="left"/>
      <w:pPr>
        <w:ind w:left="1145" w:hanging="360"/>
      </w:pPr>
      <w:rPr>
        <w:b/>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22">
    <w:nsid w:val="512F2F4F"/>
    <w:multiLevelType w:val="hybridMultilevel"/>
    <w:tmpl w:val="35427678"/>
    <w:lvl w:ilvl="0" w:tplc="36108952">
      <w:start w:val="1"/>
      <w:numFmt w:val="decimal"/>
      <w:lvlText w:val="%1."/>
      <w:lvlJc w:val="left"/>
      <w:pPr>
        <w:ind w:left="1145" w:hanging="360"/>
      </w:pPr>
      <w:rPr>
        <w:b/>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23">
    <w:nsid w:val="54631D57"/>
    <w:multiLevelType w:val="hybridMultilevel"/>
    <w:tmpl w:val="301E5C7C"/>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58697444"/>
    <w:multiLevelType w:val="hybridMultilevel"/>
    <w:tmpl w:val="6CE6270C"/>
    <w:lvl w:ilvl="0" w:tplc="6FD227A8">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BA934AD"/>
    <w:multiLevelType w:val="hybridMultilevel"/>
    <w:tmpl w:val="B6BCBAFC"/>
    <w:lvl w:ilvl="0" w:tplc="5B869FCA">
      <w:start w:val="1"/>
      <w:numFmt w:val="lowerLetter"/>
      <w:lvlText w:val="%1)"/>
      <w:lvlJc w:val="left"/>
      <w:pPr>
        <w:ind w:left="936" w:hanging="360"/>
      </w:pPr>
      <w:rPr>
        <w:rFonts w:hint="default"/>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26">
    <w:nsid w:val="63FB5573"/>
    <w:multiLevelType w:val="hybridMultilevel"/>
    <w:tmpl w:val="35427678"/>
    <w:lvl w:ilvl="0" w:tplc="36108952">
      <w:start w:val="1"/>
      <w:numFmt w:val="decimal"/>
      <w:lvlText w:val="%1."/>
      <w:lvlJc w:val="left"/>
      <w:pPr>
        <w:ind w:left="1145" w:hanging="360"/>
      </w:pPr>
      <w:rPr>
        <w:b/>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27">
    <w:nsid w:val="64090885"/>
    <w:multiLevelType w:val="hybridMultilevel"/>
    <w:tmpl w:val="9198134E"/>
    <w:lvl w:ilvl="0" w:tplc="AD702B2C">
      <w:start w:val="1"/>
      <w:numFmt w:val="lowerLetter"/>
      <w:lvlText w:val="%1)"/>
      <w:lvlJc w:val="left"/>
      <w:pPr>
        <w:ind w:left="845" w:hanging="360"/>
      </w:pPr>
      <w:rPr>
        <w:rFonts w:hint="default"/>
      </w:rPr>
    </w:lvl>
    <w:lvl w:ilvl="1" w:tplc="04090019" w:tentative="1">
      <w:start w:val="1"/>
      <w:numFmt w:val="lowerLetter"/>
      <w:lvlText w:val="%2."/>
      <w:lvlJc w:val="left"/>
      <w:pPr>
        <w:ind w:left="1565" w:hanging="360"/>
      </w:pPr>
    </w:lvl>
    <w:lvl w:ilvl="2" w:tplc="0409001B" w:tentative="1">
      <w:start w:val="1"/>
      <w:numFmt w:val="lowerRoman"/>
      <w:lvlText w:val="%3."/>
      <w:lvlJc w:val="right"/>
      <w:pPr>
        <w:ind w:left="2285" w:hanging="180"/>
      </w:pPr>
    </w:lvl>
    <w:lvl w:ilvl="3" w:tplc="0409000F" w:tentative="1">
      <w:start w:val="1"/>
      <w:numFmt w:val="decimal"/>
      <w:lvlText w:val="%4."/>
      <w:lvlJc w:val="left"/>
      <w:pPr>
        <w:ind w:left="3005" w:hanging="360"/>
      </w:pPr>
    </w:lvl>
    <w:lvl w:ilvl="4" w:tplc="04090019" w:tentative="1">
      <w:start w:val="1"/>
      <w:numFmt w:val="lowerLetter"/>
      <w:lvlText w:val="%5."/>
      <w:lvlJc w:val="left"/>
      <w:pPr>
        <w:ind w:left="3725" w:hanging="360"/>
      </w:pPr>
    </w:lvl>
    <w:lvl w:ilvl="5" w:tplc="0409001B" w:tentative="1">
      <w:start w:val="1"/>
      <w:numFmt w:val="lowerRoman"/>
      <w:lvlText w:val="%6."/>
      <w:lvlJc w:val="right"/>
      <w:pPr>
        <w:ind w:left="4445" w:hanging="180"/>
      </w:pPr>
    </w:lvl>
    <w:lvl w:ilvl="6" w:tplc="0409000F" w:tentative="1">
      <w:start w:val="1"/>
      <w:numFmt w:val="decimal"/>
      <w:lvlText w:val="%7."/>
      <w:lvlJc w:val="left"/>
      <w:pPr>
        <w:ind w:left="5165" w:hanging="360"/>
      </w:pPr>
    </w:lvl>
    <w:lvl w:ilvl="7" w:tplc="04090019" w:tentative="1">
      <w:start w:val="1"/>
      <w:numFmt w:val="lowerLetter"/>
      <w:lvlText w:val="%8."/>
      <w:lvlJc w:val="left"/>
      <w:pPr>
        <w:ind w:left="5885" w:hanging="360"/>
      </w:pPr>
    </w:lvl>
    <w:lvl w:ilvl="8" w:tplc="0409001B" w:tentative="1">
      <w:start w:val="1"/>
      <w:numFmt w:val="lowerRoman"/>
      <w:lvlText w:val="%9."/>
      <w:lvlJc w:val="right"/>
      <w:pPr>
        <w:ind w:left="6605" w:hanging="180"/>
      </w:pPr>
    </w:lvl>
  </w:abstractNum>
  <w:abstractNum w:abstractNumId="28">
    <w:nsid w:val="64D87E9F"/>
    <w:multiLevelType w:val="hybridMultilevel"/>
    <w:tmpl w:val="F398BDA6"/>
    <w:lvl w:ilvl="0" w:tplc="1806FD86">
      <w:start w:val="1"/>
      <w:numFmt w:val="lowerLetter"/>
      <w:lvlText w:val="%1)"/>
      <w:lvlJc w:val="left"/>
      <w:pPr>
        <w:ind w:left="1145" w:hanging="360"/>
      </w:pPr>
      <w:rPr>
        <w:rFonts w:hint="default"/>
        <w:b/>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9">
    <w:nsid w:val="65A8312F"/>
    <w:multiLevelType w:val="hybridMultilevel"/>
    <w:tmpl w:val="74B6EE46"/>
    <w:lvl w:ilvl="0" w:tplc="AD78724E">
      <w:start w:val="1"/>
      <w:numFmt w:val="decimal"/>
      <w:lvlText w:val="%1."/>
      <w:lvlJc w:val="left"/>
      <w:pPr>
        <w:ind w:left="1145" w:hanging="360"/>
      </w:pPr>
      <w:rPr>
        <w:rFonts w:hint="default"/>
        <w:b/>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0">
    <w:nsid w:val="66440C9A"/>
    <w:multiLevelType w:val="hybridMultilevel"/>
    <w:tmpl w:val="4E045AFC"/>
    <w:lvl w:ilvl="0" w:tplc="04090005">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1">
    <w:nsid w:val="6E7712AF"/>
    <w:multiLevelType w:val="multilevel"/>
    <w:tmpl w:val="E7BE2B48"/>
    <w:lvl w:ilvl="0">
      <w:start w:val="1"/>
      <w:numFmt w:val="decimal"/>
      <w:lvlText w:val="%1."/>
      <w:lvlJc w:val="left"/>
      <w:pPr>
        <w:ind w:left="720" w:hanging="360"/>
      </w:pPr>
    </w:lvl>
    <w:lvl w:ilvl="1">
      <w:start w:val="3"/>
      <w:numFmt w:val="decimal"/>
      <w:isLgl/>
      <w:lvlText w:val="%1.%2"/>
      <w:lvlJc w:val="left"/>
      <w:pPr>
        <w:ind w:left="1401" w:hanging="1020"/>
      </w:pPr>
      <w:rPr>
        <w:rFonts w:hint="default"/>
      </w:rPr>
    </w:lvl>
    <w:lvl w:ilvl="2">
      <w:start w:val="3"/>
      <w:numFmt w:val="decimal"/>
      <w:isLgl/>
      <w:lvlText w:val="%1.%2.%3"/>
      <w:lvlJc w:val="left"/>
      <w:pPr>
        <w:ind w:left="1422" w:hanging="1020"/>
      </w:pPr>
      <w:rPr>
        <w:rFonts w:hint="default"/>
      </w:rPr>
    </w:lvl>
    <w:lvl w:ilvl="3">
      <w:start w:val="1"/>
      <w:numFmt w:val="decimal"/>
      <w:isLgl/>
      <w:lvlText w:val="%1.%2.%3.%4"/>
      <w:lvlJc w:val="left"/>
      <w:pPr>
        <w:ind w:left="1503" w:hanging="1080"/>
      </w:pPr>
      <w:rPr>
        <w:rFonts w:hint="default"/>
      </w:rPr>
    </w:lvl>
    <w:lvl w:ilvl="4">
      <w:start w:val="1"/>
      <w:numFmt w:val="decimal"/>
      <w:isLgl/>
      <w:lvlText w:val="%1.%2.%3.%4.%5"/>
      <w:lvlJc w:val="left"/>
      <w:pPr>
        <w:ind w:left="1524" w:hanging="1080"/>
      </w:pPr>
      <w:rPr>
        <w:rFonts w:hint="default"/>
      </w:rPr>
    </w:lvl>
    <w:lvl w:ilvl="5">
      <w:start w:val="1"/>
      <w:numFmt w:val="decimal"/>
      <w:isLgl/>
      <w:lvlText w:val="%1.%2.%3.%4.%5.%6"/>
      <w:lvlJc w:val="left"/>
      <w:pPr>
        <w:ind w:left="1905" w:hanging="1440"/>
      </w:pPr>
      <w:rPr>
        <w:rFonts w:hint="default"/>
      </w:rPr>
    </w:lvl>
    <w:lvl w:ilvl="6">
      <w:start w:val="1"/>
      <w:numFmt w:val="decimal"/>
      <w:isLgl/>
      <w:lvlText w:val="%1.%2.%3.%4.%5.%6.%7"/>
      <w:lvlJc w:val="left"/>
      <w:pPr>
        <w:ind w:left="1926" w:hanging="1440"/>
      </w:pPr>
      <w:rPr>
        <w:rFonts w:hint="default"/>
      </w:rPr>
    </w:lvl>
    <w:lvl w:ilvl="7">
      <w:start w:val="1"/>
      <w:numFmt w:val="decimal"/>
      <w:isLgl/>
      <w:lvlText w:val="%1.%2.%3.%4.%5.%6.%7.%8"/>
      <w:lvlJc w:val="left"/>
      <w:pPr>
        <w:ind w:left="2307" w:hanging="1800"/>
      </w:pPr>
      <w:rPr>
        <w:rFonts w:hint="default"/>
      </w:rPr>
    </w:lvl>
    <w:lvl w:ilvl="8">
      <w:start w:val="1"/>
      <w:numFmt w:val="decimal"/>
      <w:isLgl/>
      <w:lvlText w:val="%1.%2.%3.%4.%5.%6.%7.%8.%9"/>
      <w:lvlJc w:val="left"/>
      <w:pPr>
        <w:ind w:left="2328" w:hanging="1800"/>
      </w:pPr>
      <w:rPr>
        <w:rFonts w:hint="default"/>
      </w:rPr>
    </w:lvl>
  </w:abstractNum>
  <w:abstractNum w:abstractNumId="32">
    <w:nsid w:val="723D6A36"/>
    <w:multiLevelType w:val="hybridMultilevel"/>
    <w:tmpl w:val="AD1A39B2"/>
    <w:lvl w:ilvl="0" w:tplc="0409001B">
      <w:start w:val="1"/>
      <w:numFmt w:val="lowerRoman"/>
      <w:lvlText w:val="%1."/>
      <w:lvlJc w:val="right"/>
      <w:pPr>
        <w:ind w:left="1145" w:hanging="360"/>
      </w:p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33">
    <w:nsid w:val="7823248D"/>
    <w:multiLevelType w:val="hybridMultilevel"/>
    <w:tmpl w:val="6C52FFFA"/>
    <w:lvl w:ilvl="0" w:tplc="D2A0E394">
      <w:start w:val="1"/>
      <w:numFmt w:val="lowerLetter"/>
      <w:lvlText w:val="%1."/>
      <w:lvlJc w:val="left"/>
      <w:pPr>
        <w:ind w:left="1145" w:hanging="360"/>
      </w:pPr>
      <w:rPr>
        <w:b/>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34">
    <w:nsid w:val="7CD833E4"/>
    <w:multiLevelType w:val="hybridMultilevel"/>
    <w:tmpl w:val="F09076B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E0149F5"/>
    <w:multiLevelType w:val="hybridMultilevel"/>
    <w:tmpl w:val="E76CDFA8"/>
    <w:lvl w:ilvl="0" w:tplc="04090005">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num w:numId="1">
    <w:abstractNumId w:val="15"/>
  </w:num>
  <w:num w:numId="2">
    <w:abstractNumId w:val="13"/>
  </w:num>
  <w:num w:numId="3">
    <w:abstractNumId w:val="10"/>
  </w:num>
  <w:num w:numId="4">
    <w:abstractNumId w:val="33"/>
  </w:num>
  <w:num w:numId="5">
    <w:abstractNumId w:val="28"/>
  </w:num>
  <w:num w:numId="6">
    <w:abstractNumId w:val="35"/>
  </w:num>
  <w:num w:numId="7">
    <w:abstractNumId w:val="24"/>
  </w:num>
  <w:num w:numId="8">
    <w:abstractNumId w:val="0"/>
  </w:num>
  <w:num w:numId="9">
    <w:abstractNumId w:val="8"/>
  </w:num>
  <w:num w:numId="10">
    <w:abstractNumId w:val="20"/>
  </w:num>
  <w:num w:numId="11">
    <w:abstractNumId w:val="3"/>
  </w:num>
  <w:num w:numId="12">
    <w:abstractNumId w:val="18"/>
  </w:num>
  <w:num w:numId="13">
    <w:abstractNumId w:val="30"/>
  </w:num>
  <w:num w:numId="14">
    <w:abstractNumId w:val="32"/>
  </w:num>
  <w:num w:numId="15">
    <w:abstractNumId w:val="16"/>
  </w:num>
  <w:num w:numId="16">
    <w:abstractNumId w:val="4"/>
  </w:num>
  <w:num w:numId="17">
    <w:abstractNumId w:val="9"/>
  </w:num>
  <w:num w:numId="18">
    <w:abstractNumId w:val="14"/>
  </w:num>
  <w:num w:numId="19">
    <w:abstractNumId w:val="7"/>
  </w:num>
  <w:num w:numId="20">
    <w:abstractNumId w:val="21"/>
  </w:num>
  <w:num w:numId="21">
    <w:abstractNumId w:val="34"/>
  </w:num>
  <w:num w:numId="22">
    <w:abstractNumId w:val="22"/>
  </w:num>
  <w:num w:numId="2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9"/>
  </w:num>
  <w:num w:numId="25">
    <w:abstractNumId w:val="26"/>
  </w:num>
  <w:num w:numId="26">
    <w:abstractNumId w:val="2"/>
  </w:num>
  <w:num w:numId="27">
    <w:abstractNumId w:val="31"/>
  </w:num>
  <w:num w:numId="28">
    <w:abstractNumId w:val="5"/>
  </w:num>
  <w:num w:numId="29">
    <w:abstractNumId w:val="1"/>
  </w:num>
  <w:num w:numId="30">
    <w:abstractNumId w:val="12"/>
  </w:num>
  <w:num w:numId="31">
    <w:abstractNumId w:val="25"/>
  </w:num>
  <w:num w:numId="32">
    <w:abstractNumId w:val="23"/>
  </w:num>
  <w:num w:numId="33">
    <w:abstractNumId w:val="17"/>
  </w:num>
  <w:num w:numId="34">
    <w:abstractNumId w:val="6"/>
  </w:num>
  <w:num w:numId="35">
    <w:abstractNumId w:val="27"/>
  </w:num>
  <w:num w:numId="36">
    <w:abstractNumId w:val="19"/>
  </w:num>
  <w:num w:numId="37">
    <w:abstractNumId w:val="11"/>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hideSpellingErrors/>
  <w:proofState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42DC"/>
    <w:rsid w:val="00002C42"/>
    <w:rsid w:val="00003DE1"/>
    <w:rsid w:val="0000607A"/>
    <w:rsid w:val="00006A66"/>
    <w:rsid w:val="0001003F"/>
    <w:rsid w:val="000125C2"/>
    <w:rsid w:val="00013B23"/>
    <w:rsid w:val="00017CC9"/>
    <w:rsid w:val="00020384"/>
    <w:rsid w:val="000204D0"/>
    <w:rsid w:val="00020FB2"/>
    <w:rsid w:val="00021344"/>
    <w:rsid w:val="00023D51"/>
    <w:rsid w:val="00025F42"/>
    <w:rsid w:val="00026E01"/>
    <w:rsid w:val="000304EB"/>
    <w:rsid w:val="00031417"/>
    <w:rsid w:val="000320C9"/>
    <w:rsid w:val="000340EE"/>
    <w:rsid w:val="0003442B"/>
    <w:rsid w:val="00034979"/>
    <w:rsid w:val="00037FEB"/>
    <w:rsid w:val="0004094B"/>
    <w:rsid w:val="00040F7E"/>
    <w:rsid w:val="000434A7"/>
    <w:rsid w:val="000471A1"/>
    <w:rsid w:val="000508CC"/>
    <w:rsid w:val="000511E6"/>
    <w:rsid w:val="000548AA"/>
    <w:rsid w:val="00061156"/>
    <w:rsid w:val="00065541"/>
    <w:rsid w:val="000656E2"/>
    <w:rsid w:val="00066ACF"/>
    <w:rsid w:val="00067029"/>
    <w:rsid w:val="0007041F"/>
    <w:rsid w:val="00070B15"/>
    <w:rsid w:val="00071350"/>
    <w:rsid w:val="000714E3"/>
    <w:rsid w:val="00071E19"/>
    <w:rsid w:val="00072554"/>
    <w:rsid w:val="00072F05"/>
    <w:rsid w:val="00074DBF"/>
    <w:rsid w:val="00075E26"/>
    <w:rsid w:val="00076E0F"/>
    <w:rsid w:val="00080849"/>
    <w:rsid w:val="000816E4"/>
    <w:rsid w:val="0008318D"/>
    <w:rsid w:val="00086548"/>
    <w:rsid w:val="0009207A"/>
    <w:rsid w:val="00092C7A"/>
    <w:rsid w:val="0009311A"/>
    <w:rsid w:val="00095F35"/>
    <w:rsid w:val="00096F49"/>
    <w:rsid w:val="000A03DA"/>
    <w:rsid w:val="000A2D9F"/>
    <w:rsid w:val="000A63DF"/>
    <w:rsid w:val="000B0713"/>
    <w:rsid w:val="000B4639"/>
    <w:rsid w:val="000B4E94"/>
    <w:rsid w:val="000B766C"/>
    <w:rsid w:val="000C019C"/>
    <w:rsid w:val="000C1306"/>
    <w:rsid w:val="000C22DB"/>
    <w:rsid w:val="000C2311"/>
    <w:rsid w:val="000C500A"/>
    <w:rsid w:val="000C539F"/>
    <w:rsid w:val="000C5BD5"/>
    <w:rsid w:val="000C6432"/>
    <w:rsid w:val="000C67F5"/>
    <w:rsid w:val="000C6D35"/>
    <w:rsid w:val="000D25E3"/>
    <w:rsid w:val="000D3056"/>
    <w:rsid w:val="000D465C"/>
    <w:rsid w:val="000D475A"/>
    <w:rsid w:val="000D58CF"/>
    <w:rsid w:val="000D66A3"/>
    <w:rsid w:val="000E47B9"/>
    <w:rsid w:val="000E52B8"/>
    <w:rsid w:val="000E54ED"/>
    <w:rsid w:val="000E5F4D"/>
    <w:rsid w:val="000E6C75"/>
    <w:rsid w:val="000F32EE"/>
    <w:rsid w:val="000F37E6"/>
    <w:rsid w:val="000F55E6"/>
    <w:rsid w:val="000F68B0"/>
    <w:rsid w:val="001031AC"/>
    <w:rsid w:val="00105241"/>
    <w:rsid w:val="00105C99"/>
    <w:rsid w:val="0010619B"/>
    <w:rsid w:val="001067DB"/>
    <w:rsid w:val="00106E4F"/>
    <w:rsid w:val="00107728"/>
    <w:rsid w:val="0011100B"/>
    <w:rsid w:val="00112063"/>
    <w:rsid w:val="00113D63"/>
    <w:rsid w:val="0011663B"/>
    <w:rsid w:val="00121098"/>
    <w:rsid w:val="0012138C"/>
    <w:rsid w:val="00122905"/>
    <w:rsid w:val="00122F70"/>
    <w:rsid w:val="0012539A"/>
    <w:rsid w:val="00130B09"/>
    <w:rsid w:val="00131536"/>
    <w:rsid w:val="00131C57"/>
    <w:rsid w:val="00135203"/>
    <w:rsid w:val="00135D68"/>
    <w:rsid w:val="001379C3"/>
    <w:rsid w:val="001404B7"/>
    <w:rsid w:val="001410BC"/>
    <w:rsid w:val="00147EC2"/>
    <w:rsid w:val="00150082"/>
    <w:rsid w:val="00150693"/>
    <w:rsid w:val="001521E4"/>
    <w:rsid w:val="001523E2"/>
    <w:rsid w:val="00153126"/>
    <w:rsid w:val="00153683"/>
    <w:rsid w:val="00153BD9"/>
    <w:rsid w:val="00154964"/>
    <w:rsid w:val="00155316"/>
    <w:rsid w:val="00155E3B"/>
    <w:rsid w:val="00156731"/>
    <w:rsid w:val="001567B1"/>
    <w:rsid w:val="001600C6"/>
    <w:rsid w:val="0016170C"/>
    <w:rsid w:val="001626C9"/>
    <w:rsid w:val="00163357"/>
    <w:rsid w:val="00163CFB"/>
    <w:rsid w:val="00164436"/>
    <w:rsid w:val="001655F5"/>
    <w:rsid w:val="001656A4"/>
    <w:rsid w:val="00165710"/>
    <w:rsid w:val="00165DAD"/>
    <w:rsid w:val="00167344"/>
    <w:rsid w:val="00171B3B"/>
    <w:rsid w:val="00175577"/>
    <w:rsid w:val="00176480"/>
    <w:rsid w:val="0018032C"/>
    <w:rsid w:val="001834C6"/>
    <w:rsid w:val="001844D2"/>
    <w:rsid w:val="00184574"/>
    <w:rsid w:val="001849DC"/>
    <w:rsid w:val="00184D44"/>
    <w:rsid w:val="001874E4"/>
    <w:rsid w:val="00192796"/>
    <w:rsid w:val="0019646F"/>
    <w:rsid w:val="001A0A82"/>
    <w:rsid w:val="001A19A6"/>
    <w:rsid w:val="001A3970"/>
    <w:rsid w:val="001A3B38"/>
    <w:rsid w:val="001A4D67"/>
    <w:rsid w:val="001A5D15"/>
    <w:rsid w:val="001B3E10"/>
    <w:rsid w:val="001B4603"/>
    <w:rsid w:val="001B47A1"/>
    <w:rsid w:val="001B49A7"/>
    <w:rsid w:val="001B4C76"/>
    <w:rsid w:val="001B6346"/>
    <w:rsid w:val="001C096D"/>
    <w:rsid w:val="001C2304"/>
    <w:rsid w:val="001C30AD"/>
    <w:rsid w:val="001C483C"/>
    <w:rsid w:val="001C4E02"/>
    <w:rsid w:val="001C5AFB"/>
    <w:rsid w:val="001D1A27"/>
    <w:rsid w:val="001D1F3A"/>
    <w:rsid w:val="001D25CA"/>
    <w:rsid w:val="001D3651"/>
    <w:rsid w:val="001D4571"/>
    <w:rsid w:val="001D72A9"/>
    <w:rsid w:val="001E27AB"/>
    <w:rsid w:val="001E33EA"/>
    <w:rsid w:val="001E3565"/>
    <w:rsid w:val="001E3D1B"/>
    <w:rsid w:val="001E3D28"/>
    <w:rsid w:val="001E3FFA"/>
    <w:rsid w:val="001E4021"/>
    <w:rsid w:val="001E4705"/>
    <w:rsid w:val="001E5796"/>
    <w:rsid w:val="001E658F"/>
    <w:rsid w:val="001E7035"/>
    <w:rsid w:val="001E75CB"/>
    <w:rsid w:val="001E7940"/>
    <w:rsid w:val="001E7C0E"/>
    <w:rsid w:val="001F0FBF"/>
    <w:rsid w:val="001F2C0B"/>
    <w:rsid w:val="001F475E"/>
    <w:rsid w:val="001F4A4B"/>
    <w:rsid w:val="001F6CFC"/>
    <w:rsid w:val="001F75A3"/>
    <w:rsid w:val="00200DD5"/>
    <w:rsid w:val="00202D1C"/>
    <w:rsid w:val="00204B6E"/>
    <w:rsid w:val="00204DB9"/>
    <w:rsid w:val="002064A3"/>
    <w:rsid w:val="00207231"/>
    <w:rsid w:val="00210A90"/>
    <w:rsid w:val="00212160"/>
    <w:rsid w:val="0021445B"/>
    <w:rsid w:val="00215C93"/>
    <w:rsid w:val="0021705F"/>
    <w:rsid w:val="00217933"/>
    <w:rsid w:val="002200ED"/>
    <w:rsid w:val="0022293E"/>
    <w:rsid w:val="0022325B"/>
    <w:rsid w:val="00223881"/>
    <w:rsid w:val="002241BD"/>
    <w:rsid w:val="00224902"/>
    <w:rsid w:val="00225BB1"/>
    <w:rsid w:val="00225C81"/>
    <w:rsid w:val="0022612F"/>
    <w:rsid w:val="00231865"/>
    <w:rsid w:val="00232690"/>
    <w:rsid w:val="00232EB5"/>
    <w:rsid w:val="002331AC"/>
    <w:rsid w:val="00234285"/>
    <w:rsid w:val="0023464E"/>
    <w:rsid w:val="00234998"/>
    <w:rsid w:val="00235061"/>
    <w:rsid w:val="00235A4D"/>
    <w:rsid w:val="00236AEE"/>
    <w:rsid w:val="002430D8"/>
    <w:rsid w:val="002437B7"/>
    <w:rsid w:val="002441F0"/>
    <w:rsid w:val="002463E6"/>
    <w:rsid w:val="0024798E"/>
    <w:rsid w:val="00251886"/>
    <w:rsid w:val="00252D25"/>
    <w:rsid w:val="002546CB"/>
    <w:rsid w:val="00254BFB"/>
    <w:rsid w:val="00254D1D"/>
    <w:rsid w:val="00257A01"/>
    <w:rsid w:val="00257D71"/>
    <w:rsid w:val="00261DCC"/>
    <w:rsid w:val="00263AC3"/>
    <w:rsid w:val="00263F25"/>
    <w:rsid w:val="002642DC"/>
    <w:rsid w:val="00270CD1"/>
    <w:rsid w:val="002713C3"/>
    <w:rsid w:val="00271533"/>
    <w:rsid w:val="002715EF"/>
    <w:rsid w:val="00271EE7"/>
    <w:rsid w:val="0027240A"/>
    <w:rsid w:val="002727B0"/>
    <w:rsid w:val="00272FE0"/>
    <w:rsid w:val="0027347D"/>
    <w:rsid w:val="00274220"/>
    <w:rsid w:val="002744F7"/>
    <w:rsid w:val="00275119"/>
    <w:rsid w:val="00275216"/>
    <w:rsid w:val="00276E02"/>
    <w:rsid w:val="002770B5"/>
    <w:rsid w:val="00277721"/>
    <w:rsid w:val="00277793"/>
    <w:rsid w:val="00281E72"/>
    <w:rsid w:val="00287232"/>
    <w:rsid w:val="00287640"/>
    <w:rsid w:val="00287C34"/>
    <w:rsid w:val="0029098C"/>
    <w:rsid w:val="002914B0"/>
    <w:rsid w:val="002915A5"/>
    <w:rsid w:val="002929A3"/>
    <w:rsid w:val="0029376B"/>
    <w:rsid w:val="00293A9D"/>
    <w:rsid w:val="002942EF"/>
    <w:rsid w:val="00294EAD"/>
    <w:rsid w:val="002953DB"/>
    <w:rsid w:val="002955FB"/>
    <w:rsid w:val="00296B98"/>
    <w:rsid w:val="00296D19"/>
    <w:rsid w:val="002A063F"/>
    <w:rsid w:val="002A1C16"/>
    <w:rsid w:val="002A36F1"/>
    <w:rsid w:val="002A422B"/>
    <w:rsid w:val="002A4F28"/>
    <w:rsid w:val="002A60BD"/>
    <w:rsid w:val="002A6882"/>
    <w:rsid w:val="002A7DC5"/>
    <w:rsid w:val="002A7F2D"/>
    <w:rsid w:val="002B130E"/>
    <w:rsid w:val="002B24A3"/>
    <w:rsid w:val="002B3E08"/>
    <w:rsid w:val="002B3EF2"/>
    <w:rsid w:val="002B4F91"/>
    <w:rsid w:val="002B6C30"/>
    <w:rsid w:val="002B6E9E"/>
    <w:rsid w:val="002B7464"/>
    <w:rsid w:val="002B7CF6"/>
    <w:rsid w:val="002C2115"/>
    <w:rsid w:val="002C2F42"/>
    <w:rsid w:val="002C3135"/>
    <w:rsid w:val="002C3805"/>
    <w:rsid w:val="002C42BF"/>
    <w:rsid w:val="002C4E3B"/>
    <w:rsid w:val="002C6F37"/>
    <w:rsid w:val="002D11D9"/>
    <w:rsid w:val="002D2A49"/>
    <w:rsid w:val="002D3242"/>
    <w:rsid w:val="002D3FB0"/>
    <w:rsid w:val="002D6C4D"/>
    <w:rsid w:val="002D74D0"/>
    <w:rsid w:val="002E08A3"/>
    <w:rsid w:val="002E09CC"/>
    <w:rsid w:val="002E1574"/>
    <w:rsid w:val="002E2924"/>
    <w:rsid w:val="002E3B1E"/>
    <w:rsid w:val="002E6172"/>
    <w:rsid w:val="002F053D"/>
    <w:rsid w:val="002F23F4"/>
    <w:rsid w:val="002F3167"/>
    <w:rsid w:val="002F38C0"/>
    <w:rsid w:val="002F4A00"/>
    <w:rsid w:val="002F4F32"/>
    <w:rsid w:val="002F5F6F"/>
    <w:rsid w:val="002F7000"/>
    <w:rsid w:val="002F700A"/>
    <w:rsid w:val="00303A96"/>
    <w:rsid w:val="003040E9"/>
    <w:rsid w:val="003058C3"/>
    <w:rsid w:val="003059D0"/>
    <w:rsid w:val="003069A0"/>
    <w:rsid w:val="00306E3C"/>
    <w:rsid w:val="00313C05"/>
    <w:rsid w:val="003140B0"/>
    <w:rsid w:val="00314FBB"/>
    <w:rsid w:val="00315A5B"/>
    <w:rsid w:val="003172B0"/>
    <w:rsid w:val="00317D51"/>
    <w:rsid w:val="00320385"/>
    <w:rsid w:val="003204A1"/>
    <w:rsid w:val="00321BB6"/>
    <w:rsid w:val="00322FF8"/>
    <w:rsid w:val="003232B7"/>
    <w:rsid w:val="00325482"/>
    <w:rsid w:val="00326DE3"/>
    <w:rsid w:val="00331168"/>
    <w:rsid w:val="003311FE"/>
    <w:rsid w:val="003323CD"/>
    <w:rsid w:val="003329D5"/>
    <w:rsid w:val="003337F3"/>
    <w:rsid w:val="00333D27"/>
    <w:rsid w:val="00334B32"/>
    <w:rsid w:val="0033501F"/>
    <w:rsid w:val="00337BD2"/>
    <w:rsid w:val="00341043"/>
    <w:rsid w:val="00343744"/>
    <w:rsid w:val="0034483E"/>
    <w:rsid w:val="003478E5"/>
    <w:rsid w:val="00347CD3"/>
    <w:rsid w:val="003501C2"/>
    <w:rsid w:val="0035085A"/>
    <w:rsid w:val="00352D5A"/>
    <w:rsid w:val="00353D21"/>
    <w:rsid w:val="00353F88"/>
    <w:rsid w:val="00354200"/>
    <w:rsid w:val="0035557C"/>
    <w:rsid w:val="00356115"/>
    <w:rsid w:val="00357BC2"/>
    <w:rsid w:val="00360AC7"/>
    <w:rsid w:val="00361894"/>
    <w:rsid w:val="00361CA2"/>
    <w:rsid w:val="00363C10"/>
    <w:rsid w:val="00363F59"/>
    <w:rsid w:val="003647B2"/>
    <w:rsid w:val="00364CD5"/>
    <w:rsid w:val="00364E6E"/>
    <w:rsid w:val="00366CCD"/>
    <w:rsid w:val="00366CE4"/>
    <w:rsid w:val="00370086"/>
    <w:rsid w:val="0037026F"/>
    <w:rsid w:val="00370711"/>
    <w:rsid w:val="0037087D"/>
    <w:rsid w:val="0037284C"/>
    <w:rsid w:val="003741FA"/>
    <w:rsid w:val="00374607"/>
    <w:rsid w:val="00374BC6"/>
    <w:rsid w:val="00377D49"/>
    <w:rsid w:val="00380A33"/>
    <w:rsid w:val="003829B2"/>
    <w:rsid w:val="00383658"/>
    <w:rsid w:val="003846C5"/>
    <w:rsid w:val="00386CA6"/>
    <w:rsid w:val="00386EA4"/>
    <w:rsid w:val="00386F2E"/>
    <w:rsid w:val="003901C5"/>
    <w:rsid w:val="00390718"/>
    <w:rsid w:val="00391480"/>
    <w:rsid w:val="003922A4"/>
    <w:rsid w:val="003943DC"/>
    <w:rsid w:val="00397316"/>
    <w:rsid w:val="0039737A"/>
    <w:rsid w:val="003974BC"/>
    <w:rsid w:val="00397E7C"/>
    <w:rsid w:val="003A11E3"/>
    <w:rsid w:val="003A1983"/>
    <w:rsid w:val="003A1DEC"/>
    <w:rsid w:val="003A23ED"/>
    <w:rsid w:val="003A2A2D"/>
    <w:rsid w:val="003A5DF4"/>
    <w:rsid w:val="003A697A"/>
    <w:rsid w:val="003A7428"/>
    <w:rsid w:val="003B13C1"/>
    <w:rsid w:val="003B3780"/>
    <w:rsid w:val="003B432A"/>
    <w:rsid w:val="003B4C03"/>
    <w:rsid w:val="003B4FC3"/>
    <w:rsid w:val="003B571F"/>
    <w:rsid w:val="003B5FD7"/>
    <w:rsid w:val="003B6B81"/>
    <w:rsid w:val="003C03C0"/>
    <w:rsid w:val="003C0FB0"/>
    <w:rsid w:val="003C1686"/>
    <w:rsid w:val="003C3F80"/>
    <w:rsid w:val="003C44DA"/>
    <w:rsid w:val="003C5D4B"/>
    <w:rsid w:val="003C7AF5"/>
    <w:rsid w:val="003D1348"/>
    <w:rsid w:val="003D2569"/>
    <w:rsid w:val="003D2F11"/>
    <w:rsid w:val="003D31AB"/>
    <w:rsid w:val="003D434A"/>
    <w:rsid w:val="003E0F10"/>
    <w:rsid w:val="003E18E6"/>
    <w:rsid w:val="003E3060"/>
    <w:rsid w:val="003E38D5"/>
    <w:rsid w:val="003E4B97"/>
    <w:rsid w:val="003F0856"/>
    <w:rsid w:val="003F2468"/>
    <w:rsid w:val="003F27DF"/>
    <w:rsid w:val="003F653E"/>
    <w:rsid w:val="00400436"/>
    <w:rsid w:val="004009D2"/>
    <w:rsid w:val="0040335F"/>
    <w:rsid w:val="00404A71"/>
    <w:rsid w:val="00404BE0"/>
    <w:rsid w:val="00406FBC"/>
    <w:rsid w:val="00407335"/>
    <w:rsid w:val="00407C21"/>
    <w:rsid w:val="0041007E"/>
    <w:rsid w:val="00412C1B"/>
    <w:rsid w:val="0041409E"/>
    <w:rsid w:val="004172A5"/>
    <w:rsid w:val="004211CC"/>
    <w:rsid w:val="0042196D"/>
    <w:rsid w:val="00424577"/>
    <w:rsid w:val="00424C84"/>
    <w:rsid w:val="00424FF9"/>
    <w:rsid w:val="00425407"/>
    <w:rsid w:val="0042793E"/>
    <w:rsid w:val="00431567"/>
    <w:rsid w:val="00431F65"/>
    <w:rsid w:val="004354DF"/>
    <w:rsid w:val="004372EE"/>
    <w:rsid w:val="00437FB5"/>
    <w:rsid w:val="00440F0D"/>
    <w:rsid w:val="00440F5C"/>
    <w:rsid w:val="00442132"/>
    <w:rsid w:val="004445D9"/>
    <w:rsid w:val="0044608F"/>
    <w:rsid w:val="00450F32"/>
    <w:rsid w:val="0045162B"/>
    <w:rsid w:val="00452217"/>
    <w:rsid w:val="00452EF4"/>
    <w:rsid w:val="00457FA4"/>
    <w:rsid w:val="0046089E"/>
    <w:rsid w:val="00461C34"/>
    <w:rsid w:val="00467146"/>
    <w:rsid w:val="0046754C"/>
    <w:rsid w:val="00467DB0"/>
    <w:rsid w:val="0047124E"/>
    <w:rsid w:val="00471C64"/>
    <w:rsid w:val="00473866"/>
    <w:rsid w:val="00475A4A"/>
    <w:rsid w:val="004764FC"/>
    <w:rsid w:val="00477B42"/>
    <w:rsid w:val="00480304"/>
    <w:rsid w:val="0048376A"/>
    <w:rsid w:val="00483F1F"/>
    <w:rsid w:val="004847AE"/>
    <w:rsid w:val="0048619F"/>
    <w:rsid w:val="00487DF5"/>
    <w:rsid w:val="00491027"/>
    <w:rsid w:val="004923BF"/>
    <w:rsid w:val="00493EB4"/>
    <w:rsid w:val="004949F5"/>
    <w:rsid w:val="00495E5C"/>
    <w:rsid w:val="004965EF"/>
    <w:rsid w:val="00496C80"/>
    <w:rsid w:val="004A2556"/>
    <w:rsid w:val="004A3725"/>
    <w:rsid w:val="004A3A19"/>
    <w:rsid w:val="004A694C"/>
    <w:rsid w:val="004A7680"/>
    <w:rsid w:val="004B1B50"/>
    <w:rsid w:val="004B2B28"/>
    <w:rsid w:val="004B3F7E"/>
    <w:rsid w:val="004B5D8D"/>
    <w:rsid w:val="004B6C03"/>
    <w:rsid w:val="004B6EEA"/>
    <w:rsid w:val="004B7193"/>
    <w:rsid w:val="004B73CB"/>
    <w:rsid w:val="004C15A8"/>
    <w:rsid w:val="004C59CE"/>
    <w:rsid w:val="004C6B0A"/>
    <w:rsid w:val="004D181D"/>
    <w:rsid w:val="004D1BDE"/>
    <w:rsid w:val="004D2A4D"/>
    <w:rsid w:val="004D3C2D"/>
    <w:rsid w:val="004D45A6"/>
    <w:rsid w:val="004D46BE"/>
    <w:rsid w:val="004D5C9C"/>
    <w:rsid w:val="004D73C6"/>
    <w:rsid w:val="004D78D7"/>
    <w:rsid w:val="004D78DA"/>
    <w:rsid w:val="004E1853"/>
    <w:rsid w:val="004E4979"/>
    <w:rsid w:val="004E54D6"/>
    <w:rsid w:val="004E75B3"/>
    <w:rsid w:val="004F14C4"/>
    <w:rsid w:val="004F1A36"/>
    <w:rsid w:val="004F27E5"/>
    <w:rsid w:val="004F3F79"/>
    <w:rsid w:val="004F4025"/>
    <w:rsid w:val="004F404D"/>
    <w:rsid w:val="004F5E60"/>
    <w:rsid w:val="005001F2"/>
    <w:rsid w:val="005012FE"/>
    <w:rsid w:val="00502DD3"/>
    <w:rsid w:val="0050374C"/>
    <w:rsid w:val="00504B1C"/>
    <w:rsid w:val="00507429"/>
    <w:rsid w:val="0051213C"/>
    <w:rsid w:val="00512902"/>
    <w:rsid w:val="00514E10"/>
    <w:rsid w:val="00515CEE"/>
    <w:rsid w:val="005230FE"/>
    <w:rsid w:val="00524538"/>
    <w:rsid w:val="00524979"/>
    <w:rsid w:val="00524CFA"/>
    <w:rsid w:val="005253CF"/>
    <w:rsid w:val="00525588"/>
    <w:rsid w:val="00527C44"/>
    <w:rsid w:val="00530059"/>
    <w:rsid w:val="00530D2B"/>
    <w:rsid w:val="0053184D"/>
    <w:rsid w:val="00533C8C"/>
    <w:rsid w:val="00534072"/>
    <w:rsid w:val="00535219"/>
    <w:rsid w:val="00536DDC"/>
    <w:rsid w:val="00541311"/>
    <w:rsid w:val="005418EB"/>
    <w:rsid w:val="00541A3B"/>
    <w:rsid w:val="00542CEF"/>
    <w:rsid w:val="00542D31"/>
    <w:rsid w:val="00542F3A"/>
    <w:rsid w:val="00544FC8"/>
    <w:rsid w:val="005457B5"/>
    <w:rsid w:val="00546E6C"/>
    <w:rsid w:val="005514B6"/>
    <w:rsid w:val="00554BE2"/>
    <w:rsid w:val="005551F4"/>
    <w:rsid w:val="00555B41"/>
    <w:rsid w:val="0056201D"/>
    <w:rsid w:val="0056233D"/>
    <w:rsid w:val="00562FEF"/>
    <w:rsid w:val="00564301"/>
    <w:rsid w:val="005664C8"/>
    <w:rsid w:val="0056719F"/>
    <w:rsid w:val="005702DF"/>
    <w:rsid w:val="0057051C"/>
    <w:rsid w:val="00571154"/>
    <w:rsid w:val="00571B2F"/>
    <w:rsid w:val="005738D8"/>
    <w:rsid w:val="005753F9"/>
    <w:rsid w:val="00575474"/>
    <w:rsid w:val="00576412"/>
    <w:rsid w:val="00577864"/>
    <w:rsid w:val="005839C6"/>
    <w:rsid w:val="0058437C"/>
    <w:rsid w:val="00584614"/>
    <w:rsid w:val="005850E0"/>
    <w:rsid w:val="0059074E"/>
    <w:rsid w:val="005914EA"/>
    <w:rsid w:val="005916AF"/>
    <w:rsid w:val="00592E42"/>
    <w:rsid w:val="005954A2"/>
    <w:rsid w:val="005969DE"/>
    <w:rsid w:val="00596DC9"/>
    <w:rsid w:val="005973EB"/>
    <w:rsid w:val="005A070F"/>
    <w:rsid w:val="005A11C4"/>
    <w:rsid w:val="005A3C28"/>
    <w:rsid w:val="005A444D"/>
    <w:rsid w:val="005A52BA"/>
    <w:rsid w:val="005A6326"/>
    <w:rsid w:val="005A7818"/>
    <w:rsid w:val="005A79AA"/>
    <w:rsid w:val="005A7ABE"/>
    <w:rsid w:val="005B0732"/>
    <w:rsid w:val="005B2511"/>
    <w:rsid w:val="005B300B"/>
    <w:rsid w:val="005B3306"/>
    <w:rsid w:val="005B3CBF"/>
    <w:rsid w:val="005B696A"/>
    <w:rsid w:val="005B6D35"/>
    <w:rsid w:val="005B6FEE"/>
    <w:rsid w:val="005B7621"/>
    <w:rsid w:val="005B7D72"/>
    <w:rsid w:val="005C29A5"/>
    <w:rsid w:val="005C4847"/>
    <w:rsid w:val="005C487E"/>
    <w:rsid w:val="005C66FB"/>
    <w:rsid w:val="005C6AB1"/>
    <w:rsid w:val="005C7E0F"/>
    <w:rsid w:val="005C7E70"/>
    <w:rsid w:val="005D17BA"/>
    <w:rsid w:val="005D1ACD"/>
    <w:rsid w:val="005D2F3E"/>
    <w:rsid w:val="005D38EA"/>
    <w:rsid w:val="005D3A0E"/>
    <w:rsid w:val="005D3CDA"/>
    <w:rsid w:val="005D4010"/>
    <w:rsid w:val="005D5B4C"/>
    <w:rsid w:val="005E02AA"/>
    <w:rsid w:val="005E400A"/>
    <w:rsid w:val="005E56E3"/>
    <w:rsid w:val="005E62AE"/>
    <w:rsid w:val="005E65C4"/>
    <w:rsid w:val="005F6935"/>
    <w:rsid w:val="005F6EA0"/>
    <w:rsid w:val="005F6F42"/>
    <w:rsid w:val="005F7382"/>
    <w:rsid w:val="005F74ED"/>
    <w:rsid w:val="00600959"/>
    <w:rsid w:val="00600BE3"/>
    <w:rsid w:val="00601697"/>
    <w:rsid w:val="006019B3"/>
    <w:rsid w:val="006028F5"/>
    <w:rsid w:val="006046AD"/>
    <w:rsid w:val="0060529B"/>
    <w:rsid w:val="006070DE"/>
    <w:rsid w:val="00607334"/>
    <w:rsid w:val="00611373"/>
    <w:rsid w:val="0061316E"/>
    <w:rsid w:val="0061634F"/>
    <w:rsid w:val="00617BC7"/>
    <w:rsid w:val="0062038E"/>
    <w:rsid w:val="00632875"/>
    <w:rsid w:val="0063519E"/>
    <w:rsid w:val="00635E8C"/>
    <w:rsid w:val="006369BB"/>
    <w:rsid w:val="00636EC1"/>
    <w:rsid w:val="0063745D"/>
    <w:rsid w:val="00637B66"/>
    <w:rsid w:val="0064049A"/>
    <w:rsid w:val="00641ABB"/>
    <w:rsid w:val="00644221"/>
    <w:rsid w:val="006442CB"/>
    <w:rsid w:val="00644B67"/>
    <w:rsid w:val="00646BE0"/>
    <w:rsid w:val="00646F44"/>
    <w:rsid w:val="00650666"/>
    <w:rsid w:val="00653615"/>
    <w:rsid w:val="00655301"/>
    <w:rsid w:val="006558BF"/>
    <w:rsid w:val="00657580"/>
    <w:rsid w:val="0066014B"/>
    <w:rsid w:val="00661DEA"/>
    <w:rsid w:val="00665F54"/>
    <w:rsid w:val="00666082"/>
    <w:rsid w:val="006715FB"/>
    <w:rsid w:val="006749C9"/>
    <w:rsid w:val="006759CF"/>
    <w:rsid w:val="006820E6"/>
    <w:rsid w:val="006824DB"/>
    <w:rsid w:val="00683CEF"/>
    <w:rsid w:val="00684251"/>
    <w:rsid w:val="00684627"/>
    <w:rsid w:val="00685059"/>
    <w:rsid w:val="00685BF2"/>
    <w:rsid w:val="00685D47"/>
    <w:rsid w:val="006869A9"/>
    <w:rsid w:val="00691C3F"/>
    <w:rsid w:val="006923CC"/>
    <w:rsid w:val="006924D8"/>
    <w:rsid w:val="006A01FF"/>
    <w:rsid w:val="006A021A"/>
    <w:rsid w:val="006A04A7"/>
    <w:rsid w:val="006A0A47"/>
    <w:rsid w:val="006A0F91"/>
    <w:rsid w:val="006A2530"/>
    <w:rsid w:val="006A2D29"/>
    <w:rsid w:val="006A3BAC"/>
    <w:rsid w:val="006A4302"/>
    <w:rsid w:val="006A466C"/>
    <w:rsid w:val="006A4E68"/>
    <w:rsid w:val="006B0AF3"/>
    <w:rsid w:val="006B1A3F"/>
    <w:rsid w:val="006B3037"/>
    <w:rsid w:val="006B72C9"/>
    <w:rsid w:val="006B7ABA"/>
    <w:rsid w:val="006C04CB"/>
    <w:rsid w:val="006C102C"/>
    <w:rsid w:val="006C1FC1"/>
    <w:rsid w:val="006C23EE"/>
    <w:rsid w:val="006C45C6"/>
    <w:rsid w:val="006D15E6"/>
    <w:rsid w:val="006D2DAF"/>
    <w:rsid w:val="006D6C62"/>
    <w:rsid w:val="006D7126"/>
    <w:rsid w:val="006E0E13"/>
    <w:rsid w:val="006E4FC2"/>
    <w:rsid w:val="006F1BC5"/>
    <w:rsid w:val="006F2468"/>
    <w:rsid w:val="006F269F"/>
    <w:rsid w:val="006F405A"/>
    <w:rsid w:val="006F5630"/>
    <w:rsid w:val="006F7383"/>
    <w:rsid w:val="006F752E"/>
    <w:rsid w:val="006F79C7"/>
    <w:rsid w:val="0070487E"/>
    <w:rsid w:val="00706413"/>
    <w:rsid w:val="00707DBF"/>
    <w:rsid w:val="00710401"/>
    <w:rsid w:val="007111B9"/>
    <w:rsid w:val="0071166F"/>
    <w:rsid w:val="007133BE"/>
    <w:rsid w:val="00713C23"/>
    <w:rsid w:val="00713D03"/>
    <w:rsid w:val="0071551D"/>
    <w:rsid w:val="007160EF"/>
    <w:rsid w:val="00720472"/>
    <w:rsid w:val="0072047F"/>
    <w:rsid w:val="007220AE"/>
    <w:rsid w:val="00724924"/>
    <w:rsid w:val="00726ECE"/>
    <w:rsid w:val="00727DB4"/>
    <w:rsid w:val="007334C6"/>
    <w:rsid w:val="00733946"/>
    <w:rsid w:val="00736702"/>
    <w:rsid w:val="007428B6"/>
    <w:rsid w:val="007432D0"/>
    <w:rsid w:val="007442AA"/>
    <w:rsid w:val="00745709"/>
    <w:rsid w:val="007467FE"/>
    <w:rsid w:val="00747466"/>
    <w:rsid w:val="00750236"/>
    <w:rsid w:val="00750470"/>
    <w:rsid w:val="00752160"/>
    <w:rsid w:val="00752B66"/>
    <w:rsid w:val="0075372C"/>
    <w:rsid w:val="00753C96"/>
    <w:rsid w:val="0075440B"/>
    <w:rsid w:val="00755ADF"/>
    <w:rsid w:val="00755F64"/>
    <w:rsid w:val="00757972"/>
    <w:rsid w:val="007651A0"/>
    <w:rsid w:val="00766969"/>
    <w:rsid w:val="007712A9"/>
    <w:rsid w:val="00771EE2"/>
    <w:rsid w:val="0077435A"/>
    <w:rsid w:val="0077454F"/>
    <w:rsid w:val="007747A7"/>
    <w:rsid w:val="007750DF"/>
    <w:rsid w:val="00777586"/>
    <w:rsid w:val="00777989"/>
    <w:rsid w:val="00777ADE"/>
    <w:rsid w:val="00777D61"/>
    <w:rsid w:val="0078024B"/>
    <w:rsid w:val="00781016"/>
    <w:rsid w:val="007814D5"/>
    <w:rsid w:val="007817B7"/>
    <w:rsid w:val="00782938"/>
    <w:rsid w:val="00782F8E"/>
    <w:rsid w:val="00784C74"/>
    <w:rsid w:val="00786EFF"/>
    <w:rsid w:val="00787384"/>
    <w:rsid w:val="00787B83"/>
    <w:rsid w:val="00793CFB"/>
    <w:rsid w:val="00795EA9"/>
    <w:rsid w:val="007966A6"/>
    <w:rsid w:val="00797AB8"/>
    <w:rsid w:val="007A17B0"/>
    <w:rsid w:val="007A1AC9"/>
    <w:rsid w:val="007A3562"/>
    <w:rsid w:val="007A3AFA"/>
    <w:rsid w:val="007A3DE1"/>
    <w:rsid w:val="007A470E"/>
    <w:rsid w:val="007A6765"/>
    <w:rsid w:val="007A67A1"/>
    <w:rsid w:val="007B0B25"/>
    <w:rsid w:val="007B182B"/>
    <w:rsid w:val="007B5F08"/>
    <w:rsid w:val="007B6C8D"/>
    <w:rsid w:val="007C072C"/>
    <w:rsid w:val="007C2D5C"/>
    <w:rsid w:val="007C33FF"/>
    <w:rsid w:val="007C6B28"/>
    <w:rsid w:val="007C7A29"/>
    <w:rsid w:val="007C7D1C"/>
    <w:rsid w:val="007D05A9"/>
    <w:rsid w:val="007D3959"/>
    <w:rsid w:val="007D59E0"/>
    <w:rsid w:val="007E01DB"/>
    <w:rsid w:val="007E1308"/>
    <w:rsid w:val="007E409D"/>
    <w:rsid w:val="007E42B1"/>
    <w:rsid w:val="007E5214"/>
    <w:rsid w:val="007E5866"/>
    <w:rsid w:val="007F0050"/>
    <w:rsid w:val="007F0B1A"/>
    <w:rsid w:val="007F108B"/>
    <w:rsid w:val="007F159E"/>
    <w:rsid w:val="007F44C3"/>
    <w:rsid w:val="007F5437"/>
    <w:rsid w:val="00801759"/>
    <w:rsid w:val="00801A16"/>
    <w:rsid w:val="0080693A"/>
    <w:rsid w:val="0080742B"/>
    <w:rsid w:val="00811174"/>
    <w:rsid w:val="00814C1D"/>
    <w:rsid w:val="008158B7"/>
    <w:rsid w:val="008160E8"/>
    <w:rsid w:val="0081766B"/>
    <w:rsid w:val="00820370"/>
    <w:rsid w:val="008216D1"/>
    <w:rsid w:val="008236C5"/>
    <w:rsid w:val="008274DE"/>
    <w:rsid w:val="008302BC"/>
    <w:rsid w:val="008309DC"/>
    <w:rsid w:val="008311E5"/>
    <w:rsid w:val="00833DDB"/>
    <w:rsid w:val="00835035"/>
    <w:rsid w:val="0083538A"/>
    <w:rsid w:val="00836445"/>
    <w:rsid w:val="00837D2C"/>
    <w:rsid w:val="00840075"/>
    <w:rsid w:val="008402FE"/>
    <w:rsid w:val="00840D50"/>
    <w:rsid w:val="0084245E"/>
    <w:rsid w:val="0084340B"/>
    <w:rsid w:val="00844AEB"/>
    <w:rsid w:val="00844E80"/>
    <w:rsid w:val="008457A2"/>
    <w:rsid w:val="00845F35"/>
    <w:rsid w:val="00850062"/>
    <w:rsid w:val="008501B1"/>
    <w:rsid w:val="0085606C"/>
    <w:rsid w:val="0085790F"/>
    <w:rsid w:val="00861991"/>
    <w:rsid w:val="00862CDF"/>
    <w:rsid w:val="00862DD3"/>
    <w:rsid w:val="00863D3A"/>
    <w:rsid w:val="00864A30"/>
    <w:rsid w:val="00864F87"/>
    <w:rsid w:val="00866AD4"/>
    <w:rsid w:val="00871ACA"/>
    <w:rsid w:val="00872824"/>
    <w:rsid w:val="00874B76"/>
    <w:rsid w:val="00874CF1"/>
    <w:rsid w:val="00875140"/>
    <w:rsid w:val="0087683E"/>
    <w:rsid w:val="00884419"/>
    <w:rsid w:val="008862D3"/>
    <w:rsid w:val="00891B10"/>
    <w:rsid w:val="008921A5"/>
    <w:rsid w:val="008943B4"/>
    <w:rsid w:val="008961F8"/>
    <w:rsid w:val="008A1AF2"/>
    <w:rsid w:val="008A3484"/>
    <w:rsid w:val="008A5A1F"/>
    <w:rsid w:val="008A5AA0"/>
    <w:rsid w:val="008A5AC6"/>
    <w:rsid w:val="008B0541"/>
    <w:rsid w:val="008B0CB1"/>
    <w:rsid w:val="008B247E"/>
    <w:rsid w:val="008B3D3F"/>
    <w:rsid w:val="008B418C"/>
    <w:rsid w:val="008B4427"/>
    <w:rsid w:val="008B4BA3"/>
    <w:rsid w:val="008B6105"/>
    <w:rsid w:val="008C0CEE"/>
    <w:rsid w:val="008C32C2"/>
    <w:rsid w:val="008C46D3"/>
    <w:rsid w:val="008C5C87"/>
    <w:rsid w:val="008C7851"/>
    <w:rsid w:val="008D0820"/>
    <w:rsid w:val="008D1498"/>
    <w:rsid w:val="008D2485"/>
    <w:rsid w:val="008D299D"/>
    <w:rsid w:val="008D2CC9"/>
    <w:rsid w:val="008D480B"/>
    <w:rsid w:val="008D58FC"/>
    <w:rsid w:val="008D6035"/>
    <w:rsid w:val="008D60E4"/>
    <w:rsid w:val="008E15D4"/>
    <w:rsid w:val="008E2119"/>
    <w:rsid w:val="008E224E"/>
    <w:rsid w:val="008E2575"/>
    <w:rsid w:val="008E2743"/>
    <w:rsid w:val="008E2B1E"/>
    <w:rsid w:val="008E471E"/>
    <w:rsid w:val="008E4A21"/>
    <w:rsid w:val="008E4CAE"/>
    <w:rsid w:val="008E60CA"/>
    <w:rsid w:val="008F00BB"/>
    <w:rsid w:val="008F0948"/>
    <w:rsid w:val="008F1BCD"/>
    <w:rsid w:val="008F25B3"/>
    <w:rsid w:val="008F2802"/>
    <w:rsid w:val="008F3090"/>
    <w:rsid w:val="008F41D0"/>
    <w:rsid w:val="008F517C"/>
    <w:rsid w:val="008F6006"/>
    <w:rsid w:val="0090082E"/>
    <w:rsid w:val="009035F2"/>
    <w:rsid w:val="00906EAF"/>
    <w:rsid w:val="00910416"/>
    <w:rsid w:val="00910DAA"/>
    <w:rsid w:val="00911DC5"/>
    <w:rsid w:val="009133C5"/>
    <w:rsid w:val="00913784"/>
    <w:rsid w:val="00913D78"/>
    <w:rsid w:val="00913DF2"/>
    <w:rsid w:val="0091507D"/>
    <w:rsid w:val="009150F9"/>
    <w:rsid w:val="0091530F"/>
    <w:rsid w:val="0091583A"/>
    <w:rsid w:val="00916CD2"/>
    <w:rsid w:val="0091740C"/>
    <w:rsid w:val="00921083"/>
    <w:rsid w:val="00921B47"/>
    <w:rsid w:val="00923485"/>
    <w:rsid w:val="0092474E"/>
    <w:rsid w:val="0092541D"/>
    <w:rsid w:val="0092719B"/>
    <w:rsid w:val="009278D9"/>
    <w:rsid w:val="00927A05"/>
    <w:rsid w:val="0093047E"/>
    <w:rsid w:val="00930D6E"/>
    <w:rsid w:val="00932F49"/>
    <w:rsid w:val="0093305E"/>
    <w:rsid w:val="0093376A"/>
    <w:rsid w:val="00933A03"/>
    <w:rsid w:val="00933D1B"/>
    <w:rsid w:val="00933E09"/>
    <w:rsid w:val="009341BF"/>
    <w:rsid w:val="00934D49"/>
    <w:rsid w:val="009364FF"/>
    <w:rsid w:val="00937C3B"/>
    <w:rsid w:val="00941F67"/>
    <w:rsid w:val="00942734"/>
    <w:rsid w:val="00943E3B"/>
    <w:rsid w:val="00943FEB"/>
    <w:rsid w:val="00945478"/>
    <w:rsid w:val="00946E27"/>
    <w:rsid w:val="00947111"/>
    <w:rsid w:val="00947F6C"/>
    <w:rsid w:val="009506E1"/>
    <w:rsid w:val="0095084B"/>
    <w:rsid w:val="0095091F"/>
    <w:rsid w:val="0095589F"/>
    <w:rsid w:val="00956D61"/>
    <w:rsid w:val="009573B0"/>
    <w:rsid w:val="00957744"/>
    <w:rsid w:val="00960489"/>
    <w:rsid w:val="009605AF"/>
    <w:rsid w:val="00961658"/>
    <w:rsid w:val="009619A1"/>
    <w:rsid w:val="00961A9C"/>
    <w:rsid w:val="009620C5"/>
    <w:rsid w:val="009629E8"/>
    <w:rsid w:val="00962D19"/>
    <w:rsid w:val="0096397C"/>
    <w:rsid w:val="0096469B"/>
    <w:rsid w:val="00965171"/>
    <w:rsid w:val="00965360"/>
    <w:rsid w:val="00965569"/>
    <w:rsid w:val="0096628D"/>
    <w:rsid w:val="00966EA1"/>
    <w:rsid w:val="009709D4"/>
    <w:rsid w:val="00972836"/>
    <w:rsid w:val="00972937"/>
    <w:rsid w:val="0097349C"/>
    <w:rsid w:val="00973A0B"/>
    <w:rsid w:val="00973FA4"/>
    <w:rsid w:val="00975C76"/>
    <w:rsid w:val="00980492"/>
    <w:rsid w:val="00981849"/>
    <w:rsid w:val="00983F39"/>
    <w:rsid w:val="00984213"/>
    <w:rsid w:val="00984B69"/>
    <w:rsid w:val="00985A39"/>
    <w:rsid w:val="00985E68"/>
    <w:rsid w:val="009865CD"/>
    <w:rsid w:val="009866F9"/>
    <w:rsid w:val="009875E1"/>
    <w:rsid w:val="009879C6"/>
    <w:rsid w:val="00991AC4"/>
    <w:rsid w:val="00994CE8"/>
    <w:rsid w:val="00996B7B"/>
    <w:rsid w:val="009A2475"/>
    <w:rsid w:val="009A293D"/>
    <w:rsid w:val="009A2DE2"/>
    <w:rsid w:val="009A3335"/>
    <w:rsid w:val="009A350E"/>
    <w:rsid w:val="009A4730"/>
    <w:rsid w:val="009B2A4F"/>
    <w:rsid w:val="009B2B80"/>
    <w:rsid w:val="009B2CEF"/>
    <w:rsid w:val="009B3696"/>
    <w:rsid w:val="009B41C2"/>
    <w:rsid w:val="009B49EA"/>
    <w:rsid w:val="009B5155"/>
    <w:rsid w:val="009B56B0"/>
    <w:rsid w:val="009B75F4"/>
    <w:rsid w:val="009C1D75"/>
    <w:rsid w:val="009C2BF4"/>
    <w:rsid w:val="009C3173"/>
    <w:rsid w:val="009C3393"/>
    <w:rsid w:val="009C3E33"/>
    <w:rsid w:val="009C5213"/>
    <w:rsid w:val="009C5574"/>
    <w:rsid w:val="009C6044"/>
    <w:rsid w:val="009C6234"/>
    <w:rsid w:val="009C6A53"/>
    <w:rsid w:val="009C6C49"/>
    <w:rsid w:val="009C6CC1"/>
    <w:rsid w:val="009C78E8"/>
    <w:rsid w:val="009D1D1C"/>
    <w:rsid w:val="009D3A1C"/>
    <w:rsid w:val="009D3DAA"/>
    <w:rsid w:val="009D78CB"/>
    <w:rsid w:val="009D7F18"/>
    <w:rsid w:val="009E00C7"/>
    <w:rsid w:val="009E2536"/>
    <w:rsid w:val="009E2BB7"/>
    <w:rsid w:val="009E34FF"/>
    <w:rsid w:val="009E3530"/>
    <w:rsid w:val="009E393A"/>
    <w:rsid w:val="009E61CA"/>
    <w:rsid w:val="009E6E1E"/>
    <w:rsid w:val="009E76B3"/>
    <w:rsid w:val="009F0A8B"/>
    <w:rsid w:val="009F0C14"/>
    <w:rsid w:val="009F4151"/>
    <w:rsid w:val="009F54A6"/>
    <w:rsid w:val="009F58A0"/>
    <w:rsid w:val="009F6004"/>
    <w:rsid w:val="009F61A2"/>
    <w:rsid w:val="009F76F8"/>
    <w:rsid w:val="00A007E8"/>
    <w:rsid w:val="00A00C9D"/>
    <w:rsid w:val="00A013BD"/>
    <w:rsid w:val="00A013E0"/>
    <w:rsid w:val="00A022CB"/>
    <w:rsid w:val="00A02E46"/>
    <w:rsid w:val="00A03C9D"/>
    <w:rsid w:val="00A03F99"/>
    <w:rsid w:val="00A048A6"/>
    <w:rsid w:val="00A054BE"/>
    <w:rsid w:val="00A06F1E"/>
    <w:rsid w:val="00A15186"/>
    <w:rsid w:val="00A15AED"/>
    <w:rsid w:val="00A1612D"/>
    <w:rsid w:val="00A17A1E"/>
    <w:rsid w:val="00A2325B"/>
    <w:rsid w:val="00A236DB"/>
    <w:rsid w:val="00A23E42"/>
    <w:rsid w:val="00A247FD"/>
    <w:rsid w:val="00A24C82"/>
    <w:rsid w:val="00A25AC0"/>
    <w:rsid w:val="00A26CC4"/>
    <w:rsid w:val="00A33590"/>
    <w:rsid w:val="00A3381C"/>
    <w:rsid w:val="00A34AF5"/>
    <w:rsid w:val="00A34F52"/>
    <w:rsid w:val="00A37EDA"/>
    <w:rsid w:val="00A37FC4"/>
    <w:rsid w:val="00A418D8"/>
    <w:rsid w:val="00A4278E"/>
    <w:rsid w:val="00A43197"/>
    <w:rsid w:val="00A4457D"/>
    <w:rsid w:val="00A44D4A"/>
    <w:rsid w:val="00A45C39"/>
    <w:rsid w:val="00A468D0"/>
    <w:rsid w:val="00A51E5D"/>
    <w:rsid w:val="00A5354C"/>
    <w:rsid w:val="00A618EC"/>
    <w:rsid w:val="00A64386"/>
    <w:rsid w:val="00A65936"/>
    <w:rsid w:val="00A6718F"/>
    <w:rsid w:val="00A677B2"/>
    <w:rsid w:val="00A6787B"/>
    <w:rsid w:val="00A67957"/>
    <w:rsid w:val="00A67E36"/>
    <w:rsid w:val="00A7031F"/>
    <w:rsid w:val="00A70D7F"/>
    <w:rsid w:val="00A74319"/>
    <w:rsid w:val="00A75244"/>
    <w:rsid w:val="00A75AE3"/>
    <w:rsid w:val="00A76208"/>
    <w:rsid w:val="00A76312"/>
    <w:rsid w:val="00A76341"/>
    <w:rsid w:val="00A77735"/>
    <w:rsid w:val="00A81A8A"/>
    <w:rsid w:val="00A81C79"/>
    <w:rsid w:val="00A82CFC"/>
    <w:rsid w:val="00A83382"/>
    <w:rsid w:val="00A84432"/>
    <w:rsid w:val="00A84646"/>
    <w:rsid w:val="00A84F88"/>
    <w:rsid w:val="00A85110"/>
    <w:rsid w:val="00A858DA"/>
    <w:rsid w:val="00A861A6"/>
    <w:rsid w:val="00A86706"/>
    <w:rsid w:val="00A8714B"/>
    <w:rsid w:val="00A907EE"/>
    <w:rsid w:val="00A910ED"/>
    <w:rsid w:val="00A920E2"/>
    <w:rsid w:val="00A9304F"/>
    <w:rsid w:val="00A942B7"/>
    <w:rsid w:val="00A94D76"/>
    <w:rsid w:val="00A975FD"/>
    <w:rsid w:val="00AA096E"/>
    <w:rsid w:val="00AA09FE"/>
    <w:rsid w:val="00AA299C"/>
    <w:rsid w:val="00AA6109"/>
    <w:rsid w:val="00AA7291"/>
    <w:rsid w:val="00AA76D4"/>
    <w:rsid w:val="00AB10BF"/>
    <w:rsid w:val="00AB1452"/>
    <w:rsid w:val="00AB178A"/>
    <w:rsid w:val="00AB1EFC"/>
    <w:rsid w:val="00AB31EE"/>
    <w:rsid w:val="00AB4BBB"/>
    <w:rsid w:val="00AB5446"/>
    <w:rsid w:val="00AB65F9"/>
    <w:rsid w:val="00AB713A"/>
    <w:rsid w:val="00AC0671"/>
    <w:rsid w:val="00AC124C"/>
    <w:rsid w:val="00AC356D"/>
    <w:rsid w:val="00AC40A2"/>
    <w:rsid w:val="00AC55FD"/>
    <w:rsid w:val="00AC7B42"/>
    <w:rsid w:val="00AC7FD0"/>
    <w:rsid w:val="00AD0815"/>
    <w:rsid w:val="00AD0CB5"/>
    <w:rsid w:val="00AD119F"/>
    <w:rsid w:val="00AD36E6"/>
    <w:rsid w:val="00AD5828"/>
    <w:rsid w:val="00AD6193"/>
    <w:rsid w:val="00AD7A22"/>
    <w:rsid w:val="00AE015E"/>
    <w:rsid w:val="00AE0E5D"/>
    <w:rsid w:val="00AE2CA8"/>
    <w:rsid w:val="00AE3258"/>
    <w:rsid w:val="00AE3532"/>
    <w:rsid w:val="00AE36CE"/>
    <w:rsid w:val="00AE40D4"/>
    <w:rsid w:val="00AE511B"/>
    <w:rsid w:val="00AE6219"/>
    <w:rsid w:val="00AE689D"/>
    <w:rsid w:val="00AE72FA"/>
    <w:rsid w:val="00AE79F5"/>
    <w:rsid w:val="00AE7CB9"/>
    <w:rsid w:val="00AF11CE"/>
    <w:rsid w:val="00AF17E1"/>
    <w:rsid w:val="00AF2334"/>
    <w:rsid w:val="00AF305A"/>
    <w:rsid w:val="00AF33F0"/>
    <w:rsid w:val="00AF72B9"/>
    <w:rsid w:val="00B00DF8"/>
    <w:rsid w:val="00B01103"/>
    <w:rsid w:val="00B034A7"/>
    <w:rsid w:val="00B1069E"/>
    <w:rsid w:val="00B11E78"/>
    <w:rsid w:val="00B14353"/>
    <w:rsid w:val="00B15C36"/>
    <w:rsid w:val="00B15D1D"/>
    <w:rsid w:val="00B17EBB"/>
    <w:rsid w:val="00B207D6"/>
    <w:rsid w:val="00B2177D"/>
    <w:rsid w:val="00B21CBF"/>
    <w:rsid w:val="00B22C47"/>
    <w:rsid w:val="00B2304E"/>
    <w:rsid w:val="00B2431A"/>
    <w:rsid w:val="00B25C4D"/>
    <w:rsid w:val="00B26889"/>
    <w:rsid w:val="00B4061B"/>
    <w:rsid w:val="00B41B80"/>
    <w:rsid w:val="00B42F9E"/>
    <w:rsid w:val="00B45A83"/>
    <w:rsid w:val="00B45D8F"/>
    <w:rsid w:val="00B47B21"/>
    <w:rsid w:val="00B5043E"/>
    <w:rsid w:val="00B51BB2"/>
    <w:rsid w:val="00B52CF3"/>
    <w:rsid w:val="00B56033"/>
    <w:rsid w:val="00B575EA"/>
    <w:rsid w:val="00B65DA9"/>
    <w:rsid w:val="00B6775A"/>
    <w:rsid w:val="00B702F6"/>
    <w:rsid w:val="00B704B2"/>
    <w:rsid w:val="00B73F0B"/>
    <w:rsid w:val="00B74802"/>
    <w:rsid w:val="00B75FDA"/>
    <w:rsid w:val="00B8198E"/>
    <w:rsid w:val="00B82C28"/>
    <w:rsid w:val="00B832B2"/>
    <w:rsid w:val="00B835FF"/>
    <w:rsid w:val="00B83E36"/>
    <w:rsid w:val="00B84AF0"/>
    <w:rsid w:val="00B874BE"/>
    <w:rsid w:val="00B90CD6"/>
    <w:rsid w:val="00B90FCB"/>
    <w:rsid w:val="00B92BC1"/>
    <w:rsid w:val="00B9420E"/>
    <w:rsid w:val="00B94564"/>
    <w:rsid w:val="00B94949"/>
    <w:rsid w:val="00B96362"/>
    <w:rsid w:val="00B973A5"/>
    <w:rsid w:val="00BA073D"/>
    <w:rsid w:val="00BA147F"/>
    <w:rsid w:val="00BA2DA0"/>
    <w:rsid w:val="00BA4084"/>
    <w:rsid w:val="00BA6F55"/>
    <w:rsid w:val="00BB0DA7"/>
    <w:rsid w:val="00BB39BA"/>
    <w:rsid w:val="00BB447F"/>
    <w:rsid w:val="00BB4CAF"/>
    <w:rsid w:val="00BB6D9F"/>
    <w:rsid w:val="00BB7030"/>
    <w:rsid w:val="00BB721E"/>
    <w:rsid w:val="00BC2079"/>
    <w:rsid w:val="00BC315A"/>
    <w:rsid w:val="00BC3860"/>
    <w:rsid w:val="00BC466D"/>
    <w:rsid w:val="00BC46EE"/>
    <w:rsid w:val="00BC4BFA"/>
    <w:rsid w:val="00BC5CD0"/>
    <w:rsid w:val="00BC60C2"/>
    <w:rsid w:val="00BC705F"/>
    <w:rsid w:val="00BD022B"/>
    <w:rsid w:val="00BD0DEF"/>
    <w:rsid w:val="00BD12F0"/>
    <w:rsid w:val="00BD1F3D"/>
    <w:rsid w:val="00BD27B4"/>
    <w:rsid w:val="00BD2E13"/>
    <w:rsid w:val="00BD53BD"/>
    <w:rsid w:val="00BD54AD"/>
    <w:rsid w:val="00BD782F"/>
    <w:rsid w:val="00BE00B6"/>
    <w:rsid w:val="00BE27B4"/>
    <w:rsid w:val="00BE3028"/>
    <w:rsid w:val="00BE37B7"/>
    <w:rsid w:val="00BE3CC0"/>
    <w:rsid w:val="00BE4D9D"/>
    <w:rsid w:val="00BE5587"/>
    <w:rsid w:val="00BF09B1"/>
    <w:rsid w:val="00BF1A53"/>
    <w:rsid w:val="00BF1E9A"/>
    <w:rsid w:val="00BF2DAA"/>
    <w:rsid w:val="00BF429C"/>
    <w:rsid w:val="00BF4695"/>
    <w:rsid w:val="00BF4939"/>
    <w:rsid w:val="00BF5CC1"/>
    <w:rsid w:val="00BF6532"/>
    <w:rsid w:val="00BF778B"/>
    <w:rsid w:val="00C01060"/>
    <w:rsid w:val="00C014A5"/>
    <w:rsid w:val="00C01EE1"/>
    <w:rsid w:val="00C01FA5"/>
    <w:rsid w:val="00C029FA"/>
    <w:rsid w:val="00C03081"/>
    <w:rsid w:val="00C03759"/>
    <w:rsid w:val="00C05992"/>
    <w:rsid w:val="00C05FAB"/>
    <w:rsid w:val="00C075A7"/>
    <w:rsid w:val="00C1044F"/>
    <w:rsid w:val="00C1196A"/>
    <w:rsid w:val="00C15F0F"/>
    <w:rsid w:val="00C206F2"/>
    <w:rsid w:val="00C21F95"/>
    <w:rsid w:val="00C239D6"/>
    <w:rsid w:val="00C272C5"/>
    <w:rsid w:val="00C275FD"/>
    <w:rsid w:val="00C40560"/>
    <w:rsid w:val="00C4311F"/>
    <w:rsid w:val="00C43AE2"/>
    <w:rsid w:val="00C446A4"/>
    <w:rsid w:val="00C45CBA"/>
    <w:rsid w:val="00C46714"/>
    <w:rsid w:val="00C4674A"/>
    <w:rsid w:val="00C479C0"/>
    <w:rsid w:val="00C50259"/>
    <w:rsid w:val="00C51298"/>
    <w:rsid w:val="00C52D94"/>
    <w:rsid w:val="00C54E25"/>
    <w:rsid w:val="00C556F7"/>
    <w:rsid w:val="00C558DB"/>
    <w:rsid w:val="00C61999"/>
    <w:rsid w:val="00C63F9F"/>
    <w:rsid w:val="00C64C8E"/>
    <w:rsid w:val="00C66614"/>
    <w:rsid w:val="00C673D5"/>
    <w:rsid w:val="00C67CD9"/>
    <w:rsid w:val="00C70F52"/>
    <w:rsid w:val="00C71771"/>
    <w:rsid w:val="00C7184B"/>
    <w:rsid w:val="00C730BD"/>
    <w:rsid w:val="00C74612"/>
    <w:rsid w:val="00C7622F"/>
    <w:rsid w:val="00C77A37"/>
    <w:rsid w:val="00C77F9F"/>
    <w:rsid w:val="00C80AE7"/>
    <w:rsid w:val="00C80AFF"/>
    <w:rsid w:val="00C840B3"/>
    <w:rsid w:val="00C86881"/>
    <w:rsid w:val="00C87CFD"/>
    <w:rsid w:val="00C916F2"/>
    <w:rsid w:val="00C923B7"/>
    <w:rsid w:val="00C96730"/>
    <w:rsid w:val="00CA2A3C"/>
    <w:rsid w:val="00CA5C61"/>
    <w:rsid w:val="00CA618D"/>
    <w:rsid w:val="00CB1F49"/>
    <w:rsid w:val="00CB25F6"/>
    <w:rsid w:val="00CB3182"/>
    <w:rsid w:val="00CB5EC1"/>
    <w:rsid w:val="00CB6A6E"/>
    <w:rsid w:val="00CB6AAD"/>
    <w:rsid w:val="00CB6E5B"/>
    <w:rsid w:val="00CC1481"/>
    <w:rsid w:val="00CC2E3B"/>
    <w:rsid w:val="00CC6A33"/>
    <w:rsid w:val="00CC7CA7"/>
    <w:rsid w:val="00CD1F46"/>
    <w:rsid w:val="00CD25CD"/>
    <w:rsid w:val="00CD491B"/>
    <w:rsid w:val="00CD5053"/>
    <w:rsid w:val="00CD667F"/>
    <w:rsid w:val="00CE0F00"/>
    <w:rsid w:val="00CE337F"/>
    <w:rsid w:val="00CE369B"/>
    <w:rsid w:val="00CE4D82"/>
    <w:rsid w:val="00CE6AFE"/>
    <w:rsid w:val="00CE6EA5"/>
    <w:rsid w:val="00CE7E10"/>
    <w:rsid w:val="00CF009D"/>
    <w:rsid w:val="00CF059C"/>
    <w:rsid w:val="00CF2B9D"/>
    <w:rsid w:val="00CF53DF"/>
    <w:rsid w:val="00CF579D"/>
    <w:rsid w:val="00CF68D2"/>
    <w:rsid w:val="00CF7E00"/>
    <w:rsid w:val="00D01D86"/>
    <w:rsid w:val="00D036C9"/>
    <w:rsid w:val="00D068D2"/>
    <w:rsid w:val="00D0707F"/>
    <w:rsid w:val="00D106A4"/>
    <w:rsid w:val="00D13E65"/>
    <w:rsid w:val="00D142B0"/>
    <w:rsid w:val="00D1499D"/>
    <w:rsid w:val="00D15B45"/>
    <w:rsid w:val="00D1636A"/>
    <w:rsid w:val="00D16E07"/>
    <w:rsid w:val="00D17AFE"/>
    <w:rsid w:val="00D20B67"/>
    <w:rsid w:val="00D2720A"/>
    <w:rsid w:val="00D27E17"/>
    <w:rsid w:val="00D31278"/>
    <w:rsid w:val="00D31857"/>
    <w:rsid w:val="00D31BA3"/>
    <w:rsid w:val="00D32CB7"/>
    <w:rsid w:val="00D33809"/>
    <w:rsid w:val="00D359AB"/>
    <w:rsid w:val="00D367A8"/>
    <w:rsid w:val="00D379EF"/>
    <w:rsid w:val="00D37C20"/>
    <w:rsid w:val="00D40570"/>
    <w:rsid w:val="00D40AE7"/>
    <w:rsid w:val="00D40BA9"/>
    <w:rsid w:val="00D42463"/>
    <w:rsid w:val="00D43C64"/>
    <w:rsid w:val="00D44BDB"/>
    <w:rsid w:val="00D46A03"/>
    <w:rsid w:val="00D50001"/>
    <w:rsid w:val="00D50235"/>
    <w:rsid w:val="00D50CB3"/>
    <w:rsid w:val="00D5114B"/>
    <w:rsid w:val="00D52CE1"/>
    <w:rsid w:val="00D5366C"/>
    <w:rsid w:val="00D53A36"/>
    <w:rsid w:val="00D56F38"/>
    <w:rsid w:val="00D57370"/>
    <w:rsid w:val="00D63A3E"/>
    <w:rsid w:val="00D646F2"/>
    <w:rsid w:val="00D64AE7"/>
    <w:rsid w:val="00D651B3"/>
    <w:rsid w:val="00D661BC"/>
    <w:rsid w:val="00D67463"/>
    <w:rsid w:val="00D67B39"/>
    <w:rsid w:val="00D700FB"/>
    <w:rsid w:val="00D709C0"/>
    <w:rsid w:val="00D70C8E"/>
    <w:rsid w:val="00D715DE"/>
    <w:rsid w:val="00D716BC"/>
    <w:rsid w:val="00D720BF"/>
    <w:rsid w:val="00D7296D"/>
    <w:rsid w:val="00D72FA5"/>
    <w:rsid w:val="00D73BFF"/>
    <w:rsid w:val="00D73D7A"/>
    <w:rsid w:val="00D77200"/>
    <w:rsid w:val="00D77BB3"/>
    <w:rsid w:val="00D820E8"/>
    <w:rsid w:val="00D82DB1"/>
    <w:rsid w:val="00D83B5E"/>
    <w:rsid w:val="00D84473"/>
    <w:rsid w:val="00D8648E"/>
    <w:rsid w:val="00D86AEA"/>
    <w:rsid w:val="00D86C3A"/>
    <w:rsid w:val="00D9056E"/>
    <w:rsid w:val="00D92242"/>
    <w:rsid w:val="00D929C6"/>
    <w:rsid w:val="00D95075"/>
    <w:rsid w:val="00D956F7"/>
    <w:rsid w:val="00D963D9"/>
    <w:rsid w:val="00D96E88"/>
    <w:rsid w:val="00D96F7D"/>
    <w:rsid w:val="00D975AA"/>
    <w:rsid w:val="00D977FE"/>
    <w:rsid w:val="00DA21EE"/>
    <w:rsid w:val="00DA2B4C"/>
    <w:rsid w:val="00DA2C44"/>
    <w:rsid w:val="00DA383F"/>
    <w:rsid w:val="00DA4397"/>
    <w:rsid w:val="00DA4945"/>
    <w:rsid w:val="00DA5C7C"/>
    <w:rsid w:val="00DB08E9"/>
    <w:rsid w:val="00DB0DEA"/>
    <w:rsid w:val="00DB26B8"/>
    <w:rsid w:val="00DB32B5"/>
    <w:rsid w:val="00DB336D"/>
    <w:rsid w:val="00DB5505"/>
    <w:rsid w:val="00DB6719"/>
    <w:rsid w:val="00DB7317"/>
    <w:rsid w:val="00DB7DEC"/>
    <w:rsid w:val="00DC143D"/>
    <w:rsid w:val="00DC1B8B"/>
    <w:rsid w:val="00DC1D54"/>
    <w:rsid w:val="00DC2606"/>
    <w:rsid w:val="00DC2812"/>
    <w:rsid w:val="00DC51C4"/>
    <w:rsid w:val="00DC711D"/>
    <w:rsid w:val="00DC79D3"/>
    <w:rsid w:val="00DD10A8"/>
    <w:rsid w:val="00DD4BAC"/>
    <w:rsid w:val="00DD657E"/>
    <w:rsid w:val="00DD70B5"/>
    <w:rsid w:val="00DD7612"/>
    <w:rsid w:val="00DD7D28"/>
    <w:rsid w:val="00DE0234"/>
    <w:rsid w:val="00DE0CD9"/>
    <w:rsid w:val="00DE10F8"/>
    <w:rsid w:val="00DE1CB6"/>
    <w:rsid w:val="00DE2698"/>
    <w:rsid w:val="00DE28F4"/>
    <w:rsid w:val="00DE48A4"/>
    <w:rsid w:val="00DE53C6"/>
    <w:rsid w:val="00DE5919"/>
    <w:rsid w:val="00DF2761"/>
    <w:rsid w:val="00DF42DB"/>
    <w:rsid w:val="00E00E5E"/>
    <w:rsid w:val="00E016B7"/>
    <w:rsid w:val="00E01C56"/>
    <w:rsid w:val="00E02827"/>
    <w:rsid w:val="00E02889"/>
    <w:rsid w:val="00E055A7"/>
    <w:rsid w:val="00E05660"/>
    <w:rsid w:val="00E1022A"/>
    <w:rsid w:val="00E10645"/>
    <w:rsid w:val="00E10B00"/>
    <w:rsid w:val="00E10F0D"/>
    <w:rsid w:val="00E11272"/>
    <w:rsid w:val="00E11818"/>
    <w:rsid w:val="00E13668"/>
    <w:rsid w:val="00E16C41"/>
    <w:rsid w:val="00E2052C"/>
    <w:rsid w:val="00E20B73"/>
    <w:rsid w:val="00E23B5F"/>
    <w:rsid w:val="00E24C7D"/>
    <w:rsid w:val="00E277E4"/>
    <w:rsid w:val="00E30F93"/>
    <w:rsid w:val="00E32247"/>
    <w:rsid w:val="00E352DA"/>
    <w:rsid w:val="00E36AC7"/>
    <w:rsid w:val="00E4002A"/>
    <w:rsid w:val="00E40F1D"/>
    <w:rsid w:val="00E4201A"/>
    <w:rsid w:val="00E43A2D"/>
    <w:rsid w:val="00E44932"/>
    <w:rsid w:val="00E44C2F"/>
    <w:rsid w:val="00E45378"/>
    <w:rsid w:val="00E455CD"/>
    <w:rsid w:val="00E46617"/>
    <w:rsid w:val="00E46C23"/>
    <w:rsid w:val="00E46D09"/>
    <w:rsid w:val="00E47A97"/>
    <w:rsid w:val="00E509AB"/>
    <w:rsid w:val="00E5329B"/>
    <w:rsid w:val="00E53314"/>
    <w:rsid w:val="00E5426D"/>
    <w:rsid w:val="00E55F78"/>
    <w:rsid w:val="00E605F6"/>
    <w:rsid w:val="00E6137E"/>
    <w:rsid w:val="00E61765"/>
    <w:rsid w:val="00E63432"/>
    <w:rsid w:val="00E63FEC"/>
    <w:rsid w:val="00E6582C"/>
    <w:rsid w:val="00E6665B"/>
    <w:rsid w:val="00E722DD"/>
    <w:rsid w:val="00E727F9"/>
    <w:rsid w:val="00E7362E"/>
    <w:rsid w:val="00E73891"/>
    <w:rsid w:val="00E7713A"/>
    <w:rsid w:val="00E77DC3"/>
    <w:rsid w:val="00E84A3A"/>
    <w:rsid w:val="00E84C04"/>
    <w:rsid w:val="00E8543A"/>
    <w:rsid w:val="00E85600"/>
    <w:rsid w:val="00E87CD5"/>
    <w:rsid w:val="00E9027B"/>
    <w:rsid w:val="00E906A8"/>
    <w:rsid w:val="00E9239B"/>
    <w:rsid w:val="00E92B85"/>
    <w:rsid w:val="00E9315D"/>
    <w:rsid w:val="00E93C0D"/>
    <w:rsid w:val="00E948C6"/>
    <w:rsid w:val="00E94969"/>
    <w:rsid w:val="00E9596B"/>
    <w:rsid w:val="00E95B21"/>
    <w:rsid w:val="00EA5195"/>
    <w:rsid w:val="00EA7B14"/>
    <w:rsid w:val="00EB12EF"/>
    <w:rsid w:val="00EB64B0"/>
    <w:rsid w:val="00EC1FEC"/>
    <w:rsid w:val="00EC3525"/>
    <w:rsid w:val="00EC4D7E"/>
    <w:rsid w:val="00ED0DEA"/>
    <w:rsid w:val="00ED0FE5"/>
    <w:rsid w:val="00ED16AE"/>
    <w:rsid w:val="00ED18F5"/>
    <w:rsid w:val="00ED4348"/>
    <w:rsid w:val="00ED4C74"/>
    <w:rsid w:val="00ED6EE7"/>
    <w:rsid w:val="00ED75F5"/>
    <w:rsid w:val="00ED7A2E"/>
    <w:rsid w:val="00EE0A92"/>
    <w:rsid w:val="00EE622D"/>
    <w:rsid w:val="00EE6806"/>
    <w:rsid w:val="00EE7E03"/>
    <w:rsid w:val="00EE7EEA"/>
    <w:rsid w:val="00EF05F6"/>
    <w:rsid w:val="00EF4A3C"/>
    <w:rsid w:val="00EF5C7B"/>
    <w:rsid w:val="00F01486"/>
    <w:rsid w:val="00F01B11"/>
    <w:rsid w:val="00F01FF7"/>
    <w:rsid w:val="00F024FD"/>
    <w:rsid w:val="00F03218"/>
    <w:rsid w:val="00F12445"/>
    <w:rsid w:val="00F136B6"/>
    <w:rsid w:val="00F144FA"/>
    <w:rsid w:val="00F15145"/>
    <w:rsid w:val="00F20762"/>
    <w:rsid w:val="00F211DF"/>
    <w:rsid w:val="00F2143C"/>
    <w:rsid w:val="00F222F1"/>
    <w:rsid w:val="00F23C6F"/>
    <w:rsid w:val="00F243F8"/>
    <w:rsid w:val="00F244F5"/>
    <w:rsid w:val="00F251F2"/>
    <w:rsid w:val="00F2633F"/>
    <w:rsid w:val="00F30D9F"/>
    <w:rsid w:val="00F31AD5"/>
    <w:rsid w:val="00F3220D"/>
    <w:rsid w:val="00F32234"/>
    <w:rsid w:val="00F3433B"/>
    <w:rsid w:val="00F34F79"/>
    <w:rsid w:val="00F35280"/>
    <w:rsid w:val="00F35674"/>
    <w:rsid w:val="00F3720F"/>
    <w:rsid w:val="00F41BC6"/>
    <w:rsid w:val="00F43FEC"/>
    <w:rsid w:val="00F44B7A"/>
    <w:rsid w:val="00F45CFA"/>
    <w:rsid w:val="00F469DC"/>
    <w:rsid w:val="00F47DA6"/>
    <w:rsid w:val="00F503A4"/>
    <w:rsid w:val="00F514D3"/>
    <w:rsid w:val="00F5161B"/>
    <w:rsid w:val="00F51A63"/>
    <w:rsid w:val="00F51D4E"/>
    <w:rsid w:val="00F52375"/>
    <w:rsid w:val="00F54196"/>
    <w:rsid w:val="00F565DA"/>
    <w:rsid w:val="00F56CD6"/>
    <w:rsid w:val="00F57F32"/>
    <w:rsid w:val="00F605F1"/>
    <w:rsid w:val="00F60CE8"/>
    <w:rsid w:val="00F624E8"/>
    <w:rsid w:val="00F62D9A"/>
    <w:rsid w:val="00F67138"/>
    <w:rsid w:val="00F70360"/>
    <w:rsid w:val="00F71DAE"/>
    <w:rsid w:val="00F723C6"/>
    <w:rsid w:val="00F74867"/>
    <w:rsid w:val="00F74DDE"/>
    <w:rsid w:val="00F7550D"/>
    <w:rsid w:val="00F76311"/>
    <w:rsid w:val="00F85C8C"/>
    <w:rsid w:val="00F90DD7"/>
    <w:rsid w:val="00F91B36"/>
    <w:rsid w:val="00F91BD6"/>
    <w:rsid w:val="00F943F3"/>
    <w:rsid w:val="00F96F72"/>
    <w:rsid w:val="00F9771F"/>
    <w:rsid w:val="00FA00E6"/>
    <w:rsid w:val="00FA0208"/>
    <w:rsid w:val="00FA3D34"/>
    <w:rsid w:val="00FA3EF1"/>
    <w:rsid w:val="00FA5112"/>
    <w:rsid w:val="00FA61A6"/>
    <w:rsid w:val="00FB0361"/>
    <w:rsid w:val="00FB04B9"/>
    <w:rsid w:val="00FB1403"/>
    <w:rsid w:val="00FB160C"/>
    <w:rsid w:val="00FB2F01"/>
    <w:rsid w:val="00FB3FA6"/>
    <w:rsid w:val="00FB4210"/>
    <w:rsid w:val="00FB45F7"/>
    <w:rsid w:val="00FB49A5"/>
    <w:rsid w:val="00FC068A"/>
    <w:rsid w:val="00FC2B03"/>
    <w:rsid w:val="00FC4CE7"/>
    <w:rsid w:val="00FC755A"/>
    <w:rsid w:val="00FD1EAA"/>
    <w:rsid w:val="00FD1FD0"/>
    <w:rsid w:val="00FD200B"/>
    <w:rsid w:val="00FD4C3D"/>
    <w:rsid w:val="00FD7CF0"/>
    <w:rsid w:val="00FE0390"/>
    <w:rsid w:val="00FE19AE"/>
    <w:rsid w:val="00FE1D03"/>
    <w:rsid w:val="00FE1E6F"/>
    <w:rsid w:val="00FE3262"/>
    <w:rsid w:val="00FE3BA5"/>
    <w:rsid w:val="00FE3E86"/>
    <w:rsid w:val="00FE5C5B"/>
    <w:rsid w:val="00FE6119"/>
    <w:rsid w:val="00FF415D"/>
    <w:rsid w:val="00FF4DC3"/>
    <w:rsid w:val="00FF4EF2"/>
    <w:rsid w:val="00FF6617"/>
    <w:rsid w:val="00FF6ADA"/>
    <w:rsid w:val="00FF6CDB"/>
    <w:rsid w:val="00FF6F1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646D12A"/>
  <w15:chartTrackingRefBased/>
  <w15:docId w15:val="{0F75D2CB-5A35-46F4-90BF-394AF0307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color w:val="4C483D" w:themeColor="text2"/>
        <w:lang w:val="en-US" w:eastAsia="ja-JP" w:bidi="ar-SA"/>
      </w:rPr>
    </w:rPrDefault>
    <w:pPrDefault>
      <w:pPr>
        <w:spacing w:after="320" w:line="30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52D5A"/>
    <w:pPr>
      <w:spacing w:after="200"/>
      <w:ind w:firstLine="425"/>
      <w:jc w:val="both"/>
    </w:pPr>
    <w:rPr>
      <w:sz w:val="22"/>
      <w:lang w:val="sr-Latn-CS"/>
    </w:rPr>
  </w:style>
  <w:style w:type="paragraph" w:styleId="Heading1">
    <w:name w:val="heading 1"/>
    <w:basedOn w:val="Normal"/>
    <w:next w:val="Normal"/>
    <w:link w:val="Heading1Char"/>
    <w:uiPriority w:val="9"/>
    <w:qFormat/>
    <w:rsid w:val="00FB160C"/>
    <w:pPr>
      <w:keepNext/>
      <w:keepLines/>
      <w:pBdr>
        <w:bottom w:val="single" w:sz="8" w:space="0" w:color="FCDBDB" w:themeColor="accent1" w:themeTint="33"/>
      </w:pBdr>
      <w:ind w:firstLine="0"/>
      <w:outlineLvl w:val="0"/>
    </w:pPr>
    <w:rPr>
      <w:rFonts w:asciiTheme="majorHAnsi" w:eastAsiaTheme="majorEastAsia" w:hAnsiTheme="majorHAnsi" w:cstheme="majorBidi"/>
      <w:color w:val="0070C0"/>
      <w:sz w:val="36"/>
      <w:szCs w:val="36"/>
      <w:lang w:val="sr-Latn-ME"/>
    </w:rPr>
  </w:style>
  <w:style w:type="paragraph" w:styleId="Heading2">
    <w:name w:val="heading 2"/>
    <w:basedOn w:val="Normal"/>
    <w:next w:val="Normal"/>
    <w:link w:val="Heading2Char"/>
    <w:uiPriority w:val="9"/>
    <w:unhideWhenUsed/>
    <w:qFormat/>
    <w:rsid w:val="00FB160C"/>
    <w:pPr>
      <w:keepNext/>
      <w:keepLines/>
      <w:numPr>
        <w:numId w:val="1"/>
      </w:numPr>
      <w:spacing w:before="360" w:after="120" w:line="240" w:lineRule="auto"/>
      <w:outlineLvl w:val="1"/>
    </w:pPr>
    <w:rPr>
      <w:b/>
      <w:bCs/>
      <w:sz w:val="26"/>
      <w:szCs w:val="26"/>
      <w:lang w:val="sr-Latn-ME"/>
    </w:rPr>
  </w:style>
  <w:style w:type="paragraph" w:styleId="Heading3">
    <w:name w:val="heading 3"/>
    <w:basedOn w:val="Normal"/>
    <w:next w:val="Normal"/>
    <w:link w:val="Heading3Char"/>
    <w:uiPriority w:val="9"/>
    <w:unhideWhenUsed/>
    <w:qFormat/>
    <w:rsid w:val="00FB160C"/>
    <w:pPr>
      <w:keepNext/>
      <w:keepLines/>
      <w:numPr>
        <w:ilvl w:val="1"/>
        <w:numId w:val="1"/>
      </w:numPr>
      <w:spacing w:before="40" w:after="0"/>
      <w:outlineLvl w:val="2"/>
    </w:pPr>
    <w:rPr>
      <w:b/>
      <w:bCs/>
      <w:i/>
      <w:iCs/>
      <w:sz w:val="24"/>
      <w:szCs w:val="24"/>
      <w:lang w:val="sr-Latn-ME"/>
    </w:rPr>
  </w:style>
  <w:style w:type="paragraph" w:styleId="Heading4">
    <w:name w:val="heading 4"/>
    <w:basedOn w:val="Normal"/>
    <w:next w:val="Normal"/>
    <w:link w:val="Heading4Char"/>
    <w:uiPriority w:val="9"/>
    <w:unhideWhenUsed/>
    <w:qFormat/>
    <w:rsid w:val="00FB160C"/>
    <w:pPr>
      <w:keepNext/>
      <w:keepLines/>
      <w:numPr>
        <w:ilvl w:val="2"/>
        <w:numId w:val="1"/>
      </w:numPr>
      <w:spacing w:before="40" w:after="0"/>
      <w:outlineLvl w:val="3"/>
    </w:pPr>
    <w:rPr>
      <w:rFonts w:asciiTheme="majorHAnsi" w:eastAsiaTheme="majorEastAsia" w:hAnsiTheme="majorHAnsi" w:cstheme="majorBidi"/>
      <w:i/>
      <w:iCs/>
      <w:color w:val="0192FF"/>
      <w:lang w:val="sr-Latn-ME"/>
    </w:rPr>
  </w:style>
  <w:style w:type="paragraph" w:styleId="Heading5">
    <w:name w:val="heading 5"/>
    <w:basedOn w:val="Normal"/>
    <w:next w:val="Normal"/>
    <w:link w:val="Heading5Char"/>
    <w:uiPriority w:val="9"/>
    <w:unhideWhenUsed/>
    <w:qFormat/>
    <w:rsid w:val="00F52375"/>
    <w:pPr>
      <w:keepNext/>
      <w:keepLines/>
      <w:numPr>
        <w:ilvl w:val="3"/>
        <w:numId w:val="1"/>
      </w:numPr>
      <w:spacing w:before="40" w:after="0"/>
      <w:outlineLvl w:val="4"/>
    </w:pPr>
    <w:rPr>
      <w:rFonts w:asciiTheme="majorHAnsi" w:eastAsiaTheme="majorEastAsia" w:hAnsiTheme="majorHAnsi" w:cstheme="majorBidi"/>
      <w:color w:val="950B0B" w:themeColor="accent1" w:themeShade="80"/>
    </w:rPr>
  </w:style>
  <w:style w:type="paragraph" w:styleId="Heading6">
    <w:name w:val="heading 6"/>
    <w:basedOn w:val="Normal"/>
    <w:next w:val="Normal"/>
    <w:link w:val="Heading6Char"/>
    <w:uiPriority w:val="9"/>
    <w:semiHidden/>
    <w:unhideWhenUsed/>
    <w:qFormat/>
    <w:rsid w:val="00840D50"/>
    <w:pPr>
      <w:keepNext/>
      <w:keepLines/>
      <w:numPr>
        <w:ilvl w:val="5"/>
        <w:numId w:val="1"/>
      </w:numPr>
      <w:spacing w:before="40" w:after="0"/>
      <w:outlineLvl w:val="5"/>
    </w:pPr>
    <w:rPr>
      <w:rFonts w:asciiTheme="majorHAnsi" w:eastAsiaTheme="majorEastAsia" w:hAnsiTheme="majorHAnsi" w:cstheme="majorBidi"/>
      <w:color w:val="940B0B" w:themeColor="accent1" w:themeShade="7F"/>
    </w:rPr>
  </w:style>
  <w:style w:type="paragraph" w:styleId="Heading7">
    <w:name w:val="heading 7"/>
    <w:basedOn w:val="Normal"/>
    <w:next w:val="Normal"/>
    <w:link w:val="Heading7Char"/>
    <w:uiPriority w:val="9"/>
    <w:semiHidden/>
    <w:unhideWhenUsed/>
    <w:qFormat/>
    <w:rsid w:val="00840D50"/>
    <w:pPr>
      <w:keepNext/>
      <w:keepLines/>
      <w:numPr>
        <w:ilvl w:val="6"/>
        <w:numId w:val="1"/>
      </w:numPr>
      <w:spacing w:before="40" w:after="0"/>
      <w:outlineLvl w:val="6"/>
    </w:pPr>
    <w:rPr>
      <w:rFonts w:asciiTheme="majorHAnsi" w:eastAsiaTheme="majorEastAsia" w:hAnsiTheme="majorHAnsi" w:cstheme="majorBidi"/>
      <w:i/>
      <w:iCs/>
      <w:color w:val="940B0B" w:themeColor="accent1" w:themeShade="7F"/>
    </w:rPr>
  </w:style>
  <w:style w:type="paragraph" w:styleId="Heading8">
    <w:name w:val="heading 8"/>
    <w:basedOn w:val="Normal"/>
    <w:next w:val="Normal"/>
    <w:link w:val="Heading8Char"/>
    <w:uiPriority w:val="9"/>
    <w:semiHidden/>
    <w:unhideWhenUsed/>
    <w:qFormat/>
    <w:rsid w:val="00840D50"/>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40D50"/>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Logo">
    <w:name w:val="Logo"/>
    <w:basedOn w:val="Normal"/>
    <w:uiPriority w:val="99"/>
    <w:semiHidden/>
    <w:unhideWhenUsed/>
    <w:pPr>
      <w:spacing w:before="600"/>
    </w:pPr>
  </w:style>
  <w:style w:type="character" w:styleId="PlaceholderText">
    <w:name w:val="Placeholder Text"/>
    <w:basedOn w:val="DefaultParagraphFont"/>
    <w:uiPriority w:val="99"/>
    <w:semiHidden/>
    <w:rPr>
      <w:color w:val="808080"/>
    </w:rPr>
  </w:style>
  <w:style w:type="paragraph" w:styleId="Title">
    <w:name w:val="Title"/>
    <w:basedOn w:val="Normal"/>
    <w:next w:val="Normal"/>
    <w:link w:val="TitleChar"/>
    <w:uiPriority w:val="10"/>
    <w:qFormat/>
    <w:rsid w:val="009B49EA"/>
    <w:pPr>
      <w:spacing w:after="600" w:line="240" w:lineRule="auto"/>
      <w:contextualSpacing/>
    </w:pPr>
    <w:rPr>
      <w:rFonts w:asciiTheme="majorHAnsi" w:eastAsiaTheme="majorEastAsia" w:hAnsiTheme="majorHAnsi" w:cstheme="majorBidi"/>
      <w:color w:val="0070C0"/>
      <w:kern w:val="28"/>
      <w:sz w:val="96"/>
      <w:szCs w:val="96"/>
    </w:rPr>
  </w:style>
  <w:style w:type="character" w:customStyle="1" w:styleId="TitleChar">
    <w:name w:val="Title Char"/>
    <w:basedOn w:val="DefaultParagraphFont"/>
    <w:link w:val="Title"/>
    <w:uiPriority w:val="10"/>
    <w:rsid w:val="009B49EA"/>
    <w:rPr>
      <w:rFonts w:asciiTheme="majorHAnsi" w:eastAsiaTheme="majorEastAsia" w:hAnsiTheme="majorHAnsi" w:cstheme="majorBidi"/>
      <w:color w:val="0070C0"/>
      <w:kern w:val="28"/>
      <w:sz w:val="96"/>
      <w:szCs w:val="96"/>
    </w:rPr>
  </w:style>
  <w:style w:type="paragraph" w:styleId="Subtitle">
    <w:name w:val="Subtitle"/>
    <w:basedOn w:val="Normal"/>
    <w:next w:val="Normal"/>
    <w:link w:val="SubtitleChar"/>
    <w:autoRedefine/>
    <w:uiPriority w:val="11"/>
    <w:qFormat/>
    <w:rsid w:val="005916AF"/>
    <w:pPr>
      <w:keepNext/>
      <w:numPr>
        <w:ilvl w:val="1"/>
      </w:numPr>
      <w:spacing w:after="0" w:line="240" w:lineRule="auto"/>
      <w:ind w:firstLine="425"/>
      <w:jc w:val="center"/>
    </w:pPr>
    <w:rPr>
      <w:noProof/>
      <w:sz w:val="32"/>
      <w:szCs w:val="32"/>
      <w:lang w:eastAsia="en-US"/>
    </w:rPr>
  </w:style>
  <w:style w:type="character" w:customStyle="1" w:styleId="SubtitleChar">
    <w:name w:val="Subtitle Char"/>
    <w:basedOn w:val="DefaultParagraphFont"/>
    <w:link w:val="Subtitle"/>
    <w:uiPriority w:val="11"/>
    <w:rsid w:val="005916AF"/>
    <w:rPr>
      <w:noProof/>
      <w:sz w:val="32"/>
      <w:szCs w:val="32"/>
      <w:lang w:eastAsia="en-US"/>
    </w:rPr>
  </w:style>
  <w:style w:type="paragraph" w:styleId="NoSpacing">
    <w:name w:val="No Spacing"/>
    <w:uiPriority w:val="1"/>
    <w:qFormat/>
    <w:pPr>
      <w:spacing w:after="0" w:line="240" w:lineRule="auto"/>
    </w:pPr>
  </w:style>
  <w:style w:type="table" w:styleId="TableGrid">
    <w:name w:val="Table Grid"/>
    <w:basedOn w:val="TableNormal"/>
    <w:uiPriority w:val="3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tactInfo">
    <w:name w:val="Contact Info"/>
    <w:basedOn w:val="NoSpacing"/>
    <w:uiPriority w:val="99"/>
    <w:qFormat/>
    <w:rPr>
      <w:color w:val="FFFFFF" w:themeColor="background1"/>
      <w:sz w:val="22"/>
      <w:szCs w:val="22"/>
    </w:rPr>
  </w:style>
  <w:style w:type="paragraph" w:customStyle="1" w:styleId="TableSpace">
    <w:name w:val="Table Space"/>
    <w:basedOn w:val="NoSpacing"/>
    <w:uiPriority w:val="99"/>
    <w:pPr>
      <w:spacing w:line="14" w:lineRule="exact"/>
    </w:pPr>
  </w:style>
  <w:style w:type="paragraph" w:styleId="Header">
    <w:name w:val="header"/>
    <w:basedOn w:val="Normal"/>
    <w:link w:val="HeaderChar"/>
    <w:uiPriority w:val="99"/>
    <w:unhideWhenUsed/>
    <w:pPr>
      <w:tabs>
        <w:tab w:val="center" w:pos="4680"/>
        <w:tab w:val="right" w:pos="9360"/>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qFormat/>
    <w:pPr>
      <w:spacing w:after="0" w:line="240" w:lineRule="auto"/>
    </w:pPr>
    <w:rPr>
      <w:rFonts w:asciiTheme="majorHAnsi" w:eastAsiaTheme="majorEastAsia" w:hAnsiTheme="majorHAnsi" w:cstheme="majorBidi"/>
      <w:caps/>
      <w:color w:val="F24F4F" w:themeColor="accent1"/>
      <w:sz w:val="16"/>
      <w:szCs w:val="16"/>
    </w:rPr>
  </w:style>
  <w:style w:type="character" w:customStyle="1" w:styleId="FooterChar">
    <w:name w:val="Footer Char"/>
    <w:basedOn w:val="DefaultParagraphFont"/>
    <w:link w:val="Footer"/>
    <w:uiPriority w:val="99"/>
    <w:rPr>
      <w:rFonts w:asciiTheme="majorHAnsi" w:eastAsiaTheme="majorEastAsia" w:hAnsiTheme="majorHAnsi" w:cstheme="majorBidi"/>
      <w:caps/>
      <w:color w:val="F24F4F" w:themeColor="accent1"/>
      <w:sz w:val="16"/>
      <w:szCs w:val="16"/>
    </w:rPr>
  </w:style>
  <w:style w:type="character" w:customStyle="1" w:styleId="Heading1Char">
    <w:name w:val="Heading 1 Char"/>
    <w:basedOn w:val="DefaultParagraphFont"/>
    <w:link w:val="Heading1"/>
    <w:uiPriority w:val="9"/>
    <w:rsid w:val="00FB160C"/>
    <w:rPr>
      <w:rFonts w:asciiTheme="majorHAnsi" w:eastAsiaTheme="majorEastAsia" w:hAnsiTheme="majorHAnsi" w:cstheme="majorBidi"/>
      <w:color w:val="0070C0"/>
      <w:sz w:val="36"/>
      <w:szCs w:val="36"/>
      <w:lang w:val="sr-Latn-ME"/>
    </w:rPr>
  </w:style>
  <w:style w:type="character" w:customStyle="1" w:styleId="Heading2Char">
    <w:name w:val="Heading 2 Char"/>
    <w:basedOn w:val="DefaultParagraphFont"/>
    <w:link w:val="Heading2"/>
    <w:uiPriority w:val="9"/>
    <w:rsid w:val="00FB160C"/>
    <w:rPr>
      <w:b/>
      <w:bCs/>
      <w:sz w:val="26"/>
      <w:szCs w:val="26"/>
      <w:lang w:val="sr-Latn-ME"/>
    </w:rPr>
  </w:style>
  <w:style w:type="paragraph" w:styleId="TOCHeading">
    <w:name w:val="TOC Heading"/>
    <w:basedOn w:val="Heading1"/>
    <w:next w:val="Normal"/>
    <w:uiPriority w:val="39"/>
    <w:unhideWhenUsed/>
    <w:qFormat/>
    <w:rsid w:val="003501C2"/>
    <w:pPr>
      <w:pBdr>
        <w:bottom w:val="none" w:sz="0" w:space="0" w:color="auto"/>
      </w:pBdr>
      <w:spacing w:after="400"/>
      <w:ind w:firstLine="425"/>
      <w:outlineLvl w:val="9"/>
    </w:pPr>
    <w:rPr>
      <w:sz w:val="72"/>
      <w:szCs w:val="72"/>
    </w:rPr>
  </w:style>
  <w:style w:type="paragraph" w:styleId="TOC1">
    <w:name w:val="toc 1"/>
    <w:basedOn w:val="Normal"/>
    <w:next w:val="Normal"/>
    <w:autoRedefine/>
    <w:uiPriority w:val="39"/>
    <w:unhideWhenUsed/>
    <w:rsid w:val="005973EB"/>
    <w:pPr>
      <w:tabs>
        <w:tab w:val="left" w:pos="284"/>
        <w:tab w:val="right" w:leader="dot" w:pos="9072"/>
      </w:tabs>
      <w:spacing w:after="140" w:line="240" w:lineRule="auto"/>
      <w:ind w:right="-45" w:firstLine="0"/>
    </w:pPr>
    <w:rPr>
      <w:b/>
      <w:bCs/>
      <w:noProof/>
      <w:color w:val="0070C0"/>
      <w:sz w:val="26"/>
      <w:szCs w:val="26"/>
      <w:lang w:val="sr-Latn-ME"/>
    </w:rPr>
  </w:style>
  <w:style w:type="paragraph" w:styleId="TOC2">
    <w:name w:val="toc 2"/>
    <w:basedOn w:val="Normal"/>
    <w:next w:val="Normal"/>
    <w:autoRedefine/>
    <w:uiPriority w:val="39"/>
    <w:unhideWhenUsed/>
    <w:rsid w:val="005973EB"/>
    <w:pPr>
      <w:tabs>
        <w:tab w:val="left" w:pos="567"/>
        <w:tab w:val="right" w:leader="dot" w:pos="9072"/>
      </w:tabs>
      <w:spacing w:after="100" w:line="240" w:lineRule="auto"/>
      <w:ind w:right="-45" w:firstLine="284"/>
    </w:pPr>
    <w:rPr>
      <w:szCs w:val="22"/>
    </w:rPr>
  </w:style>
  <w:style w:type="character" w:styleId="Hyperlink">
    <w:name w:val="Hyperlink"/>
    <w:basedOn w:val="DefaultParagraphFont"/>
    <w:uiPriority w:val="99"/>
    <w:unhideWhenUsed/>
    <w:rPr>
      <w:color w:val="4C483D" w:themeColor="hyperlink"/>
      <w:u w:val="single"/>
    </w:rPr>
  </w:style>
  <w:style w:type="character" w:customStyle="1" w:styleId="Heading3Char">
    <w:name w:val="Heading 3 Char"/>
    <w:basedOn w:val="DefaultParagraphFont"/>
    <w:link w:val="Heading3"/>
    <w:uiPriority w:val="9"/>
    <w:rsid w:val="00FB160C"/>
    <w:rPr>
      <w:b/>
      <w:bCs/>
      <w:i/>
      <w:iCs/>
      <w:sz w:val="24"/>
      <w:szCs w:val="24"/>
      <w:lang w:val="sr-Latn-ME"/>
    </w:rPr>
  </w:style>
  <w:style w:type="paragraph" w:customStyle="1" w:styleId="LogoAlt">
    <w:name w:val="Logo Alt."/>
    <w:basedOn w:val="Normal"/>
    <w:uiPriority w:val="99"/>
    <w:unhideWhenUsed/>
    <w:pPr>
      <w:spacing w:before="720" w:line="240" w:lineRule="auto"/>
      <w:ind w:left="720"/>
    </w:pPr>
  </w:style>
  <w:style w:type="paragraph" w:customStyle="1" w:styleId="FooterAlt">
    <w:name w:val="Footer Alt."/>
    <w:basedOn w:val="Normal"/>
    <w:uiPriority w:val="99"/>
    <w:unhideWhenUsed/>
    <w:qFormat/>
    <w:pPr>
      <w:spacing w:after="0" w:line="240" w:lineRule="auto"/>
    </w:pPr>
    <w:rPr>
      <w:i/>
      <w:iCs/>
      <w:sz w:val="18"/>
      <w:szCs w:val="18"/>
    </w:rPr>
  </w:style>
  <w:style w:type="table" w:customStyle="1" w:styleId="TipTable">
    <w:name w:val="Tip Table"/>
    <w:basedOn w:val="TableNormal"/>
    <w:uiPriority w:val="99"/>
    <w:pPr>
      <w:spacing w:after="0" w:line="240" w:lineRule="auto"/>
    </w:pPr>
    <w:rPr>
      <w:color w:val="404040" w:themeColor="text1" w:themeTint="BF"/>
      <w:sz w:val="18"/>
      <w:szCs w:val="18"/>
    </w:rPr>
    <w:tblPr>
      <w:tblInd w:w="0" w:type="dxa"/>
      <w:tblCellMar>
        <w:top w:w="144" w:type="dxa"/>
        <w:left w:w="0" w:type="dxa"/>
        <w:bottom w:w="0" w:type="dxa"/>
        <w:right w:w="0" w:type="dxa"/>
      </w:tblCellMar>
    </w:tblPr>
    <w:tcPr>
      <w:shd w:val="clear" w:color="auto" w:fill="FCDBDB" w:themeFill="accent1" w:themeFillTint="33"/>
    </w:tcPr>
    <w:tblStylePr w:type="firstCol">
      <w:pPr>
        <w:wordWrap/>
        <w:jc w:val="center"/>
      </w:pPr>
    </w:tblStylePr>
  </w:style>
  <w:style w:type="paragraph" w:customStyle="1" w:styleId="TipText">
    <w:name w:val="Tip Text"/>
    <w:basedOn w:val="Normal"/>
    <w:uiPriority w:val="99"/>
    <w:pPr>
      <w:spacing w:before="160" w:after="160" w:line="264" w:lineRule="auto"/>
      <w:ind w:right="576"/>
    </w:pPr>
    <w:rPr>
      <w:rFonts w:asciiTheme="majorHAnsi" w:eastAsiaTheme="majorEastAsia" w:hAnsiTheme="majorHAnsi" w:cstheme="majorBidi"/>
      <w:i/>
      <w:iCs/>
      <w:sz w:val="16"/>
      <w:szCs w:val="16"/>
    </w:rPr>
  </w:style>
  <w:style w:type="paragraph" w:customStyle="1" w:styleId="Icon">
    <w:name w:val="Icon"/>
    <w:basedOn w:val="Normal"/>
    <w:uiPriority w:val="99"/>
    <w:unhideWhenUsed/>
    <w:qFormat/>
    <w:pPr>
      <w:spacing w:before="160" w:after="160" w:line="240" w:lineRule="auto"/>
      <w:jc w:val="center"/>
    </w:pPr>
  </w:style>
  <w:style w:type="character" w:customStyle="1" w:styleId="Heading4Char">
    <w:name w:val="Heading 4 Char"/>
    <w:basedOn w:val="DefaultParagraphFont"/>
    <w:link w:val="Heading4"/>
    <w:uiPriority w:val="9"/>
    <w:rsid w:val="00FB160C"/>
    <w:rPr>
      <w:rFonts w:asciiTheme="majorHAnsi" w:eastAsiaTheme="majorEastAsia" w:hAnsiTheme="majorHAnsi" w:cstheme="majorBidi"/>
      <w:i/>
      <w:iCs/>
      <w:color w:val="0192FF"/>
      <w:sz w:val="22"/>
      <w:lang w:val="sr-Latn-ME"/>
    </w:rPr>
  </w:style>
  <w:style w:type="table" w:customStyle="1" w:styleId="FinancialTable">
    <w:name w:val="Financial Table"/>
    <w:basedOn w:val="TableNormal"/>
    <w:uiPriority w:val="99"/>
    <w:pPr>
      <w:spacing w:before="60" w:after="60" w:line="240" w:lineRule="auto"/>
    </w:pPr>
    <w:tblPr>
      <w:tblStyleRowBandSize w:val="1"/>
      <w:tblInd w:w="0" w:type="dxa"/>
      <w:tblBorders>
        <w:top w:val="single" w:sz="4" w:space="0" w:color="BCB8AC" w:themeColor="text2" w:themeTint="66"/>
        <w:left w:val="single" w:sz="4" w:space="0" w:color="BCB8AC" w:themeColor="text2" w:themeTint="66"/>
        <w:bottom w:val="single" w:sz="4" w:space="0" w:color="BCB8AC" w:themeColor="text2" w:themeTint="66"/>
        <w:right w:val="single" w:sz="4" w:space="0" w:color="BCB8AC" w:themeColor="text2" w:themeTint="66"/>
        <w:insideV w:val="single" w:sz="4" w:space="0" w:color="BCB8AC" w:themeColor="text2" w:themeTint="66"/>
      </w:tblBorders>
      <w:tblCellMar>
        <w:top w:w="0" w:type="dxa"/>
        <w:left w:w="108" w:type="dxa"/>
        <w:bottom w:w="0" w:type="dxa"/>
        <w:right w:w="108" w:type="dxa"/>
      </w:tblCellMar>
    </w:tblPr>
    <w:tblStylePr w:type="firstRow">
      <w:rPr>
        <w:rFonts w:asciiTheme="majorHAnsi" w:hAnsiTheme="majorHAnsi"/>
        <w:color w:val="FFFFFF" w:themeColor="background1"/>
        <w:sz w:val="16"/>
      </w:rPr>
      <w:tblPr/>
      <w:tcPr>
        <w:shd w:val="clear" w:color="auto" w:fill="F24F4F" w:themeFill="accent1"/>
      </w:tcPr>
    </w:tblStylePr>
    <w:tblStylePr w:type="lastRow">
      <w:rPr>
        <w:rFonts w:asciiTheme="majorHAnsi" w:hAnsiTheme="majorHAnsi"/>
        <w:b/>
        <w:caps/>
        <w:smallCaps w:val="0"/>
        <w:color w:val="F24F4F" w:themeColor="accent1"/>
        <w:sz w:val="16"/>
      </w:rPr>
      <w:tblPr/>
      <w:tcPr>
        <w:tcBorders>
          <w:top w:val="nil"/>
        </w:tcBorders>
      </w:tcPr>
    </w:tblStylePr>
    <w:tblStylePr w:type="firstCol">
      <w:rPr>
        <w:rFonts w:asciiTheme="majorHAnsi" w:hAnsiTheme="majorHAnsi"/>
        <w:sz w:val="16"/>
      </w:rPr>
    </w:tblStylePr>
    <w:tblStylePr w:type="band2Horz">
      <w:tblPr/>
      <w:tcPr>
        <w:shd w:val="clear" w:color="auto" w:fill="DDDBD5" w:themeFill="text2" w:themeFillTint="33"/>
      </w:tcPr>
    </w:tblStylePr>
  </w:style>
  <w:style w:type="paragraph" w:styleId="TOC3">
    <w:name w:val="toc 3"/>
    <w:basedOn w:val="Normal"/>
    <w:next w:val="Normal"/>
    <w:autoRedefine/>
    <w:uiPriority w:val="39"/>
    <w:unhideWhenUsed/>
    <w:rsid w:val="005973EB"/>
    <w:pPr>
      <w:tabs>
        <w:tab w:val="left" w:pos="993"/>
        <w:tab w:val="right" w:leader="dot" w:pos="9072"/>
      </w:tabs>
      <w:spacing w:after="100"/>
      <w:ind w:left="284" w:right="-45" w:firstLine="273"/>
    </w:pPr>
  </w:style>
  <w:style w:type="paragraph" w:styleId="TOC4">
    <w:name w:val="toc 4"/>
    <w:basedOn w:val="Normal"/>
    <w:next w:val="Normal"/>
    <w:autoRedefine/>
    <w:uiPriority w:val="39"/>
    <w:unhideWhenUsed/>
    <w:rsid w:val="005973EB"/>
    <w:pPr>
      <w:tabs>
        <w:tab w:val="left" w:pos="1418"/>
        <w:tab w:val="right" w:leader="dot" w:pos="9072"/>
      </w:tabs>
      <w:spacing w:after="100"/>
      <w:ind w:left="1418" w:right="-45" w:hanging="567"/>
    </w:pPr>
  </w:style>
  <w:style w:type="paragraph" w:styleId="BalloonText">
    <w:name w:val="Balloon Text"/>
    <w:basedOn w:val="Normal"/>
    <w:link w:val="BalloonTextChar"/>
    <w:uiPriority w:val="99"/>
    <w:semiHidden/>
    <w:unhideWhenUsed/>
    <w:rsid w:val="007C2D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C2D5C"/>
    <w:rPr>
      <w:rFonts w:ascii="Segoe UI" w:hAnsi="Segoe UI" w:cs="Segoe UI"/>
      <w:sz w:val="18"/>
      <w:szCs w:val="18"/>
    </w:rPr>
  </w:style>
  <w:style w:type="character" w:styleId="CommentReference">
    <w:name w:val="annotation reference"/>
    <w:basedOn w:val="DefaultParagraphFont"/>
    <w:uiPriority w:val="99"/>
    <w:semiHidden/>
    <w:unhideWhenUsed/>
    <w:rsid w:val="00CD25CD"/>
    <w:rPr>
      <w:sz w:val="16"/>
      <w:szCs w:val="16"/>
    </w:rPr>
  </w:style>
  <w:style w:type="paragraph" w:styleId="CommentText">
    <w:name w:val="annotation text"/>
    <w:basedOn w:val="Normal"/>
    <w:link w:val="CommentTextChar"/>
    <w:uiPriority w:val="99"/>
    <w:semiHidden/>
    <w:unhideWhenUsed/>
    <w:rsid w:val="00CD25CD"/>
    <w:pPr>
      <w:spacing w:line="240" w:lineRule="auto"/>
    </w:pPr>
  </w:style>
  <w:style w:type="character" w:customStyle="1" w:styleId="CommentTextChar">
    <w:name w:val="Comment Text Char"/>
    <w:basedOn w:val="DefaultParagraphFont"/>
    <w:link w:val="CommentText"/>
    <w:uiPriority w:val="99"/>
    <w:semiHidden/>
    <w:rsid w:val="00CD25CD"/>
  </w:style>
  <w:style w:type="paragraph" w:styleId="CommentSubject">
    <w:name w:val="annotation subject"/>
    <w:basedOn w:val="CommentText"/>
    <w:next w:val="CommentText"/>
    <w:link w:val="CommentSubjectChar"/>
    <w:uiPriority w:val="99"/>
    <w:semiHidden/>
    <w:unhideWhenUsed/>
    <w:rsid w:val="00CD25CD"/>
    <w:rPr>
      <w:b/>
      <w:bCs/>
    </w:rPr>
  </w:style>
  <w:style w:type="character" w:customStyle="1" w:styleId="CommentSubjectChar">
    <w:name w:val="Comment Subject Char"/>
    <w:basedOn w:val="CommentTextChar"/>
    <w:link w:val="CommentSubject"/>
    <w:uiPriority w:val="99"/>
    <w:semiHidden/>
    <w:rsid w:val="00CD25CD"/>
    <w:rPr>
      <w:b/>
      <w:bCs/>
    </w:rPr>
  </w:style>
  <w:style w:type="character" w:customStyle="1" w:styleId="Heading5Char">
    <w:name w:val="Heading 5 Char"/>
    <w:basedOn w:val="DefaultParagraphFont"/>
    <w:link w:val="Heading5"/>
    <w:uiPriority w:val="9"/>
    <w:rsid w:val="00F52375"/>
    <w:rPr>
      <w:rFonts w:asciiTheme="majorHAnsi" w:eastAsiaTheme="majorEastAsia" w:hAnsiTheme="majorHAnsi" w:cstheme="majorBidi"/>
      <w:color w:val="950B0B" w:themeColor="accent1" w:themeShade="80"/>
      <w:sz w:val="22"/>
      <w:lang w:val="sr-Latn-CS"/>
    </w:rPr>
  </w:style>
  <w:style w:type="character" w:customStyle="1" w:styleId="Heading6Char">
    <w:name w:val="Heading 6 Char"/>
    <w:basedOn w:val="DefaultParagraphFont"/>
    <w:link w:val="Heading6"/>
    <w:uiPriority w:val="9"/>
    <w:semiHidden/>
    <w:rsid w:val="00840D50"/>
    <w:rPr>
      <w:rFonts w:asciiTheme="majorHAnsi" w:eastAsiaTheme="majorEastAsia" w:hAnsiTheme="majorHAnsi" w:cstheme="majorBidi"/>
      <w:color w:val="940B0B" w:themeColor="accent1" w:themeShade="7F"/>
      <w:sz w:val="22"/>
      <w:lang w:val="sr-Latn-CS"/>
    </w:rPr>
  </w:style>
  <w:style w:type="character" w:customStyle="1" w:styleId="Heading7Char">
    <w:name w:val="Heading 7 Char"/>
    <w:basedOn w:val="DefaultParagraphFont"/>
    <w:link w:val="Heading7"/>
    <w:uiPriority w:val="9"/>
    <w:semiHidden/>
    <w:rsid w:val="00840D50"/>
    <w:rPr>
      <w:rFonts w:asciiTheme="majorHAnsi" w:eastAsiaTheme="majorEastAsia" w:hAnsiTheme="majorHAnsi" w:cstheme="majorBidi"/>
      <w:i/>
      <w:iCs/>
      <w:color w:val="940B0B" w:themeColor="accent1" w:themeShade="7F"/>
      <w:sz w:val="22"/>
      <w:lang w:val="sr-Latn-CS"/>
    </w:rPr>
  </w:style>
  <w:style w:type="character" w:customStyle="1" w:styleId="Heading8Char">
    <w:name w:val="Heading 8 Char"/>
    <w:basedOn w:val="DefaultParagraphFont"/>
    <w:link w:val="Heading8"/>
    <w:uiPriority w:val="9"/>
    <w:semiHidden/>
    <w:rsid w:val="00840D50"/>
    <w:rPr>
      <w:rFonts w:asciiTheme="majorHAnsi" w:eastAsiaTheme="majorEastAsia" w:hAnsiTheme="majorHAnsi" w:cstheme="majorBidi"/>
      <w:color w:val="272727" w:themeColor="text1" w:themeTint="D8"/>
      <w:sz w:val="21"/>
      <w:szCs w:val="21"/>
      <w:lang w:val="sr-Latn-CS"/>
    </w:rPr>
  </w:style>
  <w:style w:type="character" w:customStyle="1" w:styleId="Heading9Char">
    <w:name w:val="Heading 9 Char"/>
    <w:basedOn w:val="DefaultParagraphFont"/>
    <w:link w:val="Heading9"/>
    <w:uiPriority w:val="9"/>
    <w:semiHidden/>
    <w:rsid w:val="00840D50"/>
    <w:rPr>
      <w:rFonts w:asciiTheme="majorHAnsi" w:eastAsiaTheme="majorEastAsia" w:hAnsiTheme="majorHAnsi" w:cstheme="majorBidi"/>
      <w:i/>
      <w:iCs/>
      <w:color w:val="272727" w:themeColor="text1" w:themeTint="D8"/>
      <w:sz w:val="21"/>
      <w:szCs w:val="21"/>
      <w:lang w:val="sr-Latn-CS"/>
    </w:rPr>
  </w:style>
  <w:style w:type="paragraph" w:styleId="Caption">
    <w:name w:val="caption"/>
    <w:basedOn w:val="Normal"/>
    <w:next w:val="Normal"/>
    <w:uiPriority w:val="35"/>
    <w:unhideWhenUsed/>
    <w:qFormat/>
    <w:rsid w:val="00105C99"/>
    <w:pPr>
      <w:spacing w:line="240" w:lineRule="auto"/>
      <w:ind w:firstLine="0"/>
      <w:jc w:val="center"/>
    </w:pPr>
    <w:rPr>
      <w:iCs/>
      <w:sz w:val="20"/>
      <w:szCs w:val="18"/>
    </w:rPr>
  </w:style>
  <w:style w:type="paragraph" w:styleId="ListParagraph">
    <w:name w:val="List Paragraph"/>
    <w:basedOn w:val="Normal"/>
    <w:uiPriority w:val="34"/>
    <w:unhideWhenUsed/>
    <w:qFormat/>
    <w:rsid w:val="008961F8"/>
    <w:pPr>
      <w:ind w:left="720"/>
      <w:contextualSpacing/>
    </w:pPr>
  </w:style>
  <w:style w:type="paragraph" w:customStyle="1" w:styleId="Slike">
    <w:name w:val="Slike"/>
    <w:basedOn w:val="Normal"/>
    <w:link w:val="SlikeChar"/>
    <w:qFormat/>
    <w:rsid w:val="008457A2"/>
    <w:pPr>
      <w:spacing w:after="0" w:line="240" w:lineRule="auto"/>
      <w:ind w:firstLine="0"/>
      <w:jc w:val="center"/>
    </w:pPr>
    <w:rPr>
      <w:noProof/>
      <w:lang w:val="sr-Latn-ME" w:eastAsia="en-US"/>
    </w:rPr>
  </w:style>
  <w:style w:type="character" w:customStyle="1" w:styleId="SlikeChar">
    <w:name w:val="Slike Char"/>
    <w:basedOn w:val="DefaultParagraphFont"/>
    <w:link w:val="Slike"/>
    <w:rsid w:val="008457A2"/>
    <w:rPr>
      <w:noProof/>
      <w:sz w:val="22"/>
      <w:lang w:val="sr-Latn-ME" w:eastAsia="en-US"/>
    </w:rPr>
  </w:style>
  <w:style w:type="paragraph" w:styleId="TOC5">
    <w:name w:val="toc 5"/>
    <w:basedOn w:val="Normal"/>
    <w:next w:val="Normal"/>
    <w:autoRedefine/>
    <w:uiPriority w:val="39"/>
    <w:unhideWhenUsed/>
    <w:rsid w:val="00167344"/>
    <w:pPr>
      <w:spacing w:after="100"/>
      <w:ind w:left="8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65373410">
      <w:bodyDiv w:val="1"/>
      <w:marLeft w:val="0"/>
      <w:marRight w:val="0"/>
      <w:marTop w:val="0"/>
      <w:marBottom w:val="0"/>
      <w:divBdr>
        <w:top w:val="none" w:sz="0" w:space="0" w:color="auto"/>
        <w:left w:val="none" w:sz="0" w:space="0" w:color="auto"/>
        <w:bottom w:val="none" w:sz="0" w:space="0" w:color="auto"/>
        <w:right w:val="none" w:sz="0" w:space="0" w:color="auto"/>
      </w:divBdr>
    </w:div>
    <w:div w:id="1376734743">
      <w:bodyDiv w:val="1"/>
      <w:marLeft w:val="0"/>
      <w:marRight w:val="0"/>
      <w:marTop w:val="0"/>
      <w:marBottom w:val="0"/>
      <w:divBdr>
        <w:top w:val="none" w:sz="0" w:space="0" w:color="auto"/>
        <w:left w:val="none" w:sz="0" w:space="0" w:color="auto"/>
        <w:bottom w:val="none" w:sz="0" w:space="0" w:color="auto"/>
        <w:right w:val="none" w:sz="0" w:space="0" w:color="auto"/>
      </w:divBdr>
    </w:div>
    <w:div w:id="1431774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00.png"/><Relationship Id="rId21" Type="http://schemas.openxmlformats.org/officeDocument/2006/relationships/image" Target="media/image10.jpg"/><Relationship Id="rId42" Type="http://schemas.openxmlformats.org/officeDocument/2006/relationships/image" Target="media/image31.jpg"/><Relationship Id="rId63" Type="http://schemas.openxmlformats.org/officeDocument/2006/relationships/image" Target="media/image52.jpg"/><Relationship Id="rId84" Type="http://schemas.openxmlformats.org/officeDocument/2006/relationships/image" Target="media/image73.jpg"/><Relationship Id="rId138" Type="http://schemas.openxmlformats.org/officeDocument/2006/relationships/image" Target="media/image115.jpg"/><Relationship Id="rId159" Type="http://schemas.openxmlformats.org/officeDocument/2006/relationships/image" Target="media/image136.jpg"/><Relationship Id="rId170" Type="http://schemas.openxmlformats.org/officeDocument/2006/relationships/image" Target="media/image146.jpeg"/><Relationship Id="rId107" Type="http://schemas.openxmlformats.org/officeDocument/2006/relationships/image" Target="media/image93.jpg"/><Relationship Id="rId11" Type="http://schemas.openxmlformats.org/officeDocument/2006/relationships/image" Target="media/image2.png"/><Relationship Id="rId32" Type="http://schemas.openxmlformats.org/officeDocument/2006/relationships/image" Target="media/image21.jpg"/><Relationship Id="rId53" Type="http://schemas.openxmlformats.org/officeDocument/2006/relationships/image" Target="media/image42.jpeg"/><Relationship Id="rId74" Type="http://schemas.openxmlformats.org/officeDocument/2006/relationships/image" Target="media/image63.png"/><Relationship Id="rId128" Type="http://schemas.openxmlformats.org/officeDocument/2006/relationships/image" Target="media/image105.png"/><Relationship Id="rId149" Type="http://schemas.openxmlformats.org/officeDocument/2006/relationships/image" Target="media/image126.jpg"/><Relationship Id="rId5" Type="http://schemas.openxmlformats.org/officeDocument/2006/relationships/styles" Target="styles.xml"/><Relationship Id="rId95" Type="http://schemas.openxmlformats.org/officeDocument/2006/relationships/image" Target="media/image84.jpg"/><Relationship Id="rId160" Type="http://schemas.openxmlformats.org/officeDocument/2006/relationships/hyperlink" Target="http://wwww.gisplanovi.mrt.gov.me/mapserver2014/gis/gis2014/AdminLogin.aspx" TargetMode="External"/><Relationship Id="rId181" Type="http://schemas.openxmlformats.org/officeDocument/2006/relationships/image" Target="media/image156.jpg"/><Relationship Id="rId22" Type="http://schemas.openxmlformats.org/officeDocument/2006/relationships/image" Target="media/image11.jpg"/><Relationship Id="rId43" Type="http://schemas.openxmlformats.org/officeDocument/2006/relationships/image" Target="media/image32.jpg"/><Relationship Id="rId64" Type="http://schemas.openxmlformats.org/officeDocument/2006/relationships/image" Target="media/image53.jpg"/><Relationship Id="rId118" Type="http://schemas.openxmlformats.org/officeDocument/2006/relationships/image" Target="media/image910.png"/><Relationship Id="rId139" Type="http://schemas.openxmlformats.org/officeDocument/2006/relationships/image" Target="media/image116.png"/><Relationship Id="rId85" Type="http://schemas.openxmlformats.org/officeDocument/2006/relationships/image" Target="media/image74.jpg"/><Relationship Id="rId150" Type="http://schemas.openxmlformats.org/officeDocument/2006/relationships/image" Target="media/image127.jpg"/><Relationship Id="rId171" Type="http://schemas.openxmlformats.org/officeDocument/2006/relationships/image" Target="media/image147.jpeg"/><Relationship Id="rId12" Type="http://schemas.openxmlformats.org/officeDocument/2006/relationships/header" Target="header1.xml"/><Relationship Id="rId33" Type="http://schemas.openxmlformats.org/officeDocument/2006/relationships/image" Target="media/image22.jpg"/><Relationship Id="rId108" Type="http://schemas.openxmlformats.org/officeDocument/2006/relationships/image" Target="media/image94.png"/><Relationship Id="rId129" Type="http://schemas.openxmlformats.org/officeDocument/2006/relationships/image" Target="media/image106.jpg"/><Relationship Id="rId54" Type="http://schemas.openxmlformats.org/officeDocument/2006/relationships/image" Target="media/image43.jpeg"/><Relationship Id="rId75" Type="http://schemas.openxmlformats.org/officeDocument/2006/relationships/image" Target="media/image64.jpg"/><Relationship Id="rId96" Type="http://schemas.openxmlformats.org/officeDocument/2006/relationships/image" Target="media/image85.jpg"/><Relationship Id="rId140" Type="http://schemas.openxmlformats.org/officeDocument/2006/relationships/image" Target="media/image117.jpg"/><Relationship Id="rId161" Type="http://schemas.openxmlformats.org/officeDocument/2006/relationships/image" Target="media/image137.png"/><Relationship Id="rId182" Type="http://schemas.openxmlformats.org/officeDocument/2006/relationships/image" Target="media/image157.jpg"/><Relationship Id="rId6" Type="http://schemas.openxmlformats.org/officeDocument/2006/relationships/settings" Target="settings.xml"/><Relationship Id="rId23" Type="http://schemas.openxmlformats.org/officeDocument/2006/relationships/image" Target="media/image12.jpg"/><Relationship Id="rId119" Type="http://schemas.openxmlformats.org/officeDocument/2006/relationships/image" Target="media/image920.png"/><Relationship Id="rId44" Type="http://schemas.openxmlformats.org/officeDocument/2006/relationships/image" Target="media/image33.png"/><Relationship Id="rId60" Type="http://schemas.openxmlformats.org/officeDocument/2006/relationships/image" Target="media/image49.jpg"/><Relationship Id="rId65" Type="http://schemas.openxmlformats.org/officeDocument/2006/relationships/image" Target="media/image54.jpg"/><Relationship Id="rId81" Type="http://schemas.openxmlformats.org/officeDocument/2006/relationships/image" Target="media/image70.jpg"/><Relationship Id="rId86" Type="http://schemas.openxmlformats.org/officeDocument/2006/relationships/image" Target="media/image75.jpg"/><Relationship Id="rId130" Type="http://schemas.openxmlformats.org/officeDocument/2006/relationships/image" Target="media/image107.png"/><Relationship Id="rId135" Type="http://schemas.openxmlformats.org/officeDocument/2006/relationships/image" Target="media/image112.jpg"/><Relationship Id="rId151" Type="http://schemas.openxmlformats.org/officeDocument/2006/relationships/image" Target="media/image128.jpg"/><Relationship Id="rId156" Type="http://schemas.openxmlformats.org/officeDocument/2006/relationships/image" Target="media/image133.jpg"/><Relationship Id="rId177" Type="http://schemas.openxmlformats.org/officeDocument/2006/relationships/image" Target="media/image152.jpeg"/><Relationship Id="rId172" Type="http://schemas.openxmlformats.org/officeDocument/2006/relationships/image" Target="media/image148.jpeg"/><Relationship Id="rId13" Type="http://schemas.openxmlformats.org/officeDocument/2006/relationships/footer" Target="footer1.xml"/><Relationship Id="rId18" Type="http://schemas.openxmlformats.org/officeDocument/2006/relationships/image" Target="media/image7.png"/><Relationship Id="rId39" Type="http://schemas.openxmlformats.org/officeDocument/2006/relationships/image" Target="media/image28.jpg"/><Relationship Id="rId109" Type="http://schemas.openxmlformats.org/officeDocument/2006/relationships/image" Target="media/image95.png"/><Relationship Id="rId34" Type="http://schemas.openxmlformats.org/officeDocument/2006/relationships/image" Target="media/image23.jpg"/><Relationship Id="rId50" Type="http://schemas.openxmlformats.org/officeDocument/2006/relationships/image" Target="media/image39.jpg"/><Relationship Id="rId55" Type="http://schemas.openxmlformats.org/officeDocument/2006/relationships/image" Target="media/image44.jpeg"/><Relationship Id="rId76" Type="http://schemas.openxmlformats.org/officeDocument/2006/relationships/image" Target="media/image65.jpg"/><Relationship Id="rId97" Type="http://schemas.openxmlformats.org/officeDocument/2006/relationships/image" Target="media/image86.jpg"/><Relationship Id="rId120" Type="http://schemas.openxmlformats.org/officeDocument/2006/relationships/image" Target="media/image930.png"/><Relationship Id="rId125" Type="http://schemas.openxmlformats.org/officeDocument/2006/relationships/image" Target="media/image980.png"/><Relationship Id="rId141" Type="http://schemas.openxmlformats.org/officeDocument/2006/relationships/image" Target="media/image118.jpg"/><Relationship Id="rId146" Type="http://schemas.openxmlformats.org/officeDocument/2006/relationships/image" Target="media/image123.jpg"/><Relationship Id="rId167" Type="http://schemas.openxmlformats.org/officeDocument/2006/relationships/image" Target="media/image143.jpeg"/><Relationship Id="rId7" Type="http://schemas.openxmlformats.org/officeDocument/2006/relationships/webSettings" Target="webSettings.xml"/><Relationship Id="rId71" Type="http://schemas.openxmlformats.org/officeDocument/2006/relationships/image" Target="media/image60.jpg"/><Relationship Id="rId92" Type="http://schemas.openxmlformats.org/officeDocument/2006/relationships/image" Target="media/image81.jpg"/><Relationship Id="rId162" Type="http://schemas.openxmlformats.org/officeDocument/2006/relationships/image" Target="media/image138.jpeg"/><Relationship Id="rId183"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18.jpg"/><Relationship Id="rId24" Type="http://schemas.openxmlformats.org/officeDocument/2006/relationships/image" Target="media/image13.jpg"/><Relationship Id="rId40" Type="http://schemas.openxmlformats.org/officeDocument/2006/relationships/image" Target="media/image29.png"/><Relationship Id="rId45" Type="http://schemas.openxmlformats.org/officeDocument/2006/relationships/image" Target="media/image34.jpg"/><Relationship Id="rId66" Type="http://schemas.openxmlformats.org/officeDocument/2006/relationships/image" Target="media/image55.jpg"/><Relationship Id="rId87" Type="http://schemas.openxmlformats.org/officeDocument/2006/relationships/image" Target="media/image76.jpg"/><Relationship Id="rId110" Type="http://schemas.openxmlformats.org/officeDocument/2006/relationships/image" Target="media/image96.png"/><Relationship Id="rId115" Type="http://schemas.openxmlformats.org/officeDocument/2006/relationships/image" Target="media/image101.png"/><Relationship Id="rId131" Type="http://schemas.openxmlformats.org/officeDocument/2006/relationships/image" Target="media/image108.jpg"/><Relationship Id="rId136" Type="http://schemas.openxmlformats.org/officeDocument/2006/relationships/image" Target="media/image113.jpg"/><Relationship Id="rId157" Type="http://schemas.openxmlformats.org/officeDocument/2006/relationships/image" Target="media/image134.jpg"/><Relationship Id="rId178" Type="http://schemas.openxmlformats.org/officeDocument/2006/relationships/image" Target="media/image153.jpeg"/><Relationship Id="rId61" Type="http://schemas.openxmlformats.org/officeDocument/2006/relationships/image" Target="media/image50.jpg"/><Relationship Id="rId82" Type="http://schemas.openxmlformats.org/officeDocument/2006/relationships/image" Target="media/image71.png"/><Relationship Id="rId152" Type="http://schemas.openxmlformats.org/officeDocument/2006/relationships/image" Target="media/image129.jpg"/><Relationship Id="rId173" Type="http://schemas.openxmlformats.org/officeDocument/2006/relationships/image" Target="media/image149.jpeg"/><Relationship Id="rId19" Type="http://schemas.openxmlformats.org/officeDocument/2006/relationships/image" Target="media/image8.jpg"/><Relationship Id="rId14" Type="http://schemas.openxmlformats.org/officeDocument/2006/relationships/image" Target="media/image3.jpeg"/><Relationship Id="rId30" Type="http://schemas.openxmlformats.org/officeDocument/2006/relationships/image" Target="media/image19.jpg"/><Relationship Id="rId35" Type="http://schemas.openxmlformats.org/officeDocument/2006/relationships/image" Target="media/image24.jpg"/><Relationship Id="rId56" Type="http://schemas.openxmlformats.org/officeDocument/2006/relationships/image" Target="media/image45.jpeg"/><Relationship Id="rId77" Type="http://schemas.openxmlformats.org/officeDocument/2006/relationships/image" Target="media/image66.jpg"/><Relationship Id="rId100" Type="http://schemas.openxmlformats.org/officeDocument/2006/relationships/image" Target="media/image89.png"/><Relationship Id="rId105" Type="http://schemas.openxmlformats.org/officeDocument/2006/relationships/image" Target="media/image780.jpeg"/><Relationship Id="rId126" Type="http://schemas.openxmlformats.org/officeDocument/2006/relationships/image" Target="media/image103.jpg"/><Relationship Id="rId147" Type="http://schemas.openxmlformats.org/officeDocument/2006/relationships/image" Target="media/image124.jpg"/><Relationship Id="rId168" Type="http://schemas.openxmlformats.org/officeDocument/2006/relationships/image" Target="media/image144.jpeg"/><Relationship Id="rId8" Type="http://schemas.openxmlformats.org/officeDocument/2006/relationships/footnotes" Target="footnotes.xml"/><Relationship Id="rId51" Type="http://schemas.openxmlformats.org/officeDocument/2006/relationships/image" Target="media/image40.jpeg"/><Relationship Id="rId72" Type="http://schemas.openxmlformats.org/officeDocument/2006/relationships/image" Target="media/image61.jpg"/><Relationship Id="rId93" Type="http://schemas.openxmlformats.org/officeDocument/2006/relationships/image" Target="media/image82.jpg"/><Relationship Id="rId98" Type="http://schemas.openxmlformats.org/officeDocument/2006/relationships/image" Target="media/image87.jpg"/><Relationship Id="rId121" Type="http://schemas.openxmlformats.org/officeDocument/2006/relationships/image" Target="media/image940.png"/><Relationship Id="rId142" Type="http://schemas.openxmlformats.org/officeDocument/2006/relationships/image" Target="media/image119.jpg"/><Relationship Id="rId163" Type="http://schemas.openxmlformats.org/officeDocument/2006/relationships/image" Target="media/image139.jpeg"/><Relationship Id="rId184" Type="http://schemas.openxmlformats.org/officeDocument/2006/relationships/glossaryDocument" Target="glossary/document.xml"/><Relationship Id="rId3" Type="http://schemas.openxmlformats.org/officeDocument/2006/relationships/customXml" Target="../customXml/item3.xml"/><Relationship Id="rId25" Type="http://schemas.openxmlformats.org/officeDocument/2006/relationships/image" Target="media/image14.png"/><Relationship Id="rId46" Type="http://schemas.openxmlformats.org/officeDocument/2006/relationships/image" Target="media/image35.jpg"/><Relationship Id="rId67" Type="http://schemas.openxmlformats.org/officeDocument/2006/relationships/image" Target="media/image56.png"/><Relationship Id="rId116" Type="http://schemas.openxmlformats.org/officeDocument/2006/relationships/image" Target="media/image102.png"/><Relationship Id="rId137" Type="http://schemas.openxmlformats.org/officeDocument/2006/relationships/image" Target="media/image114.jpg"/><Relationship Id="rId158" Type="http://schemas.openxmlformats.org/officeDocument/2006/relationships/image" Target="media/image135.jpg"/><Relationship Id="rId20" Type="http://schemas.openxmlformats.org/officeDocument/2006/relationships/image" Target="media/image9.jpg"/><Relationship Id="rId41" Type="http://schemas.openxmlformats.org/officeDocument/2006/relationships/image" Target="media/image30.jpg"/><Relationship Id="rId62" Type="http://schemas.openxmlformats.org/officeDocument/2006/relationships/image" Target="media/image51.png"/><Relationship Id="rId83" Type="http://schemas.openxmlformats.org/officeDocument/2006/relationships/image" Target="media/image72.jpg"/><Relationship Id="rId88" Type="http://schemas.openxmlformats.org/officeDocument/2006/relationships/image" Target="media/image77.jpeg"/><Relationship Id="rId111" Type="http://schemas.openxmlformats.org/officeDocument/2006/relationships/image" Target="media/image97.png"/><Relationship Id="rId132" Type="http://schemas.openxmlformats.org/officeDocument/2006/relationships/image" Target="media/image109.jpg"/><Relationship Id="rId153" Type="http://schemas.openxmlformats.org/officeDocument/2006/relationships/image" Target="media/image130.jpg"/><Relationship Id="rId174" Type="http://schemas.openxmlformats.org/officeDocument/2006/relationships/hyperlink" Target="http://www.gisplanovi.mrt.gov.me/mapserver2014/gis/gis2014/" TargetMode="External"/><Relationship Id="rId179" Type="http://schemas.openxmlformats.org/officeDocument/2006/relationships/image" Target="media/image154.jpeg"/><Relationship Id="rId15" Type="http://schemas.openxmlformats.org/officeDocument/2006/relationships/image" Target="media/image4.png"/><Relationship Id="rId36" Type="http://schemas.openxmlformats.org/officeDocument/2006/relationships/image" Target="media/image25.jpg"/><Relationship Id="rId57" Type="http://schemas.openxmlformats.org/officeDocument/2006/relationships/image" Target="media/image46.png"/><Relationship Id="rId106" Type="http://schemas.openxmlformats.org/officeDocument/2006/relationships/image" Target="media/image790.jpeg"/><Relationship Id="rId127" Type="http://schemas.openxmlformats.org/officeDocument/2006/relationships/image" Target="media/image104.png"/><Relationship Id="rId10" Type="http://schemas.openxmlformats.org/officeDocument/2006/relationships/image" Target="media/image1.png"/><Relationship Id="rId31" Type="http://schemas.openxmlformats.org/officeDocument/2006/relationships/image" Target="media/image20.jpg"/><Relationship Id="rId52" Type="http://schemas.openxmlformats.org/officeDocument/2006/relationships/image" Target="media/image41.jpeg"/><Relationship Id="rId73" Type="http://schemas.openxmlformats.org/officeDocument/2006/relationships/image" Target="media/image62.jpg"/><Relationship Id="rId78" Type="http://schemas.openxmlformats.org/officeDocument/2006/relationships/image" Target="media/image67.jpg"/><Relationship Id="rId94" Type="http://schemas.openxmlformats.org/officeDocument/2006/relationships/image" Target="media/image83.jpg"/><Relationship Id="rId99" Type="http://schemas.openxmlformats.org/officeDocument/2006/relationships/image" Target="media/image88.jpg"/><Relationship Id="rId101" Type="http://schemas.openxmlformats.org/officeDocument/2006/relationships/image" Target="media/image90.jpg"/><Relationship Id="rId122" Type="http://schemas.openxmlformats.org/officeDocument/2006/relationships/image" Target="media/image950.png"/><Relationship Id="rId143" Type="http://schemas.openxmlformats.org/officeDocument/2006/relationships/image" Target="media/image120.png"/><Relationship Id="rId148" Type="http://schemas.openxmlformats.org/officeDocument/2006/relationships/image" Target="media/image125.jpg"/><Relationship Id="rId164" Type="http://schemas.openxmlformats.org/officeDocument/2006/relationships/image" Target="media/image140.jpeg"/><Relationship Id="rId169" Type="http://schemas.openxmlformats.org/officeDocument/2006/relationships/image" Target="media/image145.jpeg"/><Relationship Id="rId185"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155.jpeg"/><Relationship Id="rId26" Type="http://schemas.openxmlformats.org/officeDocument/2006/relationships/image" Target="media/image15.jpg"/><Relationship Id="rId47" Type="http://schemas.openxmlformats.org/officeDocument/2006/relationships/image" Target="media/image36.png"/><Relationship Id="rId68" Type="http://schemas.openxmlformats.org/officeDocument/2006/relationships/image" Target="media/image57.jpg"/><Relationship Id="rId89" Type="http://schemas.openxmlformats.org/officeDocument/2006/relationships/image" Target="media/image78.jpg"/><Relationship Id="rId112" Type="http://schemas.openxmlformats.org/officeDocument/2006/relationships/image" Target="media/image98.png"/><Relationship Id="rId133" Type="http://schemas.openxmlformats.org/officeDocument/2006/relationships/image" Target="media/image110.png"/><Relationship Id="rId154" Type="http://schemas.openxmlformats.org/officeDocument/2006/relationships/image" Target="media/image131.png"/><Relationship Id="rId175" Type="http://schemas.openxmlformats.org/officeDocument/2006/relationships/image" Target="media/image150.jpeg"/><Relationship Id="rId16" Type="http://schemas.openxmlformats.org/officeDocument/2006/relationships/image" Target="media/image5.jpg"/><Relationship Id="rId37" Type="http://schemas.openxmlformats.org/officeDocument/2006/relationships/image" Target="media/image26.png"/><Relationship Id="rId58" Type="http://schemas.openxmlformats.org/officeDocument/2006/relationships/image" Target="media/image47.jpg"/><Relationship Id="rId79" Type="http://schemas.openxmlformats.org/officeDocument/2006/relationships/image" Target="media/image68.jpg"/><Relationship Id="rId102" Type="http://schemas.openxmlformats.org/officeDocument/2006/relationships/image" Target="media/image91.jpg"/><Relationship Id="rId123" Type="http://schemas.openxmlformats.org/officeDocument/2006/relationships/image" Target="media/image960.png"/><Relationship Id="rId144" Type="http://schemas.openxmlformats.org/officeDocument/2006/relationships/image" Target="media/image121.jpg"/><Relationship Id="rId90" Type="http://schemas.openxmlformats.org/officeDocument/2006/relationships/image" Target="media/image79.jpeg"/><Relationship Id="rId165" Type="http://schemas.openxmlformats.org/officeDocument/2006/relationships/image" Target="media/image141.jpeg"/><Relationship Id="rId27" Type="http://schemas.openxmlformats.org/officeDocument/2006/relationships/image" Target="media/image16.jpg"/><Relationship Id="rId48" Type="http://schemas.openxmlformats.org/officeDocument/2006/relationships/image" Target="media/image37.jpg"/><Relationship Id="rId69" Type="http://schemas.openxmlformats.org/officeDocument/2006/relationships/image" Target="media/image58.jpg"/><Relationship Id="rId113" Type="http://schemas.openxmlformats.org/officeDocument/2006/relationships/image" Target="media/image99.png"/><Relationship Id="rId134" Type="http://schemas.openxmlformats.org/officeDocument/2006/relationships/image" Target="media/image111.jpg"/><Relationship Id="rId80" Type="http://schemas.openxmlformats.org/officeDocument/2006/relationships/image" Target="media/image69.png"/><Relationship Id="rId155" Type="http://schemas.openxmlformats.org/officeDocument/2006/relationships/image" Target="media/image132.jpg"/><Relationship Id="rId176" Type="http://schemas.openxmlformats.org/officeDocument/2006/relationships/image" Target="media/image151.jpeg"/><Relationship Id="rId17" Type="http://schemas.openxmlformats.org/officeDocument/2006/relationships/image" Target="media/image6.jpg"/><Relationship Id="rId38" Type="http://schemas.openxmlformats.org/officeDocument/2006/relationships/image" Target="media/image27.jpg"/><Relationship Id="rId59" Type="http://schemas.openxmlformats.org/officeDocument/2006/relationships/image" Target="media/image48.jpg"/><Relationship Id="rId103" Type="http://schemas.openxmlformats.org/officeDocument/2006/relationships/image" Target="media/image92.jpg"/><Relationship Id="rId124" Type="http://schemas.openxmlformats.org/officeDocument/2006/relationships/image" Target="media/image970.png"/><Relationship Id="rId70" Type="http://schemas.openxmlformats.org/officeDocument/2006/relationships/image" Target="media/image59.png"/><Relationship Id="rId91" Type="http://schemas.openxmlformats.org/officeDocument/2006/relationships/image" Target="media/image80.jpg"/><Relationship Id="rId145" Type="http://schemas.openxmlformats.org/officeDocument/2006/relationships/image" Target="media/image122.jpg"/><Relationship Id="rId166" Type="http://schemas.openxmlformats.org/officeDocument/2006/relationships/image" Target="media/image142.jpeg"/><Relationship Id="rId1" Type="http://schemas.openxmlformats.org/officeDocument/2006/relationships/customXml" Target="../customXml/item1.xml"/><Relationship Id="rId28" Type="http://schemas.openxmlformats.org/officeDocument/2006/relationships/image" Target="media/image17.jpg"/><Relationship Id="rId49" Type="http://schemas.openxmlformats.org/officeDocument/2006/relationships/image" Target="media/image38.png"/><Relationship Id="rId114" Type="http://schemas.openxmlformats.org/officeDocument/2006/relationships/image" Target="media/image10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hir\AppData\Roaming\Microsoft\Templates\Business%20plan.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B1CC5C2D999E401D85512F49257CAE60"/>
        <w:category>
          <w:name w:val="General"/>
          <w:gallery w:val="placeholder"/>
        </w:category>
        <w:types>
          <w:type w:val="bbPlcHdr"/>
        </w:types>
        <w:behaviors>
          <w:behavior w:val="content"/>
        </w:behaviors>
        <w:guid w:val="{61D2ED5D-D57A-4D0B-BF01-10C24ADFB37E}"/>
      </w:docPartPr>
      <w:docPartBody>
        <w:p w:rsidR="006D453A" w:rsidRDefault="006D453A" w:rsidP="006D453A">
          <w:pPr>
            <w:pStyle w:val="B1CC5C2D999E401D85512F49257CAE60"/>
          </w:pPr>
          <w:r>
            <w:t>[Street Address]</w:t>
          </w:r>
          <w:r>
            <w:br/>
            <w:t>[City, ST ZIP Code]</w:t>
          </w:r>
        </w:p>
      </w:docPartBody>
    </w:docPart>
    <w:docPart>
      <w:docPartPr>
        <w:name w:val="5DB1E54E5C744F47B8DFEA9F024F1B50"/>
        <w:category>
          <w:name w:val="General"/>
          <w:gallery w:val="placeholder"/>
        </w:category>
        <w:types>
          <w:type w:val="bbPlcHdr"/>
        </w:types>
        <w:behaviors>
          <w:behavior w:val="content"/>
        </w:behaviors>
        <w:guid w:val="{6E1188A7-AF21-4F6D-8A1C-72170D7A8AA4}"/>
      </w:docPartPr>
      <w:docPartBody>
        <w:p w:rsidR="006D453A" w:rsidRDefault="006D453A" w:rsidP="006D453A">
          <w:pPr>
            <w:pStyle w:val="5DB1E54E5C744F47B8DFEA9F024F1B50"/>
          </w:pPr>
          <w:r>
            <w:t>[Business Plan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453A"/>
    <w:rsid w:val="00082DA3"/>
    <w:rsid w:val="00111928"/>
    <w:rsid w:val="0018039D"/>
    <w:rsid w:val="0018172E"/>
    <w:rsid w:val="001F4816"/>
    <w:rsid w:val="002766D2"/>
    <w:rsid w:val="002867B8"/>
    <w:rsid w:val="002D2BFF"/>
    <w:rsid w:val="002E656B"/>
    <w:rsid w:val="002E72BE"/>
    <w:rsid w:val="00450CDF"/>
    <w:rsid w:val="00496F0A"/>
    <w:rsid w:val="004A0556"/>
    <w:rsid w:val="004E1D91"/>
    <w:rsid w:val="0057510B"/>
    <w:rsid w:val="00580E6B"/>
    <w:rsid w:val="00610795"/>
    <w:rsid w:val="006A477F"/>
    <w:rsid w:val="006B215C"/>
    <w:rsid w:val="006D453A"/>
    <w:rsid w:val="006D7D24"/>
    <w:rsid w:val="007B2716"/>
    <w:rsid w:val="007B7A4F"/>
    <w:rsid w:val="009E1692"/>
    <w:rsid w:val="00A55968"/>
    <w:rsid w:val="00B94767"/>
    <w:rsid w:val="00BD5FDD"/>
    <w:rsid w:val="00C12D6B"/>
    <w:rsid w:val="00C64C61"/>
    <w:rsid w:val="00C704A8"/>
    <w:rsid w:val="00CC1820"/>
    <w:rsid w:val="00CC4E85"/>
    <w:rsid w:val="00EC69BF"/>
    <w:rsid w:val="00F62346"/>
    <w:rsid w:val="00F7065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paragraph" w:customStyle="1" w:styleId="4DC8E8B10A1E45D592139E3886A62B2E">
    <w:name w:val="4DC8E8B10A1E45D592139E3886A62B2E"/>
  </w:style>
  <w:style w:type="paragraph" w:customStyle="1" w:styleId="7D686FE6BF2E48FFA6842D0279C42CDE">
    <w:name w:val="7D686FE6BF2E48FFA6842D0279C42CDE"/>
  </w:style>
  <w:style w:type="paragraph" w:customStyle="1" w:styleId="8BAE47A384E748D3A0DCD21A0C7E09A1">
    <w:name w:val="8BAE47A384E748D3A0DCD21A0C7E09A1"/>
  </w:style>
  <w:style w:type="paragraph" w:customStyle="1" w:styleId="D4BBCFD33E5949E0B7789594D0E0A52C">
    <w:name w:val="D4BBCFD33E5949E0B7789594D0E0A52C"/>
  </w:style>
  <w:style w:type="paragraph" w:customStyle="1" w:styleId="41FF9F1A84D041258373C4C1D2EAA2E2">
    <w:name w:val="41FF9F1A84D041258373C4C1D2EAA2E2"/>
  </w:style>
  <w:style w:type="paragraph" w:customStyle="1" w:styleId="1A65B61550C34AD2A812BF5581F82306">
    <w:name w:val="1A65B61550C34AD2A812BF5581F82306"/>
  </w:style>
  <w:style w:type="paragraph" w:customStyle="1" w:styleId="9669B3F9DA13478CA73013700862F5C1">
    <w:name w:val="9669B3F9DA13478CA73013700862F5C1"/>
  </w:style>
  <w:style w:type="paragraph" w:customStyle="1" w:styleId="B6F1835C1CA845B097A6D29348DB557C">
    <w:name w:val="B6F1835C1CA845B097A6D29348DB557C"/>
  </w:style>
  <w:style w:type="paragraph" w:customStyle="1" w:styleId="A03A47121BAB49968FDEDB64B2EB43C0">
    <w:name w:val="A03A47121BAB49968FDEDB64B2EB43C0"/>
  </w:style>
  <w:style w:type="paragraph" w:customStyle="1" w:styleId="63095B477E634747861CC67DDF054160">
    <w:name w:val="63095B477E634747861CC67DDF054160"/>
  </w:style>
  <w:style w:type="paragraph" w:customStyle="1" w:styleId="B1CC5C2D999E401D85512F49257CAE60">
    <w:name w:val="B1CC5C2D999E401D85512F49257CAE60"/>
    <w:rsid w:val="006D453A"/>
  </w:style>
  <w:style w:type="paragraph" w:customStyle="1" w:styleId="7D5308A57B354F9AB59F9179724C9B03">
    <w:name w:val="7D5308A57B354F9AB59F9179724C9B03"/>
    <w:rsid w:val="006D453A"/>
  </w:style>
  <w:style w:type="paragraph" w:customStyle="1" w:styleId="21E94CDC6C694262A603F38D43750B44">
    <w:name w:val="21E94CDC6C694262A603F38D43750B44"/>
    <w:rsid w:val="006D453A"/>
  </w:style>
  <w:style w:type="paragraph" w:customStyle="1" w:styleId="924B8F0FE2D04E40B612166E6D89AA30">
    <w:name w:val="924B8F0FE2D04E40B612166E6D89AA30"/>
    <w:rsid w:val="006D453A"/>
  </w:style>
  <w:style w:type="paragraph" w:customStyle="1" w:styleId="950D78A17DCE48E6A3C4915CC539C007">
    <w:name w:val="950D78A17DCE48E6A3C4915CC539C007"/>
    <w:rsid w:val="006D453A"/>
  </w:style>
  <w:style w:type="paragraph" w:customStyle="1" w:styleId="4ECB607E79BD4277BAF2F7839B4A272D">
    <w:name w:val="4ECB607E79BD4277BAF2F7839B4A272D"/>
    <w:rsid w:val="006D453A"/>
  </w:style>
  <w:style w:type="paragraph" w:customStyle="1" w:styleId="1AB98C26DAAD4CB5A86F63809D987F8D">
    <w:name w:val="1AB98C26DAAD4CB5A86F63809D987F8D"/>
    <w:rsid w:val="006D453A"/>
  </w:style>
  <w:style w:type="paragraph" w:customStyle="1" w:styleId="D6C8C53DBBC445C29538D1484524B7CC">
    <w:name w:val="D6C8C53DBBC445C29538D1484524B7CC"/>
    <w:rsid w:val="006D453A"/>
  </w:style>
  <w:style w:type="paragraph" w:customStyle="1" w:styleId="5C027339613C41F0A192D11E9EBA956F">
    <w:name w:val="5C027339613C41F0A192D11E9EBA956F"/>
    <w:rsid w:val="006D453A"/>
  </w:style>
  <w:style w:type="paragraph" w:customStyle="1" w:styleId="5DB1E54E5C744F47B8DFEA9F024F1B50">
    <w:name w:val="5DB1E54E5C744F47B8DFEA9F024F1B50"/>
    <w:rsid w:val="006D453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Red Business Set">
  <a:themeElements>
    <a:clrScheme name="Business Invoice">
      <a:dk1>
        <a:sysClr val="windowText" lastClr="000000"/>
      </a:dk1>
      <a:lt1>
        <a:sysClr val="window" lastClr="FFFFFF"/>
      </a:lt1>
      <a:dk2>
        <a:srgbClr val="4C483D"/>
      </a:dk2>
      <a:lt2>
        <a:srgbClr val="E4E3E2"/>
      </a:lt2>
      <a:accent1>
        <a:srgbClr val="F24F4F"/>
      </a:accent1>
      <a:accent2>
        <a:srgbClr val="8DBB70"/>
      </a:accent2>
      <a:accent3>
        <a:srgbClr val="F0BB44"/>
      </a:accent3>
      <a:accent4>
        <a:srgbClr val="61ADBF"/>
      </a:accent4>
      <a:accent5>
        <a:srgbClr val="A3648B"/>
      </a:accent5>
      <a:accent6>
        <a:srgbClr val="F8943F"/>
      </a:accent6>
      <a:hlink>
        <a:srgbClr val="4C483D"/>
      </a:hlink>
      <a:folHlink>
        <a:srgbClr val="A3648B"/>
      </a:folHlink>
    </a:clrScheme>
    <a:fontScheme name="Business Invoice">
      <a:majorFont>
        <a:latin typeface="Century Gothic"/>
        <a:ea typeface=""/>
        <a:cs typeface=""/>
      </a:majorFont>
      <a:minorFont>
        <a:latin typeface="Garamond"/>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2013-10-14T00:00:00</PublishDate>
  <Abstract/>
  <CompanyAddress>WIND d.o.o.</CompanyAddress>
  <CompanyPhone/>
  <CompanyFax/>
  <CompanyEmail/>
</CoverPageProperties>
</file>

<file path=customXml/item2.xml><?xml version="1.0" encoding="utf-8"?>
<?mso-contentType ?>
<FormTemplates xmlns="http://schemas.microsoft.com/sharepoint/v3/contenttype/forms">
  <Display>DocumentLibraryForm</Display>
  <Edit>AssetEditForm</Edit>
  <New>DocumentLibraryForm</New>
</FormTemplates>
</file>

<file path=customXml/item3.xml><?xml version="1.0" encoding="utf-8"?>
<b:Sources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EAC9B9C-39C7-442D-A2C6-BC21F3368F0F}">
  <ds:schemaRefs>
    <ds:schemaRef ds:uri="http://schemas.microsoft.com/sharepoint/v3/contenttype/forms"/>
  </ds:schemaRefs>
</ds:datastoreItem>
</file>

<file path=customXml/itemProps3.xml><?xml version="1.0" encoding="utf-8"?>
<ds:datastoreItem xmlns:ds="http://schemas.openxmlformats.org/officeDocument/2006/customXml" ds:itemID="{87E97F01-EF5B-4984-A017-FBE272FFE3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Business plan.dotx</Template>
  <TotalTime>18468</TotalTime>
  <Pages>1</Pages>
  <Words>10339</Words>
  <Characters>58933</Characters>
  <Application>Microsoft Office Word</Application>
  <DocSecurity>0</DocSecurity>
  <Lines>491</Lines>
  <Paragraphs>138</Paragraphs>
  <ScaleCrop>false</ScaleCrop>
  <HeadingPairs>
    <vt:vector size="2" baseType="variant">
      <vt:variant>
        <vt:lpstr>Title</vt:lpstr>
      </vt:variant>
      <vt:variant>
        <vt:i4>1</vt:i4>
      </vt:variant>
    </vt:vector>
  </HeadingPairs>
  <TitlesOfParts>
    <vt:vector size="1" baseType="lpstr">
      <vt:lpstr>Uputstvo za primjenu GIS Database MonPlanGML</vt:lpstr>
    </vt:vector>
  </TitlesOfParts>
  <Company/>
  <LinksUpToDate>false</LinksUpToDate>
  <CharactersWithSpaces>69134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Uputstvo za primjenu GIS Database MonPlanGML</dc:title>
  <dc:subject>Development of Spatial database (GIS database) based on the data model MonPlanGML</dc:subject>
  <dc:creator>Tahir Mavric</dc:creator>
  <cp:keywords/>
  <dc:description/>
  <cp:lastModifiedBy>Petar</cp:lastModifiedBy>
  <cp:revision>1540</cp:revision>
  <cp:lastPrinted>2013-11-07T20:22:00Z</cp:lastPrinted>
  <dcterms:created xsi:type="dcterms:W3CDTF">2013-10-14T09:54:00Z</dcterms:created>
  <dcterms:modified xsi:type="dcterms:W3CDTF">2014-03-24T12:09:00Z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TC038436609991</vt:lpwstr>
  </property>
</Properties>
</file>